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0B8E" w:rsidRDefault="006B0B8E"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8977EB" w:rsidRDefault="008977EB"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6B0B8E" w:rsidRDefault="006B0B8E"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6B0B8E" w:rsidRDefault="006B0B8E"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6B0B8E" w:rsidRDefault="006B0B8E"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6B0B8E" w:rsidRDefault="006B0B8E"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7C60DF" w:rsidRPr="006B3AD7" w:rsidRDefault="007C60DF"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72"/>
          <w:szCs w:val="72"/>
          <w:rtl/>
          <w:lang w:bidi="ar-IQ"/>
        </w:rPr>
      </w:pPr>
      <w:r w:rsidRPr="006B3AD7">
        <w:rPr>
          <w:rFonts w:ascii="Tahoma" w:hAnsi="Tahoma" w:cs="Tahoma"/>
          <w:b/>
          <w:bCs/>
          <w:color w:val="FFFFFF" w:themeColor="background1"/>
          <w:sz w:val="72"/>
          <w:szCs w:val="72"/>
          <w:rtl/>
          <w:lang w:bidi="ar-IQ"/>
        </w:rPr>
        <w:t>السـيــرة</w:t>
      </w:r>
    </w:p>
    <w:p w:rsidR="007C60DF" w:rsidRPr="006B3AD7" w:rsidRDefault="007C60DF"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72"/>
          <w:szCs w:val="72"/>
          <w:rtl/>
          <w:lang w:bidi="ar-IQ"/>
        </w:rPr>
      </w:pPr>
      <w:r w:rsidRPr="006B3AD7">
        <w:rPr>
          <w:rFonts w:ascii="Tahoma" w:hAnsi="Tahoma" w:cs="Tahoma"/>
          <w:b/>
          <w:bCs/>
          <w:color w:val="FFFFFF" w:themeColor="background1"/>
          <w:sz w:val="72"/>
          <w:szCs w:val="72"/>
          <w:rtl/>
          <w:lang w:bidi="ar-IQ"/>
        </w:rPr>
        <w:t>الشخصية المعلوماتية</w:t>
      </w:r>
    </w:p>
    <w:p w:rsidR="006B3AD7" w:rsidRPr="006B3AD7" w:rsidRDefault="006B3AD7" w:rsidP="006B3AD7">
      <w:pPr>
        <w:shd w:val="clear" w:color="auto" w:fill="2089E0"/>
        <w:tabs>
          <w:tab w:val="left" w:pos="7652"/>
          <w:tab w:val="left" w:pos="9113"/>
          <w:tab w:val="left" w:pos="9539"/>
        </w:tabs>
        <w:ind w:left="-810" w:right="-993"/>
        <w:jc w:val="center"/>
        <w:rPr>
          <w:rFonts w:ascii="Tahoma" w:hAnsi="Tahoma" w:cs="Tahoma"/>
          <w:b/>
          <w:bCs/>
          <w:color w:val="FFFFFF" w:themeColor="background1"/>
          <w:sz w:val="52"/>
          <w:szCs w:val="52"/>
          <w:rtl/>
          <w:lang w:bidi="ar-IQ"/>
        </w:rPr>
      </w:pPr>
    </w:p>
    <w:p w:rsidR="00FB2C26" w:rsidRPr="006B3AD7" w:rsidRDefault="007C60DF" w:rsidP="006B3AD7">
      <w:pPr>
        <w:shd w:val="clear" w:color="auto" w:fill="2089E0"/>
        <w:tabs>
          <w:tab w:val="left" w:pos="7652"/>
          <w:tab w:val="left" w:pos="9113"/>
          <w:tab w:val="left" w:pos="9539"/>
        </w:tabs>
        <w:ind w:left="-810" w:right="-993"/>
        <w:jc w:val="center"/>
        <w:rPr>
          <w:rFonts w:asciiTheme="majorBidi" w:hAnsiTheme="majorBidi" w:cstheme="majorBidi"/>
          <w:b/>
          <w:bCs/>
          <w:color w:val="FFFFFF" w:themeColor="background1"/>
          <w:sz w:val="96"/>
          <w:szCs w:val="96"/>
          <w:rtl/>
          <w:lang w:bidi="ar-IQ"/>
        </w:rPr>
      </w:pPr>
      <w:r w:rsidRPr="006B3AD7">
        <w:rPr>
          <w:rFonts w:asciiTheme="majorBidi" w:hAnsiTheme="majorBidi" w:cstheme="majorBidi"/>
          <w:b/>
          <w:bCs/>
          <w:color w:val="FFFFFF" w:themeColor="background1"/>
          <w:sz w:val="96"/>
          <w:szCs w:val="96"/>
          <w:rtl/>
          <w:lang w:bidi="ar-IQ"/>
        </w:rPr>
        <w:t>مجيد ملوك السامرائي</w:t>
      </w:r>
    </w:p>
    <w:p w:rsidR="00FB2C26" w:rsidRDefault="00FB2C26" w:rsidP="006B3AD7">
      <w:pPr>
        <w:shd w:val="clear" w:color="auto" w:fill="2089E0"/>
        <w:tabs>
          <w:tab w:val="left" w:pos="7652"/>
          <w:tab w:val="left" w:pos="9113"/>
          <w:tab w:val="left" w:pos="9539"/>
        </w:tabs>
        <w:ind w:left="-810" w:right="-993"/>
        <w:jc w:val="center"/>
        <w:rPr>
          <w:rFonts w:ascii="Simplified Arabic" w:hAnsi="Simplified Arabic" w:cs="Simplified Arabic"/>
          <w:b/>
          <w:bCs/>
          <w:color w:val="FFFFFF" w:themeColor="background1"/>
          <w:sz w:val="96"/>
          <w:szCs w:val="96"/>
          <w:rtl/>
          <w:lang w:bidi="ar-IQ"/>
        </w:rPr>
      </w:pPr>
    </w:p>
    <w:p w:rsidR="007C60DF" w:rsidRPr="00B349A4" w:rsidRDefault="007C60DF" w:rsidP="006B3AD7">
      <w:pPr>
        <w:shd w:val="clear" w:color="auto" w:fill="2089E0"/>
        <w:tabs>
          <w:tab w:val="left" w:pos="7652"/>
          <w:tab w:val="left" w:pos="9113"/>
          <w:tab w:val="left" w:pos="9539"/>
        </w:tabs>
        <w:spacing w:before="240" w:after="240"/>
        <w:ind w:left="-810" w:right="-993"/>
        <w:jc w:val="center"/>
        <w:rPr>
          <w:rFonts w:ascii="Simplified Arabic" w:hAnsi="Simplified Arabic" w:cs="Simplified Arabic"/>
          <w:b/>
          <w:bCs/>
          <w:color w:val="FFFFFF" w:themeColor="background1"/>
          <w:sz w:val="56"/>
          <w:szCs w:val="56"/>
          <w:lang w:bidi="ar-IQ"/>
        </w:rPr>
      </w:pPr>
    </w:p>
    <w:p w:rsidR="007C60DF" w:rsidRDefault="007C60DF" w:rsidP="006B3AD7">
      <w:pPr>
        <w:shd w:val="clear" w:color="auto" w:fill="2089E0"/>
        <w:tabs>
          <w:tab w:val="left" w:pos="7652"/>
          <w:tab w:val="left" w:pos="9113"/>
          <w:tab w:val="left" w:pos="9539"/>
        </w:tabs>
        <w:ind w:left="-810" w:right="-993"/>
        <w:jc w:val="center"/>
        <w:rPr>
          <w:rFonts w:ascii="Simplified Arabic" w:hAnsi="Simplified Arabic" w:cs="Simplified Arabic"/>
          <w:b/>
          <w:bCs/>
          <w:color w:val="FFFFFF" w:themeColor="background1"/>
          <w:sz w:val="32"/>
          <w:szCs w:val="32"/>
          <w:rtl/>
          <w:lang w:bidi="ar-IQ"/>
        </w:rPr>
      </w:pPr>
    </w:p>
    <w:p w:rsidR="007C60DF" w:rsidRPr="00B349A4" w:rsidRDefault="007C60DF" w:rsidP="006B3AD7">
      <w:pPr>
        <w:shd w:val="clear" w:color="auto" w:fill="2089E0"/>
        <w:tabs>
          <w:tab w:val="left" w:pos="7652"/>
          <w:tab w:val="left" w:pos="9113"/>
          <w:tab w:val="left" w:pos="9539"/>
        </w:tabs>
        <w:ind w:left="-810" w:right="-993"/>
        <w:jc w:val="center"/>
        <w:rPr>
          <w:rFonts w:ascii="Arial" w:hAnsi="Arial" w:cs="Arial"/>
          <w:b/>
          <w:bCs/>
          <w:color w:val="FFFFFF" w:themeColor="background1"/>
          <w:sz w:val="16"/>
          <w:szCs w:val="16"/>
          <w:rtl/>
          <w:lang w:bidi="ar-IQ"/>
        </w:rPr>
      </w:pPr>
    </w:p>
    <w:p w:rsidR="00FB2C26" w:rsidRDefault="00FB2C26" w:rsidP="006B3AD7">
      <w:pPr>
        <w:shd w:val="clear" w:color="auto" w:fill="2089E0"/>
        <w:tabs>
          <w:tab w:val="left" w:pos="7652"/>
          <w:tab w:val="left" w:pos="9113"/>
          <w:tab w:val="left" w:pos="9539"/>
        </w:tabs>
        <w:ind w:left="-810" w:right="-993"/>
        <w:jc w:val="center"/>
        <w:rPr>
          <w:rFonts w:ascii="Arial" w:hAnsi="Arial" w:cs="Arial"/>
          <w:b/>
          <w:bCs/>
          <w:color w:val="FFFFFF" w:themeColor="background1"/>
          <w:sz w:val="48"/>
          <w:szCs w:val="48"/>
          <w:rtl/>
          <w:lang w:bidi="ar-IQ"/>
        </w:rPr>
      </w:pPr>
    </w:p>
    <w:p w:rsidR="006B0B8E" w:rsidRDefault="006B0B8E" w:rsidP="00844B95">
      <w:pPr>
        <w:shd w:val="clear" w:color="auto" w:fill="FFFFFF" w:themeFill="background1"/>
        <w:tabs>
          <w:tab w:val="left" w:pos="-1"/>
          <w:tab w:val="left" w:pos="7652"/>
          <w:tab w:val="left" w:pos="8533"/>
        </w:tabs>
        <w:ind w:left="-101"/>
        <w:jc w:val="both"/>
        <w:rPr>
          <w:rFonts w:ascii="Simplified Arabic" w:hAnsi="Simplified Arabic" w:cs="Simplified Arabic"/>
          <w:b/>
          <w:bCs/>
          <w:sz w:val="32"/>
          <w:szCs w:val="32"/>
          <w:rtl/>
          <w:lang w:bidi="ar-IQ"/>
        </w:rPr>
      </w:pPr>
    </w:p>
    <w:p w:rsidR="006B0B8E" w:rsidRDefault="006B0B8E" w:rsidP="00844B95">
      <w:pPr>
        <w:shd w:val="clear" w:color="auto" w:fill="FFFFFF" w:themeFill="background1"/>
        <w:tabs>
          <w:tab w:val="left" w:pos="-1"/>
          <w:tab w:val="left" w:pos="7652"/>
          <w:tab w:val="left" w:pos="8533"/>
        </w:tabs>
        <w:ind w:left="-101"/>
        <w:jc w:val="both"/>
        <w:rPr>
          <w:rFonts w:ascii="Simplified Arabic" w:hAnsi="Simplified Arabic" w:cs="Simplified Arabic"/>
          <w:b/>
          <w:bCs/>
          <w:sz w:val="32"/>
          <w:szCs w:val="32"/>
          <w:rtl/>
          <w:lang w:bidi="ar-IQ"/>
        </w:rPr>
      </w:pPr>
    </w:p>
    <w:p w:rsidR="006B0B8E" w:rsidRDefault="006B0B8E" w:rsidP="00844B95">
      <w:pPr>
        <w:shd w:val="clear" w:color="auto" w:fill="FFFFFF" w:themeFill="background1"/>
        <w:tabs>
          <w:tab w:val="left" w:pos="-1"/>
          <w:tab w:val="left" w:pos="7652"/>
          <w:tab w:val="left" w:pos="8533"/>
        </w:tabs>
        <w:ind w:left="-101"/>
        <w:jc w:val="both"/>
        <w:rPr>
          <w:rFonts w:ascii="Simplified Arabic" w:hAnsi="Simplified Arabic" w:cs="Simplified Arabic"/>
          <w:b/>
          <w:bCs/>
          <w:sz w:val="32"/>
          <w:szCs w:val="32"/>
          <w:rtl/>
          <w:lang w:bidi="ar-IQ"/>
        </w:rPr>
      </w:pPr>
    </w:p>
    <w:p w:rsidR="006B0B8E" w:rsidRDefault="006B0B8E" w:rsidP="00844B95">
      <w:pPr>
        <w:shd w:val="clear" w:color="auto" w:fill="FFFFFF" w:themeFill="background1"/>
        <w:tabs>
          <w:tab w:val="left" w:pos="-1"/>
          <w:tab w:val="left" w:pos="7652"/>
          <w:tab w:val="left" w:pos="8533"/>
        </w:tabs>
        <w:ind w:left="-101"/>
        <w:jc w:val="both"/>
        <w:rPr>
          <w:rFonts w:ascii="Simplified Arabic" w:hAnsi="Simplified Arabic" w:cs="Simplified Arabic"/>
          <w:b/>
          <w:bCs/>
          <w:sz w:val="32"/>
          <w:szCs w:val="32"/>
          <w:rtl/>
          <w:lang w:bidi="ar-IQ"/>
        </w:rPr>
      </w:pPr>
    </w:p>
    <w:p w:rsidR="006B0B8E" w:rsidRDefault="006B0B8E" w:rsidP="00844B95">
      <w:pPr>
        <w:shd w:val="clear" w:color="auto" w:fill="FFFFFF" w:themeFill="background1"/>
        <w:tabs>
          <w:tab w:val="left" w:pos="-1"/>
          <w:tab w:val="left" w:pos="7652"/>
          <w:tab w:val="left" w:pos="8533"/>
        </w:tabs>
        <w:ind w:left="-101"/>
        <w:jc w:val="both"/>
        <w:rPr>
          <w:rFonts w:ascii="Simplified Arabic" w:hAnsi="Simplified Arabic" w:cs="Simplified Arabic"/>
          <w:b/>
          <w:bCs/>
          <w:sz w:val="32"/>
          <w:szCs w:val="32"/>
          <w:rtl/>
          <w:lang w:bidi="ar-IQ"/>
        </w:rPr>
      </w:pPr>
    </w:p>
    <w:p w:rsidR="00AF53DE" w:rsidRDefault="00AF53DE" w:rsidP="00304F4C">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473143" w:rsidRPr="00AF53DE" w:rsidRDefault="00473143"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15565B">
      <w:pPr>
        <w:tabs>
          <w:tab w:val="left" w:pos="-1"/>
          <w:tab w:val="left" w:pos="7652"/>
          <w:tab w:val="left" w:pos="8533"/>
        </w:tabs>
        <w:ind w:left="-101"/>
        <w:jc w:val="center"/>
        <w:rPr>
          <w:rFonts w:ascii="Simplified Arabic" w:hAnsi="Simplified Arabic" w:cs="Simplified Arabic"/>
          <w:b/>
          <w:bCs/>
          <w:sz w:val="32"/>
          <w:szCs w:val="32"/>
          <w:rtl/>
          <w:lang w:bidi="ar-IQ"/>
        </w:rPr>
      </w:pPr>
      <w:bookmarkStart w:id="0" w:name="_GoBack"/>
      <w:r w:rsidRPr="00AF53DE">
        <w:rPr>
          <w:rFonts w:ascii="Simplified Arabic" w:hAnsi="Simplified Arabic" w:cs="Simplified Arabic"/>
          <w:b/>
          <w:bCs/>
          <w:noProof/>
          <w:sz w:val="32"/>
          <w:szCs w:val="32"/>
          <w:lang w:eastAsia="en-US"/>
        </w:rPr>
        <w:drawing>
          <wp:inline distT="0" distB="0" distL="0" distR="0" wp14:anchorId="5D3450A1" wp14:editId="3B060D66">
            <wp:extent cx="1734207" cy="2199852"/>
            <wp:effectExtent l="57150" t="38100" r="56515" b="67310"/>
            <wp:docPr id="1227" name="صورة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727356" cy="2191161"/>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bookmarkEnd w:id="0"/>
    <w:p w:rsidR="00AF53DE" w:rsidRPr="00AF53DE" w:rsidRDefault="00AF53DE" w:rsidP="00AF53DE">
      <w:pPr>
        <w:shd w:val="clear" w:color="auto" w:fill="FFFFFF" w:themeFill="background1"/>
        <w:tabs>
          <w:tab w:val="left" w:pos="-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مجـيد مـلـوك السـامـرائي</w:t>
      </w:r>
    </w:p>
    <w:p w:rsidR="00AF53DE" w:rsidRPr="00AF53DE" w:rsidRDefault="00AF53DE" w:rsidP="00AF53DE">
      <w:pPr>
        <w:shd w:val="clear" w:color="auto" w:fill="FFFFFF" w:themeFill="background1"/>
        <w:tabs>
          <w:tab w:val="left" w:pos="-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rtl/>
          <w:lang w:bidi="ar-IQ"/>
        </w:rPr>
        <w:t>جـغـرافـي/ كاتـب ومـؤلف عـراقـي</w:t>
      </w:r>
    </w:p>
    <w:p w:rsidR="00AF53DE" w:rsidRPr="00AF53DE" w:rsidRDefault="00AF53DE"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proofErr w:type="spellStart"/>
      <w:r w:rsidRPr="00AF53DE">
        <w:rPr>
          <w:rFonts w:ascii="Tahoma" w:hAnsi="Tahoma" w:cs="Tahoma" w:hint="cs"/>
          <w:b/>
          <w:bCs/>
          <w:sz w:val="36"/>
          <w:szCs w:val="36"/>
          <w:u w:val="single"/>
          <w:rtl/>
          <w:lang w:bidi="ar-IQ"/>
        </w:rPr>
        <w:t>ولادتــــــة</w:t>
      </w:r>
      <w:proofErr w:type="spellEnd"/>
      <w:r w:rsidRPr="00AF53DE">
        <w:rPr>
          <w:rFonts w:ascii="Tahoma" w:hAnsi="Tahoma" w:cs="Tahoma" w:hint="cs"/>
          <w:b/>
          <w:bCs/>
          <w:sz w:val="36"/>
          <w:szCs w:val="36"/>
          <w:u w:val="single"/>
          <w:rtl/>
          <w:lang w:bidi="ar-IQ"/>
        </w:rPr>
        <w:t xml:space="preserve"> </w:t>
      </w:r>
      <w:proofErr w:type="spellStart"/>
      <w:r w:rsidRPr="00AF53DE">
        <w:rPr>
          <w:rFonts w:ascii="Tahoma" w:hAnsi="Tahoma" w:cs="Tahoma" w:hint="cs"/>
          <w:b/>
          <w:bCs/>
          <w:sz w:val="36"/>
          <w:szCs w:val="36"/>
          <w:u w:val="single"/>
          <w:rtl/>
          <w:lang w:bidi="ar-IQ"/>
        </w:rPr>
        <w:t>ونشأتــــة</w:t>
      </w:r>
      <w:proofErr w:type="spellEnd"/>
      <w:r w:rsidRPr="00AF53DE">
        <w:rPr>
          <w:rFonts w:ascii="Tahoma" w:hAnsi="Tahoma" w:cs="Tahoma" w:hint="cs"/>
          <w:b/>
          <w:bCs/>
          <w:sz w:val="36"/>
          <w:szCs w:val="36"/>
          <w:u w:val="single"/>
          <w:rtl/>
          <w:lang w:bidi="ar-IQ"/>
        </w:rPr>
        <w:t xml:space="preserve"> </w:t>
      </w:r>
      <w:r w:rsidR="001738F0">
        <w:rPr>
          <w:rFonts w:ascii="Tahoma" w:hAnsi="Tahoma" w:cs="Tahoma" w:hint="cs"/>
          <w:b/>
          <w:bCs/>
          <w:sz w:val="36"/>
          <w:szCs w:val="36"/>
          <w:u w:val="single"/>
          <w:rtl/>
          <w:lang w:bidi="ar-IQ"/>
        </w:rPr>
        <w:t xml:space="preserve"> </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ولــــــــــــــد مجـيد مـلـوك </w:t>
      </w:r>
      <w:proofErr w:type="spellStart"/>
      <w:r w:rsidRPr="00AF53DE">
        <w:rPr>
          <w:rFonts w:ascii="Simplified Arabic" w:hAnsi="Simplified Arabic" w:cs="Simplified Arabic" w:hint="cs"/>
          <w:b/>
          <w:bCs/>
          <w:sz w:val="32"/>
          <w:szCs w:val="32"/>
          <w:rtl/>
          <w:lang w:bidi="ar-IQ"/>
        </w:rPr>
        <w:t>دهـدي</w:t>
      </w:r>
      <w:proofErr w:type="spellEnd"/>
      <w:r w:rsidRPr="00AF53DE">
        <w:rPr>
          <w:rFonts w:ascii="Simplified Arabic" w:hAnsi="Simplified Arabic" w:cs="Simplified Arabic" w:hint="cs"/>
          <w:b/>
          <w:bCs/>
          <w:sz w:val="32"/>
          <w:szCs w:val="32"/>
          <w:rtl/>
          <w:lang w:bidi="ar-IQ"/>
        </w:rPr>
        <w:t xml:space="preserve"> السـامـرائي في مدينة سامراء/العــراق، ســـــــــنة </w:t>
      </w:r>
      <w:r w:rsidRPr="00AF53DE">
        <w:rPr>
          <w:rFonts w:ascii="Simplified Arabic" w:hAnsi="Simplified Arabic" w:cs="Simplified Arabic" w:hint="cs"/>
          <w:b/>
          <w:bCs/>
          <w:sz w:val="32"/>
          <w:szCs w:val="32"/>
          <w:shd w:val="clear" w:color="auto" w:fill="FFFFFF" w:themeFill="background1"/>
          <w:rtl/>
          <w:lang w:bidi="ar-IQ"/>
        </w:rPr>
        <w:t xml:space="preserve">1373ه/1954م، من عائــــلة سامـرائـية الاصل حسيــنية النســب، وهــــو؛  مجيد ابن ملوك ابن </w:t>
      </w:r>
      <w:proofErr w:type="spellStart"/>
      <w:r w:rsidRPr="00AF53DE">
        <w:rPr>
          <w:rFonts w:ascii="Simplified Arabic" w:hAnsi="Simplified Arabic" w:cs="Simplified Arabic" w:hint="cs"/>
          <w:b/>
          <w:bCs/>
          <w:sz w:val="32"/>
          <w:szCs w:val="32"/>
          <w:shd w:val="clear" w:color="auto" w:fill="FFFFFF" w:themeFill="background1"/>
          <w:rtl/>
          <w:lang w:bidi="ar-IQ"/>
        </w:rPr>
        <w:t>دهـدي</w:t>
      </w:r>
      <w:proofErr w:type="spellEnd"/>
      <w:r w:rsidRPr="00AF53DE">
        <w:rPr>
          <w:rFonts w:ascii="Simplified Arabic" w:hAnsi="Simplified Arabic" w:cs="Simplified Arabic" w:hint="cs"/>
          <w:b/>
          <w:bCs/>
          <w:sz w:val="32"/>
          <w:szCs w:val="32"/>
          <w:shd w:val="clear" w:color="auto" w:fill="FFFFFF" w:themeFill="background1"/>
          <w:rtl/>
          <w:lang w:bidi="ar-IQ"/>
        </w:rPr>
        <w:t xml:space="preserve"> ابن الشيخ صـالح حفيد الشريف السيد عبد العظَّـيم الحسيني، ينتمي لأسرة (</w:t>
      </w:r>
      <w:proofErr w:type="spellStart"/>
      <w:r w:rsidRPr="00AF53DE">
        <w:rPr>
          <w:rFonts w:ascii="Simplified Arabic" w:hAnsi="Simplified Arabic" w:cs="Simplified Arabic" w:hint="cs"/>
          <w:b/>
          <w:bCs/>
          <w:sz w:val="32"/>
          <w:szCs w:val="32"/>
          <w:shd w:val="clear" w:color="auto" w:fill="FFFFFF" w:themeFill="background1"/>
          <w:rtl/>
          <w:lang w:bidi="ar-IQ"/>
        </w:rPr>
        <w:t>الحمره</w:t>
      </w:r>
      <w:proofErr w:type="spellEnd"/>
      <w:r w:rsidRPr="00AF53DE">
        <w:rPr>
          <w:rFonts w:ascii="Simplified Arabic" w:hAnsi="Simplified Arabic" w:cs="Simplified Arabic" w:hint="cs"/>
          <w:b/>
          <w:bCs/>
          <w:sz w:val="32"/>
          <w:szCs w:val="32"/>
          <w:shd w:val="clear" w:color="auto" w:fill="FFFFFF" w:themeFill="background1"/>
          <w:rtl/>
          <w:lang w:bidi="ar-IQ"/>
        </w:rPr>
        <w:t>) المعروفة وجـده الثاني الشيخ صـالح (1868-1966م) أحـد</w:t>
      </w:r>
      <w:r w:rsidRPr="00AF53DE">
        <w:rPr>
          <w:rFonts w:ascii="Simplified Arabic" w:hAnsi="Simplified Arabic" w:cs="Simplified Arabic" w:hint="cs"/>
          <w:b/>
          <w:bCs/>
          <w:sz w:val="32"/>
          <w:szCs w:val="32"/>
          <w:rtl/>
          <w:lang w:bidi="ar-IQ"/>
        </w:rPr>
        <w:t xml:space="preserve"> الوجوه الاجتماعية </w:t>
      </w:r>
      <w:proofErr w:type="spellStart"/>
      <w:r w:rsidRPr="00AF53DE">
        <w:rPr>
          <w:rFonts w:ascii="Simplified Arabic" w:hAnsi="Simplified Arabic" w:cs="Simplified Arabic" w:hint="cs"/>
          <w:b/>
          <w:bCs/>
          <w:sz w:val="32"/>
          <w:szCs w:val="32"/>
          <w:rtl/>
          <w:lang w:bidi="ar-IQ"/>
        </w:rPr>
        <w:t>البارزه</w:t>
      </w:r>
      <w:proofErr w:type="spellEnd"/>
      <w:r w:rsidRPr="00AF53DE">
        <w:rPr>
          <w:rFonts w:ascii="Simplified Arabic" w:hAnsi="Simplified Arabic" w:cs="Simplified Arabic" w:hint="cs"/>
          <w:b/>
          <w:bCs/>
          <w:sz w:val="32"/>
          <w:szCs w:val="32"/>
          <w:rtl/>
          <w:lang w:bidi="ar-IQ"/>
        </w:rPr>
        <w:t xml:space="preserve"> الذي تـــرأس عشيرته بمدينة سامراء، وفي سنة 1919 كـاد الحاكم العسكري البريطاني أن ينفذ بـه حكم الإعـــــــدام لكونه من الشخصيات الوطنية البارزة </w:t>
      </w:r>
      <w:proofErr w:type="spellStart"/>
      <w:r w:rsidRPr="00AF53DE">
        <w:rPr>
          <w:rFonts w:ascii="Simplified Arabic" w:hAnsi="Simplified Arabic" w:cs="Simplified Arabic" w:hint="cs"/>
          <w:b/>
          <w:bCs/>
          <w:sz w:val="32"/>
          <w:szCs w:val="32"/>
          <w:rtl/>
          <w:lang w:bidi="ar-IQ"/>
        </w:rPr>
        <w:t>أنذاك</w:t>
      </w:r>
      <w:proofErr w:type="spellEnd"/>
      <w:r w:rsidRPr="00AF53DE">
        <w:rPr>
          <w:rFonts w:ascii="Simplified Arabic" w:hAnsi="Simplified Arabic" w:cs="Simplified Arabic" w:hint="cs"/>
          <w:b/>
          <w:bCs/>
          <w:sz w:val="32"/>
          <w:szCs w:val="32"/>
          <w:rtl/>
          <w:lang w:bidi="ar-IQ"/>
        </w:rPr>
        <w:t>، كما نـــظـم شجرة نسب لعشائر السادة المواجـــــــــــــد بوثيقة مخطوطة ومصدقة سنة 1932</w:t>
      </w:r>
      <w:r w:rsidRPr="00AF53DE">
        <w:rPr>
          <w:rFonts w:ascii="Simplified Arabic" w:hAnsi="Simplified Arabic" w:cs="Simplified Arabic" w:hint="cs"/>
          <w:b/>
          <w:bCs/>
          <w:sz w:val="32"/>
          <w:szCs w:val="32"/>
          <w:vertAlign w:val="superscript"/>
          <w:rtl/>
          <w:lang w:bidi="ar-IQ"/>
        </w:rPr>
        <w:t>(1)</w:t>
      </w:r>
      <w:r w:rsidRPr="00AF53DE">
        <w:rPr>
          <w:rFonts w:ascii="Simplified Arabic" w:hAnsi="Simplified Arabic" w:cs="Simplified Arabic" w:hint="cs"/>
          <w:b/>
          <w:bCs/>
          <w:sz w:val="32"/>
          <w:szCs w:val="32"/>
          <w:rtl/>
          <w:lang w:bidi="ar-IQ"/>
        </w:rPr>
        <w:t>.</w:t>
      </w:r>
    </w:p>
    <w:p w:rsidR="00320572" w:rsidRDefault="00320572"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p>
    <w:p w:rsidR="0015565B" w:rsidRDefault="0015565B"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p>
    <w:p w:rsidR="0015565B" w:rsidRDefault="0015565B"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proofErr w:type="spellStart"/>
      <w:r w:rsidRPr="00AF53DE">
        <w:rPr>
          <w:rFonts w:ascii="Tahoma" w:hAnsi="Tahoma" w:cs="Tahoma" w:hint="cs"/>
          <w:b/>
          <w:bCs/>
          <w:sz w:val="36"/>
          <w:szCs w:val="36"/>
          <w:u w:val="single"/>
          <w:rtl/>
          <w:lang w:bidi="ar-IQ"/>
        </w:rPr>
        <w:lastRenderedPageBreak/>
        <w:t>دراســــتة</w:t>
      </w:r>
      <w:proofErr w:type="spellEnd"/>
      <w:r w:rsidRPr="00AF53DE">
        <w:rPr>
          <w:rFonts w:ascii="Tahoma" w:hAnsi="Tahoma" w:cs="Tahoma" w:hint="cs"/>
          <w:b/>
          <w:bCs/>
          <w:sz w:val="36"/>
          <w:szCs w:val="36"/>
          <w:u w:val="single"/>
          <w:rtl/>
          <w:lang w:bidi="ar-IQ"/>
        </w:rPr>
        <w:t xml:space="preserve"> و </w:t>
      </w:r>
      <w:proofErr w:type="spellStart"/>
      <w:r w:rsidRPr="00AF53DE">
        <w:rPr>
          <w:rFonts w:ascii="Tahoma" w:hAnsi="Tahoma" w:cs="Tahoma" w:hint="cs"/>
          <w:b/>
          <w:bCs/>
          <w:sz w:val="36"/>
          <w:szCs w:val="36"/>
          <w:u w:val="single"/>
          <w:rtl/>
          <w:lang w:bidi="ar-IQ"/>
        </w:rPr>
        <w:t>وظـائــــفة</w:t>
      </w:r>
      <w:proofErr w:type="spellEnd"/>
    </w:p>
    <w:p w:rsidR="00AF53DE" w:rsidRPr="00AF53DE" w:rsidRDefault="00AF53DE" w:rsidP="00AF53DE">
      <w:pPr>
        <w:tabs>
          <w:tab w:val="left" w:pos="-1"/>
          <w:tab w:val="left" w:pos="7652"/>
          <w:tab w:val="left" w:pos="8546"/>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أكـــــــــــمل الدراسـة الابتدائية بمدرسة </w:t>
      </w:r>
      <w:proofErr w:type="spellStart"/>
      <w:r w:rsidRPr="00AF53DE">
        <w:rPr>
          <w:rFonts w:ascii="Simplified Arabic" w:hAnsi="Simplified Arabic" w:cs="Simplified Arabic" w:hint="cs"/>
          <w:b/>
          <w:bCs/>
          <w:sz w:val="32"/>
          <w:szCs w:val="32"/>
          <w:rtl/>
          <w:lang w:bidi="ar-IQ"/>
        </w:rPr>
        <w:t>مكيشيفة</w:t>
      </w:r>
      <w:proofErr w:type="spellEnd"/>
      <w:r w:rsidRPr="00AF53DE">
        <w:rPr>
          <w:rFonts w:ascii="Simplified Arabic" w:hAnsi="Simplified Arabic" w:cs="Simplified Arabic" w:hint="cs"/>
          <w:b/>
          <w:bCs/>
          <w:sz w:val="32"/>
          <w:szCs w:val="32"/>
          <w:rtl/>
          <w:lang w:bidi="ar-IQ"/>
        </w:rPr>
        <w:t xml:space="preserve"> سنة 1968، والدراسـة المتوسطـة بمتوسطة سامراء سنة 1971، والدراسـة ألإعـداديـــة بثانوية سامراء سنة 1974، وبـرز اهتمامه بالعلوم مبكـرا عندما تفوق في دراسته بموضوعات العلوم الانسانية بالصف السادس ابتدائي/1968</w:t>
      </w:r>
      <w:r w:rsidRPr="00AF53DE">
        <w:rPr>
          <w:rFonts w:ascii="Simplified Arabic" w:hAnsi="Simplified Arabic" w:cs="Simplified Arabic"/>
          <w:b/>
          <w:bCs/>
          <w:sz w:val="28"/>
          <w:szCs w:val="28"/>
          <w:vertAlign w:val="superscript"/>
          <w:rtl/>
          <w:lang w:bidi="ar-IQ"/>
        </w:rPr>
        <w:t>(2)</w:t>
      </w:r>
      <w:r w:rsidRPr="00AF53DE">
        <w:rPr>
          <w:rFonts w:ascii="Simplified Arabic" w:hAnsi="Simplified Arabic" w:cs="Simplified Arabic" w:hint="cs"/>
          <w:b/>
          <w:bCs/>
          <w:sz w:val="32"/>
          <w:szCs w:val="32"/>
          <w:rtl/>
          <w:lang w:bidi="ar-IQ"/>
        </w:rPr>
        <w:t xml:space="preserve">، وبحلول سنة 1978 نشر </w:t>
      </w:r>
      <w:proofErr w:type="spellStart"/>
      <w:r w:rsidRPr="00AF53DE">
        <w:rPr>
          <w:rFonts w:ascii="Simplified Arabic" w:hAnsi="Simplified Arabic" w:cs="Simplified Arabic" w:hint="cs"/>
          <w:b/>
          <w:bCs/>
          <w:sz w:val="32"/>
          <w:szCs w:val="32"/>
          <w:rtl/>
          <w:lang w:bidi="ar-IQ"/>
        </w:rPr>
        <w:t>لاول</w:t>
      </w:r>
      <w:proofErr w:type="spellEnd"/>
      <w:r w:rsidRPr="00AF53DE">
        <w:rPr>
          <w:rFonts w:ascii="Simplified Arabic" w:hAnsi="Simplified Arabic" w:cs="Simplified Arabic" w:hint="cs"/>
          <w:b/>
          <w:bCs/>
          <w:sz w:val="32"/>
          <w:szCs w:val="32"/>
          <w:rtl/>
          <w:lang w:bidi="ar-IQ"/>
        </w:rPr>
        <w:t xml:space="preserve"> مرة بحثا علميا مشتركا مع احد استاذته</w:t>
      </w:r>
      <w:r w:rsidRPr="00AF53DE">
        <w:rPr>
          <w:rFonts w:ascii="Simplified Arabic" w:hAnsi="Simplified Arabic" w:cs="Simplified Arabic" w:hint="cs"/>
          <w:b/>
          <w:bCs/>
          <w:sz w:val="32"/>
          <w:szCs w:val="32"/>
          <w:vertAlign w:val="superscript"/>
          <w:rtl/>
          <w:lang w:bidi="ar-IQ"/>
        </w:rPr>
        <w:t>(</w:t>
      </w:r>
      <w:r w:rsidRPr="00AF53DE">
        <w:rPr>
          <w:rFonts w:ascii="Simplified Arabic" w:hAnsi="Simplified Arabic" w:cs="Simplified Arabic"/>
          <w:b/>
          <w:bCs/>
          <w:sz w:val="32"/>
          <w:szCs w:val="32"/>
          <w:vertAlign w:val="superscript"/>
          <w:rtl/>
          <w:lang w:bidi="ar-IQ"/>
        </w:rPr>
        <w:t>3</w:t>
      </w:r>
      <w:r w:rsidRPr="00AF53DE">
        <w:rPr>
          <w:rFonts w:ascii="Simplified Arabic" w:hAnsi="Simplified Arabic" w:cs="Simplified Arabic" w:hint="cs"/>
          <w:b/>
          <w:bCs/>
          <w:sz w:val="32"/>
          <w:szCs w:val="32"/>
          <w:vertAlign w:val="superscript"/>
          <w:rtl/>
          <w:lang w:bidi="ar-IQ"/>
        </w:rPr>
        <w:t>)</w:t>
      </w:r>
      <w:r w:rsidRPr="00AF53DE">
        <w:rPr>
          <w:rFonts w:ascii="Simplified Arabic" w:hAnsi="Simplified Arabic" w:cs="Simplified Arabic" w:hint="cs"/>
          <w:b/>
          <w:bCs/>
          <w:sz w:val="32"/>
          <w:szCs w:val="32"/>
          <w:rtl/>
          <w:lang w:bidi="ar-IQ"/>
        </w:rPr>
        <w:t>.</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rtl/>
          <w:lang w:bidi="ar-IQ"/>
        </w:rPr>
      </w:pPr>
      <w:r w:rsidRPr="00AF53DE">
        <w:rPr>
          <w:rFonts w:ascii="Simplified Arabic" w:hAnsi="Simplified Arabic" w:cs="Simplified Arabic" w:hint="cs"/>
          <w:b/>
          <w:bCs/>
          <w:sz w:val="32"/>
          <w:szCs w:val="32"/>
          <w:rtl/>
          <w:lang w:bidi="ar-IQ"/>
        </w:rPr>
        <w:t xml:space="preserve">    دخـــل قــسم الجــغرافــية بجامعة بغـداد وتخرج منها سنة 1978، ثم واصل </w:t>
      </w:r>
      <w:proofErr w:type="spellStart"/>
      <w:r w:rsidRPr="00AF53DE">
        <w:rPr>
          <w:rFonts w:ascii="Simplified Arabic" w:hAnsi="Simplified Arabic" w:cs="Simplified Arabic" w:hint="cs"/>
          <w:b/>
          <w:bCs/>
          <w:sz w:val="32"/>
          <w:szCs w:val="32"/>
          <w:rtl/>
          <w:lang w:bidi="ar-IQ"/>
        </w:rPr>
        <w:t>دراستة</w:t>
      </w:r>
      <w:proofErr w:type="spellEnd"/>
      <w:r w:rsidRPr="00AF53DE">
        <w:rPr>
          <w:rFonts w:ascii="Simplified Arabic" w:hAnsi="Simplified Arabic" w:cs="Simplified Arabic" w:hint="cs"/>
          <w:b/>
          <w:bCs/>
          <w:sz w:val="32"/>
          <w:szCs w:val="32"/>
          <w:rtl/>
          <w:lang w:bidi="ar-IQ"/>
        </w:rPr>
        <w:t xml:space="preserve"> العليا فيها ونال شهادة الماجـستيـر في الجــغرافــية سنة 1990 عن رسالته (دور النقل في توزيع المستوطنات البشرية)، ونال بذات الجامعة شهادة الدكتوراه في الجــغرافــية/الاقـــتـصاديـة سنة 1996 عن أطروحته (العلاقة المكانية بين النقل والصناعة)، وتخصص في الــنقل والاتصالات.</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شملت </w:t>
      </w:r>
      <w:proofErr w:type="spellStart"/>
      <w:r w:rsidRPr="00AF53DE">
        <w:rPr>
          <w:rFonts w:ascii="Simplified Arabic" w:hAnsi="Simplified Arabic" w:cs="Simplified Arabic" w:hint="cs"/>
          <w:b/>
          <w:bCs/>
          <w:sz w:val="32"/>
          <w:szCs w:val="32"/>
          <w:rtl/>
          <w:lang w:bidi="ar-IQ"/>
        </w:rPr>
        <w:t>وظائــفة</w:t>
      </w:r>
      <w:proofErr w:type="spellEnd"/>
      <w:r w:rsidRPr="00AF53DE">
        <w:rPr>
          <w:rFonts w:ascii="Simplified Arabic" w:hAnsi="Simplified Arabic" w:cs="Simplified Arabic" w:hint="cs"/>
          <w:b/>
          <w:bCs/>
          <w:sz w:val="32"/>
          <w:szCs w:val="32"/>
          <w:rtl/>
          <w:lang w:bidi="ar-IQ"/>
        </w:rPr>
        <w:t xml:space="preserve">؛ عمله مع والــده منذ صباه في التجارة، وعين موظفا في مــركز الاتصالات السلكية </w:t>
      </w:r>
      <w:proofErr w:type="spellStart"/>
      <w:r w:rsidRPr="00AF53DE">
        <w:rPr>
          <w:rFonts w:ascii="Simplified Arabic" w:hAnsi="Simplified Arabic" w:cs="Simplified Arabic" w:hint="cs"/>
          <w:b/>
          <w:bCs/>
          <w:sz w:val="32"/>
          <w:szCs w:val="32"/>
          <w:rtl/>
          <w:lang w:bidi="ar-IQ"/>
        </w:rPr>
        <w:t>والاسلكيه</w:t>
      </w:r>
      <w:proofErr w:type="spellEnd"/>
      <w:r w:rsidRPr="00AF53DE">
        <w:rPr>
          <w:rFonts w:ascii="Simplified Arabic" w:hAnsi="Simplified Arabic" w:cs="Simplified Arabic" w:hint="cs"/>
          <w:b/>
          <w:bCs/>
          <w:sz w:val="32"/>
          <w:szCs w:val="32"/>
          <w:rtl/>
          <w:lang w:bidi="ar-IQ"/>
        </w:rPr>
        <w:t xml:space="preserve">/التلكس (1975-1978)، كما عمل على التلكس بالشركة </w:t>
      </w:r>
      <w:proofErr w:type="spellStart"/>
      <w:r w:rsidRPr="00AF53DE">
        <w:rPr>
          <w:rFonts w:ascii="Simplified Arabic" w:hAnsi="Simplified Arabic" w:cs="Simplified Arabic" w:hint="cs"/>
          <w:b/>
          <w:bCs/>
          <w:sz w:val="32"/>
          <w:szCs w:val="32"/>
          <w:rtl/>
          <w:lang w:bidi="ar-IQ"/>
        </w:rPr>
        <w:t>المصريه</w:t>
      </w:r>
      <w:proofErr w:type="spellEnd"/>
      <w:r w:rsidRPr="00AF53DE">
        <w:rPr>
          <w:rFonts w:ascii="Simplified Arabic" w:hAnsi="Simplified Arabic" w:cs="Simplified Arabic" w:hint="cs"/>
          <w:b/>
          <w:bCs/>
          <w:sz w:val="32"/>
          <w:szCs w:val="32"/>
          <w:rtl/>
          <w:lang w:bidi="ar-IQ"/>
        </w:rPr>
        <w:t xml:space="preserve"> ببغـداد(1976-1978)، وعمل مدرسا بثانوية دجله/</w:t>
      </w:r>
      <w:proofErr w:type="spellStart"/>
      <w:r w:rsidRPr="00AF53DE">
        <w:rPr>
          <w:rFonts w:ascii="Simplified Arabic" w:hAnsi="Simplified Arabic" w:cs="Simplified Arabic" w:hint="cs"/>
          <w:b/>
          <w:bCs/>
          <w:sz w:val="32"/>
          <w:szCs w:val="32"/>
          <w:rtl/>
          <w:lang w:bidi="ar-IQ"/>
        </w:rPr>
        <w:t>مكيشيفة</w:t>
      </w:r>
      <w:proofErr w:type="spellEnd"/>
      <w:r w:rsidRPr="00AF53DE">
        <w:rPr>
          <w:rFonts w:ascii="Simplified Arabic" w:hAnsi="Simplified Arabic" w:cs="Simplified Arabic" w:hint="cs"/>
          <w:b/>
          <w:bCs/>
          <w:sz w:val="32"/>
          <w:szCs w:val="32"/>
          <w:rtl/>
          <w:lang w:bidi="ar-IQ"/>
        </w:rPr>
        <w:t>/ سامراء(1979-1987)، ثم عمل ( أســـتاذا ) في جامعـة تكريت بكليـة التربية للبنات (1990-1992) وبكليـة التربية (1993ولغاية2014)، كما عمل بـبرنامج الغـذاء العالمي/الامم المتحدة(1997-2003)، ثم عمل أســـتاذا ب</w:t>
      </w:r>
      <w:r w:rsidRPr="00AF53DE">
        <w:rPr>
          <w:rFonts w:ascii="Simplified Arabic" w:hAnsi="Simplified Arabic" w:cs="Simplified Arabic"/>
          <w:b/>
          <w:bCs/>
          <w:sz w:val="32"/>
          <w:szCs w:val="32"/>
          <w:rtl/>
          <w:lang w:bidi="ar-IQ"/>
        </w:rPr>
        <w:t>جامعة س</w:t>
      </w:r>
      <w:r w:rsidRPr="00AF53DE">
        <w:rPr>
          <w:rFonts w:ascii="Simplified Arabic" w:hAnsi="Simplified Arabic" w:cs="Simplified Arabic" w:hint="cs"/>
          <w:b/>
          <w:bCs/>
          <w:sz w:val="32"/>
          <w:szCs w:val="32"/>
          <w:rtl/>
          <w:lang w:bidi="ar-IQ"/>
        </w:rPr>
        <w:t>ــــ</w:t>
      </w:r>
      <w:r w:rsidRPr="00AF53DE">
        <w:rPr>
          <w:rFonts w:ascii="Simplified Arabic" w:hAnsi="Simplified Arabic" w:cs="Simplified Arabic"/>
          <w:b/>
          <w:bCs/>
          <w:sz w:val="32"/>
          <w:szCs w:val="32"/>
          <w:rtl/>
          <w:lang w:bidi="ar-IQ"/>
        </w:rPr>
        <w:t>امراء/ كل</w:t>
      </w:r>
      <w:r w:rsidRPr="00AF53DE">
        <w:rPr>
          <w:rFonts w:ascii="Simplified Arabic" w:hAnsi="Simplified Arabic" w:cs="Simplified Arabic" w:hint="cs"/>
          <w:b/>
          <w:bCs/>
          <w:sz w:val="32"/>
          <w:szCs w:val="32"/>
          <w:rtl/>
          <w:lang w:bidi="ar-IQ"/>
        </w:rPr>
        <w:t>ــ</w:t>
      </w:r>
      <w:r w:rsidRPr="00AF53DE">
        <w:rPr>
          <w:rFonts w:ascii="Simplified Arabic" w:hAnsi="Simplified Arabic" w:cs="Simplified Arabic"/>
          <w:b/>
          <w:bCs/>
          <w:sz w:val="32"/>
          <w:szCs w:val="32"/>
          <w:rtl/>
          <w:lang w:bidi="ar-IQ"/>
        </w:rPr>
        <w:t xml:space="preserve">ية </w:t>
      </w:r>
      <w:r w:rsidRPr="00AF53DE">
        <w:rPr>
          <w:rFonts w:ascii="Simplified Arabic" w:hAnsi="Simplified Arabic" w:cs="Simplified Arabic" w:hint="cs"/>
          <w:b/>
          <w:bCs/>
          <w:sz w:val="32"/>
          <w:szCs w:val="32"/>
          <w:rtl/>
          <w:lang w:bidi="ar-IQ"/>
        </w:rPr>
        <w:t>الآثـــــار</w:t>
      </w:r>
      <w:r w:rsidRPr="00AF53DE">
        <w:rPr>
          <w:rFonts w:ascii="Simplified Arabic" w:hAnsi="Simplified Arabic" w:cs="Simplified Arabic"/>
          <w:b/>
          <w:bCs/>
          <w:sz w:val="32"/>
          <w:szCs w:val="32"/>
          <w:rtl/>
          <w:lang w:bidi="ar-IQ"/>
        </w:rPr>
        <w:t>/</w:t>
      </w:r>
      <w:r w:rsidRPr="00AF53DE">
        <w:rPr>
          <w:rFonts w:ascii="Simplified Arabic" w:hAnsi="Simplified Arabic" w:cs="Simplified Arabic" w:hint="cs"/>
          <w:b/>
          <w:bCs/>
          <w:sz w:val="32"/>
          <w:szCs w:val="32"/>
          <w:rtl/>
          <w:lang w:bidi="ar-IQ"/>
        </w:rPr>
        <w:t>السياحة(2014-2016)، ومنذ سنة 2017 عمل في مجال التألــــــيف والنـــــــــشر</w:t>
      </w:r>
      <w:r w:rsidRPr="00AF53DE">
        <w:rPr>
          <w:rFonts w:ascii="Simplified Arabic" w:hAnsi="Simplified Arabic" w:cs="Simplified Arabic" w:hint="cs"/>
          <w:b/>
          <w:bCs/>
          <w:sz w:val="32"/>
          <w:szCs w:val="32"/>
          <w:vertAlign w:val="superscript"/>
          <w:rtl/>
          <w:lang w:bidi="ar-IQ"/>
        </w:rPr>
        <w:t>(4)</w:t>
      </w:r>
      <w:r w:rsidRPr="00AF53DE">
        <w:rPr>
          <w:rFonts w:ascii="Simplified Arabic" w:hAnsi="Simplified Arabic" w:cs="Simplified Arabic" w:hint="cs"/>
          <w:b/>
          <w:bCs/>
          <w:sz w:val="32"/>
          <w:szCs w:val="32"/>
          <w:rtl/>
          <w:lang w:bidi="ar-IQ"/>
        </w:rPr>
        <w:t xml:space="preserve">. </w:t>
      </w:r>
    </w:p>
    <w:p w:rsidR="0094109E" w:rsidRDefault="0094109E" w:rsidP="00AF53DE">
      <w:pPr>
        <w:tabs>
          <w:tab w:val="left" w:pos="-1"/>
          <w:tab w:val="left" w:pos="7652"/>
          <w:tab w:val="left" w:pos="8533"/>
        </w:tabs>
        <w:spacing w:before="240"/>
        <w:ind w:left="-101"/>
        <w:rPr>
          <w:rFonts w:ascii="Simplified Arabic" w:hAnsi="Simplified Arabic" w:cs="Simplified Arabic"/>
          <w:b/>
          <w:bCs/>
          <w:sz w:val="32"/>
          <w:szCs w:val="32"/>
          <w:u w:val="single"/>
          <w:rtl/>
          <w:lang w:bidi="ar-IQ"/>
        </w:rPr>
      </w:pPr>
    </w:p>
    <w:p w:rsidR="00C176BC" w:rsidRDefault="00C176BC" w:rsidP="00AF53DE">
      <w:pPr>
        <w:tabs>
          <w:tab w:val="left" w:pos="-1"/>
          <w:tab w:val="left" w:pos="7652"/>
          <w:tab w:val="left" w:pos="8533"/>
        </w:tabs>
        <w:spacing w:before="240"/>
        <w:ind w:left="-101"/>
        <w:rPr>
          <w:rFonts w:ascii="Simplified Arabic" w:hAnsi="Simplified Arabic" w:cs="Simplified Arabic"/>
          <w:b/>
          <w:bCs/>
          <w:sz w:val="32"/>
          <w:szCs w:val="32"/>
          <w:u w:val="single"/>
          <w:rtl/>
          <w:lang w:bidi="ar-IQ"/>
        </w:rPr>
      </w:pPr>
    </w:p>
    <w:p w:rsidR="00C176BC" w:rsidRDefault="00C176BC" w:rsidP="00AF53DE">
      <w:pPr>
        <w:tabs>
          <w:tab w:val="left" w:pos="-1"/>
          <w:tab w:val="left" w:pos="7652"/>
          <w:tab w:val="left" w:pos="8533"/>
        </w:tabs>
        <w:spacing w:before="240"/>
        <w:ind w:left="-101"/>
        <w:rPr>
          <w:rFonts w:ascii="Simplified Arabic" w:hAnsi="Simplified Arabic" w:cs="Simplified Arabic"/>
          <w:b/>
          <w:bCs/>
          <w:sz w:val="32"/>
          <w:szCs w:val="32"/>
          <w:u w:val="single"/>
          <w:rtl/>
          <w:lang w:bidi="ar-IQ"/>
        </w:rPr>
      </w:pPr>
    </w:p>
    <w:p w:rsidR="00C176BC" w:rsidRPr="0094109E" w:rsidRDefault="00C176BC" w:rsidP="00AF53DE">
      <w:pPr>
        <w:tabs>
          <w:tab w:val="left" w:pos="-1"/>
          <w:tab w:val="left" w:pos="7652"/>
          <w:tab w:val="left" w:pos="8533"/>
        </w:tabs>
        <w:spacing w:before="240"/>
        <w:ind w:left="-101"/>
        <w:rPr>
          <w:rFonts w:ascii="Simplified Arabic" w:hAnsi="Simplified Arabic" w:cs="Simplified Arabic"/>
          <w:b/>
          <w:bCs/>
          <w:sz w:val="32"/>
          <w:szCs w:val="32"/>
          <w:u w:val="single"/>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r w:rsidRPr="00AF53DE">
        <w:rPr>
          <w:rFonts w:ascii="Tahoma" w:hAnsi="Tahoma" w:cs="Tahoma" w:hint="cs"/>
          <w:b/>
          <w:bCs/>
          <w:sz w:val="36"/>
          <w:szCs w:val="36"/>
          <w:u w:val="single"/>
          <w:rtl/>
          <w:lang w:bidi="ar-IQ"/>
        </w:rPr>
        <w:lastRenderedPageBreak/>
        <w:t>نـشاطـــه العلمي والاكاديمي</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حصل على مرتبـة (أسـتاذ مساعــد) في 21 /11/1996، وحصل على المرتبـة العلمية ( الأســتاذيــة ــــــ</w:t>
      </w:r>
      <w:r w:rsidRPr="00AF53DE">
        <w:rPr>
          <w:rFonts w:ascii="Simplified Arabic" w:hAnsi="Simplified Arabic" w:cs="Simplified Arabic"/>
          <w:b/>
          <w:bCs/>
          <w:sz w:val="32"/>
          <w:szCs w:val="32"/>
          <w:lang w:bidi="ar-IQ"/>
        </w:rPr>
        <w:t xml:space="preserve"> ( Professorship </w:t>
      </w:r>
      <w:r w:rsidRPr="00AF53DE">
        <w:rPr>
          <w:rFonts w:ascii="Simplified Arabic" w:hAnsi="Simplified Arabic" w:cs="Simplified Arabic"/>
          <w:b/>
          <w:bCs/>
          <w:sz w:val="32"/>
          <w:szCs w:val="32"/>
          <w:rtl/>
          <w:lang w:bidi="ar-IQ"/>
        </w:rPr>
        <w:t>في26/9/2004</w:t>
      </w:r>
      <w:r w:rsidRPr="00AF53DE">
        <w:rPr>
          <w:rFonts w:ascii="Simplified Arabic" w:hAnsi="Simplified Arabic" w:cs="Simplified Arabic" w:hint="cs"/>
          <w:b/>
          <w:bCs/>
          <w:sz w:val="32"/>
          <w:szCs w:val="32"/>
          <w:rtl/>
          <w:lang w:bidi="ar-IQ"/>
        </w:rPr>
        <w:t xml:space="preserve">، وعــــد الأسـتاذ الأول لجغرافية النـقـل في الجامعات العراقـية للسنوات 2007- </w:t>
      </w:r>
      <w:r w:rsidRPr="00AF53DE">
        <w:rPr>
          <w:rFonts w:ascii="Simplified Arabic" w:hAnsi="Simplified Arabic" w:cs="Simplified Arabic"/>
          <w:b/>
          <w:bCs/>
          <w:sz w:val="32"/>
          <w:szCs w:val="32"/>
          <w:rtl/>
          <w:lang w:bidi="ar-IQ"/>
        </w:rPr>
        <w:t>20</w:t>
      </w:r>
      <w:r w:rsidRPr="00AF53DE">
        <w:rPr>
          <w:rFonts w:ascii="Simplified Arabic" w:hAnsi="Simplified Arabic" w:cs="Simplified Arabic" w:hint="cs"/>
          <w:b/>
          <w:bCs/>
          <w:sz w:val="32"/>
          <w:szCs w:val="32"/>
          <w:rtl/>
          <w:lang w:bidi="ar-IQ"/>
        </w:rPr>
        <w:t xml:space="preserve">15، وأسـتاذا للجغرافية الاقـــتـصاديـة في جامعة تكريت، وأسـتاذا للجغرافية السياحية </w:t>
      </w:r>
      <w:proofErr w:type="spellStart"/>
      <w:r w:rsidRPr="00AF53DE">
        <w:rPr>
          <w:rFonts w:ascii="Simplified Arabic" w:hAnsi="Simplified Arabic" w:cs="Simplified Arabic" w:hint="cs"/>
          <w:b/>
          <w:bCs/>
          <w:sz w:val="32"/>
          <w:szCs w:val="32"/>
          <w:rtl/>
          <w:lang w:bidi="ar-IQ"/>
        </w:rPr>
        <w:t>والآثـــــــارية</w:t>
      </w:r>
      <w:proofErr w:type="spellEnd"/>
      <w:r w:rsidRPr="00AF53DE">
        <w:rPr>
          <w:rFonts w:ascii="Simplified Arabic" w:hAnsi="Simplified Arabic" w:cs="Simplified Arabic" w:hint="cs"/>
          <w:b/>
          <w:bCs/>
          <w:sz w:val="32"/>
          <w:szCs w:val="32"/>
          <w:rtl/>
          <w:lang w:bidi="ar-IQ"/>
        </w:rPr>
        <w:t xml:space="preserve"> في جامعة سامراء</w:t>
      </w:r>
      <w:r w:rsidRPr="00AF53DE">
        <w:rPr>
          <w:rFonts w:ascii="Simplified Arabic" w:hAnsi="Simplified Arabic" w:cs="Simplified Arabic" w:hint="cs"/>
          <w:b/>
          <w:bCs/>
          <w:sz w:val="32"/>
          <w:szCs w:val="32"/>
          <w:vertAlign w:val="superscript"/>
          <w:rtl/>
          <w:lang w:bidi="ar-IQ"/>
        </w:rPr>
        <w:t>(5)</w:t>
      </w:r>
      <w:r w:rsidRPr="00AF53DE">
        <w:rPr>
          <w:rFonts w:ascii="Simplified Arabic" w:hAnsi="Simplified Arabic" w:cs="Simplified Arabic" w:hint="cs"/>
          <w:b/>
          <w:bCs/>
          <w:sz w:val="32"/>
          <w:szCs w:val="32"/>
          <w:rtl/>
          <w:lang w:bidi="ar-IQ"/>
        </w:rPr>
        <w:t>.</w:t>
      </w:r>
    </w:p>
    <w:p w:rsidR="00AF53DE" w:rsidRPr="00AF53DE" w:rsidRDefault="00AF53DE" w:rsidP="00904A08">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في داخـــل العــراق وخــارجه؛ شــارك في (24) حلقه وندوه ومؤتمر علمي محلي </w:t>
      </w:r>
      <w:r w:rsidRPr="00904A08">
        <w:rPr>
          <w:rFonts w:ascii="Simplified Arabic" w:hAnsi="Simplified Arabic" w:cs="Simplified Arabic" w:hint="cs"/>
          <w:b/>
          <w:bCs/>
          <w:sz w:val="32"/>
          <w:szCs w:val="32"/>
          <w:shd w:val="clear" w:color="auto" w:fill="FFFFFF" w:themeFill="background1"/>
          <w:rtl/>
          <w:lang w:bidi="ar-IQ"/>
        </w:rPr>
        <w:t xml:space="preserve">ودولي، وأشـــرف على (16) وناقــــــش (43) من رسائـــل الماجستير </w:t>
      </w:r>
      <w:proofErr w:type="spellStart"/>
      <w:r w:rsidRPr="00904A08">
        <w:rPr>
          <w:rFonts w:ascii="Simplified Arabic" w:hAnsi="Simplified Arabic" w:cs="Simplified Arabic" w:hint="cs"/>
          <w:b/>
          <w:bCs/>
          <w:sz w:val="32"/>
          <w:szCs w:val="32"/>
          <w:shd w:val="clear" w:color="auto" w:fill="FFFFFF" w:themeFill="background1"/>
          <w:rtl/>
          <w:lang w:bidi="ar-IQ"/>
        </w:rPr>
        <w:t>وأطاريــــح</w:t>
      </w:r>
      <w:proofErr w:type="spellEnd"/>
      <w:r w:rsidRPr="00904A08">
        <w:rPr>
          <w:rFonts w:ascii="Simplified Arabic" w:hAnsi="Simplified Arabic" w:cs="Simplified Arabic" w:hint="cs"/>
          <w:b/>
          <w:bCs/>
          <w:sz w:val="32"/>
          <w:szCs w:val="32"/>
          <w:shd w:val="clear" w:color="auto" w:fill="FFFFFF" w:themeFill="background1"/>
          <w:rtl/>
          <w:lang w:bidi="ar-IQ"/>
        </w:rPr>
        <w:t xml:space="preserve"> الدكــتوراه، وألـــف ونـــشر بالنسختين الورقية والالكترونية</w:t>
      </w:r>
      <w:r w:rsidR="00904A08" w:rsidRPr="00904A08">
        <w:rPr>
          <w:rFonts w:ascii="Simplified Arabic" w:hAnsi="Simplified Arabic" w:cs="Simplified Arabic" w:hint="cs"/>
          <w:b/>
          <w:bCs/>
          <w:sz w:val="32"/>
          <w:szCs w:val="32"/>
          <w:shd w:val="clear" w:color="auto" w:fill="FFFFFF" w:themeFill="background1"/>
          <w:rtl/>
          <w:lang w:bidi="ar-IQ"/>
        </w:rPr>
        <w:t xml:space="preserve"> </w:t>
      </w:r>
      <w:r w:rsidRPr="00904A08">
        <w:rPr>
          <w:rFonts w:ascii="Simplified Arabic" w:hAnsi="Simplified Arabic" w:cs="Simplified Arabic" w:hint="cs"/>
          <w:b/>
          <w:bCs/>
          <w:sz w:val="32"/>
          <w:szCs w:val="32"/>
          <w:shd w:val="clear" w:color="auto" w:fill="FFFFFF" w:themeFill="background1"/>
          <w:rtl/>
          <w:lang w:bidi="ar-IQ"/>
        </w:rPr>
        <w:t>(</w:t>
      </w:r>
      <w:r w:rsidR="00904A08" w:rsidRPr="00904A08">
        <w:rPr>
          <w:rFonts w:ascii="Simplified Arabic" w:hAnsi="Simplified Arabic" w:cs="Simplified Arabic" w:hint="cs"/>
          <w:b/>
          <w:bCs/>
          <w:sz w:val="32"/>
          <w:szCs w:val="32"/>
          <w:shd w:val="clear" w:color="auto" w:fill="FFFFFF" w:themeFill="background1"/>
          <w:rtl/>
          <w:lang w:bidi="ar-IQ"/>
        </w:rPr>
        <w:t>116</w:t>
      </w:r>
      <w:r w:rsidRPr="00904A08">
        <w:rPr>
          <w:rFonts w:ascii="Simplified Arabic" w:hAnsi="Simplified Arabic" w:cs="Simplified Arabic" w:hint="cs"/>
          <w:b/>
          <w:bCs/>
          <w:sz w:val="32"/>
          <w:szCs w:val="32"/>
          <w:shd w:val="clear" w:color="auto" w:fill="FFFFFF" w:themeFill="background1"/>
          <w:rtl/>
          <w:lang w:bidi="ar-IQ"/>
        </w:rPr>
        <w:t xml:space="preserve">) </w:t>
      </w:r>
      <w:r w:rsidRPr="00904A08">
        <w:rPr>
          <w:rFonts w:ascii="Simplified Arabic" w:hAnsi="Simplified Arabic" w:cs="Simplified Arabic"/>
          <w:b/>
          <w:bCs/>
          <w:sz w:val="32"/>
          <w:szCs w:val="32"/>
          <w:shd w:val="clear" w:color="auto" w:fill="FFFFFF" w:themeFill="background1"/>
          <w:rtl/>
          <w:lang w:bidi="ar-IQ"/>
        </w:rPr>
        <w:t>كـــتاب</w:t>
      </w:r>
      <w:r w:rsidRPr="00904A08">
        <w:rPr>
          <w:rFonts w:ascii="Simplified Arabic" w:hAnsi="Simplified Arabic" w:cs="Simplified Arabic" w:hint="cs"/>
          <w:b/>
          <w:bCs/>
          <w:sz w:val="32"/>
          <w:szCs w:val="32"/>
          <w:shd w:val="clear" w:color="auto" w:fill="FFFFFF" w:themeFill="background1"/>
          <w:rtl/>
          <w:lang w:bidi="ar-IQ"/>
        </w:rPr>
        <w:t>ــ</w:t>
      </w:r>
      <w:r w:rsidRPr="00904A08">
        <w:rPr>
          <w:rFonts w:ascii="Simplified Arabic" w:hAnsi="Simplified Arabic" w:cs="Simplified Arabic"/>
          <w:b/>
          <w:bCs/>
          <w:sz w:val="32"/>
          <w:szCs w:val="32"/>
          <w:shd w:val="clear" w:color="auto" w:fill="FFFFFF" w:themeFill="background1"/>
          <w:rtl/>
          <w:lang w:bidi="ar-IQ"/>
        </w:rPr>
        <w:t>ا</w:t>
      </w:r>
      <w:r w:rsidRPr="00904A08">
        <w:rPr>
          <w:rFonts w:ascii="Simplified Arabic" w:hAnsi="Simplified Arabic" w:cs="Simplified Arabic" w:hint="cs"/>
          <w:b/>
          <w:bCs/>
          <w:sz w:val="32"/>
          <w:szCs w:val="32"/>
          <w:shd w:val="clear" w:color="auto" w:fill="FFFFFF" w:themeFill="background1"/>
          <w:rtl/>
          <w:lang w:bidi="ar-IQ"/>
        </w:rPr>
        <w:t xml:space="preserve">، كما أنـــجــز ونـــشر بالنسختين الورقية </w:t>
      </w:r>
      <w:proofErr w:type="spellStart"/>
      <w:r w:rsidRPr="00904A08">
        <w:rPr>
          <w:rFonts w:ascii="Simplified Arabic" w:hAnsi="Simplified Arabic" w:cs="Simplified Arabic" w:hint="cs"/>
          <w:b/>
          <w:bCs/>
          <w:sz w:val="32"/>
          <w:szCs w:val="32"/>
          <w:shd w:val="clear" w:color="auto" w:fill="FFFFFF" w:themeFill="background1"/>
          <w:rtl/>
          <w:lang w:bidi="ar-IQ"/>
        </w:rPr>
        <w:t>والألكترونية</w:t>
      </w:r>
      <w:proofErr w:type="spellEnd"/>
      <w:r w:rsidRPr="00904A08">
        <w:rPr>
          <w:rFonts w:ascii="Simplified Arabic" w:hAnsi="Simplified Arabic" w:cs="Simplified Arabic" w:hint="cs"/>
          <w:b/>
          <w:bCs/>
          <w:sz w:val="32"/>
          <w:szCs w:val="32"/>
          <w:shd w:val="clear" w:color="auto" w:fill="FFFFFF" w:themeFill="background1"/>
          <w:rtl/>
          <w:lang w:bidi="ar-IQ"/>
        </w:rPr>
        <w:t xml:space="preserve"> (79) بحثا علميا في العديد من المواقع </w:t>
      </w:r>
      <w:proofErr w:type="spellStart"/>
      <w:r w:rsidRPr="00904A08">
        <w:rPr>
          <w:rFonts w:ascii="Simplified Arabic" w:hAnsi="Simplified Arabic" w:cs="Simplified Arabic" w:hint="cs"/>
          <w:b/>
          <w:bCs/>
          <w:sz w:val="32"/>
          <w:szCs w:val="32"/>
          <w:shd w:val="clear" w:color="auto" w:fill="FFFFFF" w:themeFill="background1"/>
          <w:rtl/>
          <w:lang w:bidi="ar-IQ"/>
        </w:rPr>
        <w:t>الألكترونية</w:t>
      </w:r>
      <w:proofErr w:type="spellEnd"/>
      <w:r w:rsidRPr="00904A08">
        <w:rPr>
          <w:rFonts w:ascii="Simplified Arabic" w:hAnsi="Simplified Arabic" w:cs="Simplified Arabic" w:hint="cs"/>
          <w:b/>
          <w:bCs/>
          <w:sz w:val="32"/>
          <w:szCs w:val="32"/>
          <w:shd w:val="clear" w:color="auto" w:fill="FFFFFF" w:themeFill="background1"/>
          <w:rtl/>
          <w:lang w:bidi="ar-IQ"/>
        </w:rPr>
        <w:t xml:space="preserve"> والمجلات العلمية والاكاديمية المحكمة منها؛ مجلة الأستاذ/ جامعة بغداد، ومجلة الجمعية الجغرافية العراقية، </w:t>
      </w:r>
      <w:r w:rsidRPr="00904A08">
        <w:rPr>
          <w:rFonts w:ascii="Simplified Arabic" w:hAnsi="Simplified Arabic" w:cs="Simplified Arabic" w:hint="cs"/>
          <w:b/>
          <w:bCs/>
          <w:sz w:val="28"/>
          <w:szCs w:val="28"/>
          <w:shd w:val="clear" w:color="auto" w:fill="FFFFFF" w:themeFill="background1"/>
          <w:rtl/>
          <w:lang w:bidi="ar-IQ"/>
        </w:rPr>
        <w:t xml:space="preserve">والمجلة الجغرافية السورية، </w:t>
      </w:r>
      <w:r w:rsidRPr="00904A08">
        <w:rPr>
          <w:rFonts w:ascii="Simplified Arabic" w:hAnsi="Simplified Arabic" w:cs="Simplified Arabic" w:hint="cs"/>
          <w:b/>
          <w:bCs/>
          <w:sz w:val="32"/>
          <w:szCs w:val="32"/>
          <w:shd w:val="clear" w:color="auto" w:fill="FFFFFF" w:themeFill="background1"/>
          <w:rtl/>
          <w:lang w:bidi="ar-IQ"/>
        </w:rPr>
        <w:t>ومجلة العلوم لجامعة</w:t>
      </w:r>
      <w:r w:rsidRPr="00AF53DE">
        <w:rPr>
          <w:rFonts w:ascii="Simplified Arabic" w:hAnsi="Simplified Arabic" w:cs="Simplified Arabic" w:hint="cs"/>
          <w:b/>
          <w:bCs/>
          <w:sz w:val="32"/>
          <w:szCs w:val="32"/>
          <w:rtl/>
          <w:lang w:bidi="ar-IQ"/>
        </w:rPr>
        <w:t xml:space="preserve"> تكريت، ومجلة </w:t>
      </w:r>
      <w:proofErr w:type="spellStart"/>
      <w:r w:rsidRPr="00AF53DE">
        <w:rPr>
          <w:rFonts w:ascii="Simplified Arabic" w:hAnsi="Simplified Arabic" w:cs="Simplified Arabic" w:hint="cs"/>
          <w:b/>
          <w:bCs/>
          <w:sz w:val="32"/>
          <w:szCs w:val="32"/>
          <w:rtl/>
          <w:lang w:bidi="ar-IQ"/>
        </w:rPr>
        <w:t>سرمن</w:t>
      </w:r>
      <w:proofErr w:type="spellEnd"/>
      <w:r w:rsidRPr="00AF53DE">
        <w:rPr>
          <w:rFonts w:ascii="Simplified Arabic" w:hAnsi="Simplified Arabic" w:cs="Simplified Arabic" w:hint="cs"/>
          <w:b/>
          <w:bCs/>
          <w:sz w:val="32"/>
          <w:szCs w:val="32"/>
          <w:rtl/>
          <w:lang w:bidi="ar-IQ"/>
        </w:rPr>
        <w:t xml:space="preserve"> رأى/ </w:t>
      </w:r>
      <w:r w:rsidRPr="00AF53DE">
        <w:rPr>
          <w:rFonts w:ascii="Simplified Arabic" w:hAnsi="Simplified Arabic" w:cs="Simplified Arabic"/>
          <w:b/>
          <w:bCs/>
          <w:sz w:val="32"/>
          <w:szCs w:val="32"/>
          <w:rtl/>
          <w:lang w:bidi="ar-IQ"/>
        </w:rPr>
        <w:t>جامعة سامراء</w:t>
      </w:r>
      <w:r w:rsidRPr="00AF53DE">
        <w:rPr>
          <w:rFonts w:ascii="Simplified Arabic" w:hAnsi="Simplified Arabic" w:cs="Simplified Arabic" w:hint="cs"/>
          <w:b/>
          <w:bCs/>
          <w:sz w:val="32"/>
          <w:szCs w:val="32"/>
          <w:rtl/>
          <w:lang w:bidi="ar-IQ"/>
        </w:rPr>
        <w:t>، و</w:t>
      </w:r>
      <w:r w:rsidRPr="00AF53DE">
        <w:rPr>
          <w:rFonts w:ascii="Simplified Arabic" w:hAnsi="Simplified Arabic" w:cs="Simplified Arabic"/>
          <w:b/>
          <w:bCs/>
          <w:sz w:val="32"/>
          <w:szCs w:val="32"/>
          <w:rtl/>
          <w:lang w:bidi="ar-IQ"/>
        </w:rPr>
        <w:t>مجلة الملوية</w:t>
      </w:r>
      <w:r w:rsidRPr="00AF53DE">
        <w:rPr>
          <w:rFonts w:ascii="Simplified Arabic" w:hAnsi="Simplified Arabic" w:cs="Simplified Arabic" w:hint="cs"/>
          <w:b/>
          <w:bCs/>
          <w:sz w:val="32"/>
          <w:szCs w:val="32"/>
          <w:vertAlign w:val="superscript"/>
          <w:rtl/>
          <w:lang w:bidi="ar-IQ"/>
        </w:rPr>
        <w:t>(6)</w:t>
      </w:r>
      <w:r w:rsidRPr="00AF53DE">
        <w:rPr>
          <w:rFonts w:ascii="Simplified Arabic" w:hAnsi="Simplified Arabic" w:cs="Simplified Arabic" w:hint="cs"/>
          <w:b/>
          <w:bCs/>
          <w:sz w:val="32"/>
          <w:szCs w:val="32"/>
          <w:rtl/>
          <w:lang w:bidi="ar-IQ"/>
        </w:rPr>
        <w:t>.</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b/>
          <w:bCs/>
          <w:sz w:val="32"/>
          <w:szCs w:val="32"/>
        </w:rPr>
        <w:t xml:space="preserve">     </w:t>
      </w:r>
      <w:r w:rsidRPr="00AF53DE">
        <w:rPr>
          <w:rFonts w:ascii="Simplified Arabic" w:hAnsi="Simplified Arabic" w:cs="Simplified Arabic" w:hint="cs"/>
          <w:b/>
          <w:bCs/>
          <w:sz w:val="32"/>
          <w:szCs w:val="32"/>
          <w:rtl/>
          <w:lang w:bidi="ar-IQ"/>
        </w:rPr>
        <w:t xml:space="preserve">وتناولت كتاباته مجالات معرفية علمية متعددة منها النقل والصناعة والاستيطان والتجارة والسياحة والتاريخ والآثــار والتراث والاجتماع. </w:t>
      </w:r>
    </w:p>
    <w:p w:rsidR="001A76DA" w:rsidRPr="0094109E" w:rsidRDefault="001A76DA" w:rsidP="00AF53DE">
      <w:pPr>
        <w:tabs>
          <w:tab w:val="left" w:pos="-1"/>
          <w:tab w:val="left" w:pos="8546"/>
        </w:tabs>
        <w:ind w:left="-101"/>
        <w:jc w:val="both"/>
        <w:rPr>
          <w:rFonts w:ascii="Tahoma" w:hAnsi="Tahoma" w:cs="Tahoma"/>
          <w:b/>
          <w:bCs/>
          <w:sz w:val="32"/>
          <w:szCs w:val="32"/>
          <w:u w:val="single"/>
          <w:rtl/>
          <w:lang w:bidi="ar-IQ"/>
        </w:rPr>
      </w:pPr>
    </w:p>
    <w:p w:rsidR="0094109E" w:rsidRDefault="0094109E" w:rsidP="00AF53DE">
      <w:pPr>
        <w:tabs>
          <w:tab w:val="left" w:pos="-1"/>
          <w:tab w:val="left" w:pos="8546"/>
        </w:tabs>
        <w:ind w:left="-101"/>
        <w:jc w:val="both"/>
        <w:rPr>
          <w:rFonts w:ascii="Tahoma" w:hAnsi="Tahoma" w:cs="Tahoma"/>
          <w:b/>
          <w:bCs/>
          <w:sz w:val="36"/>
          <w:szCs w:val="36"/>
          <w:u w:val="single"/>
          <w:rtl/>
          <w:lang w:bidi="ar-IQ"/>
        </w:rPr>
      </w:pPr>
    </w:p>
    <w:p w:rsidR="00AF53DE" w:rsidRPr="00AF53DE" w:rsidRDefault="00AF53DE" w:rsidP="00AF53DE">
      <w:pPr>
        <w:tabs>
          <w:tab w:val="left" w:pos="-1"/>
          <w:tab w:val="left" w:pos="8546"/>
        </w:tabs>
        <w:ind w:left="-101"/>
        <w:jc w:val="both"/>
        <w:rPr>
          <w:rFonts w:ascii="Simplified Arabic" w:hAnsi="Simplified Arabic" w:cs="Simplified Arabic"/>
          <w:b/>
          <w:bCs/>
          <w:sz w:val="36"/>
          <w:szCs w:val="36"/>
          <w:u w:val="single"/>
          <w:rtl/>
          <w:lang w:bidi="ar-IQ"/>
        </w:rPr>
      </w:pPr>
      <w:proofErr w:type="spellStart"/>
      <w:r w:rsidRPr="00AF53DE">
        <w:rPr>
          <w:rFonts w:ascii="Tahoma" w:hAnsi="Tahoma" w:cs="Tahoma" w:hint="cs"/>
          <w:b/>
          <w:bCs/>
          <w:sz w:val="36"/>
          <w:szCs w:val="36"/>
          <w:u w:val="single"/>
          <w:rtl/>
          <w:lang w:bidi="ar-IQ"/>
        </w:rPr>
        <w:t>عـضـوياتــة</w:t>
      </w:r>
      <w:proofErr w:type="spellEnd"/>
      <w:r w:rsidRPr="00AF53DE">
        <w:rPr>
          <w:rFonts w:ascii="Tahoma" w:hAnsi="Tahoma" w:cs="Tahoma" w:hint="cs"/>
          <w:b/>
          <w:bCs/>
          <w:sz w:val="36"/>
          <w:szCs w:val="36"/>
          <w:u w:val="single"/>
          <w:rtl/>
          <w:lang w:bidi="ar-IQ"/>
        </w:rPr>
        <w:t xml:space="preserve"> </w:t>
      </w:r>
      <w:proofErr w:type="spellStart"/>
      <w:r w:rsidRPr="00AF53DE">
        <w:rPr>
          <w:rFonts w:ascii="Tahoma" w:hAnsi="Tahoma" w:cs="Tahoma" w:hint="cs"/>
          <w:b/>
          <w:bCs/>
          <w:sz w:val="36"/>
          <w:szCs w:val="36"/>
          <w:u w:val="single"/>
          <w:rtl/>
          <w:lang w:bidi="ar-IQ"/>
        </w:rPr>
        <w:t>الإستشاريــة</w:t>
      </w:r>
      <w:proofErr w:type="spellEnd"/>
      <w:r w:rsidRPr="00AF53DE">
        <w:rPr>
          <w:rFonts w:ascii="Tahoma" w:hAnsi="Tahoma" w:cs="Tahoma" w:hint="cs"/>
          <w:b/>
          <w:bCs/>
          <w:sz w:val="36"/>
          <w:szCs w:val="36"/>
          <w:u w:val="single"/>
          <w:rtl/>
          <w:lang w:bidi="ar-IQ"/>
        </w:rPr>
        <w:t xml:space="preserve"> والعلمــية</w:t>
      </w:r>
      <w:r w:rsidRPr="00AF53DE">
        <w:rPr>
          <w:rFonts w:ascii="Simplified Arabic" w:hAnsi="Simplified Arabic" w:cs="Simplified Arabic" w:hint="cs"/>
          <w:b/>
          <w:bCs/>
          <w:sz w:val="32"/>
          <w:szCs w:val="32"/>
          <w:vertAlign w:val="superscript"/>
          <w:rtl/>
          <w:lang w:bidi="ar-IQ"/>
        </w:rPr>
        <w:t>(7)</w:t>
      </w:r>
    </w:p>
    <w:p w:rsidR="00AF53DE" w:rsidRPr="00AF53DE" w:rsidRDefault="00AF53DE" w:rsidP="00AF53DE">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1) </w:t>
      </w:r>
      <w:proofErr w:type="spellStart"/>
      <w:r w:rsidRPr="00AF53DE">
        <w:rPr>
          <w:rFonts w:ascii="Simplified Arabic" w:hAnsi="Simplified Arabic" w:cs="Simplified Arabic" w:hint="cs"/>
          <w:b/>
          <w:bCs/>
          <w:sz w:val="32"/>
          <w:szCs w:val="32"/>
          <w:rtl/>
          <w:lang w:bidi="ar-IQ"/>
        </w:rPr>
        <w:t>إستشاري</w:t>
      </w:r>
      <w:proofErr w:type="spellEnd"/>
      <w:r w:rsidRPr="00AF53DE">
        <w:rPr>
          <w:rFonts w:ascii="Simplified Arabic" w:hAnsi="Simplified Arabic" w:cs="Simplified Arabic" w:hint="cs"/>
          <w:b/>
          <w:bCs/>
          <w:sz w:val="32"/>
          <w:szCs w:val="32"/>
          <w:rtl/>
          <w:lang w:bidi="ar-IQ"/>
        </w:rPr>
        <w:t xml:space="preserve"> وخبير علمي دائم لمجلات؛ الجمعية الجغرافية العراقية، ومجلة العلوم لجامعة تكريت، ومجلة </w:t>
      </w:r>
      <w:proofErr w:type="spellStart"/>
      <w:r w:rsidRPr="00AF53DE">
        <w:rPr>
          <w:rFonts w:ascii="Simplified Arabic" w:hAnsi="Simplified Arabic" w:cs="Simplified Arabic" w:hint="cs"/>
          <w:b/>
          <w:bCs/>
          <w:sz w:val="32"/>
          <w:szCs w:val="32"/>
          <w:rtl/>
          <w:lang w:bidi="ar-IQ"/>
        </w:rPr>
        <w:t>الفراهيدى</w:t>
      </w:r>
      <w:proofErr w:type="spellEnd"/>
      <w:r w:rsidRPr="00AF53DE">
        <w:rPr>
          <w:rFonts w:ascii="Simplified Arabic" w:hAnsi="Simplified Arabic" w:cs="Simplified Arabic" w:hint="cs"/>
          <w:b/>
          <w:bCs/>
          <w:sz w:val="32"/>
          <w:szCs w:val="32"/>
          <w:rtl/>
          <w:lang w:bidi="ar-IQ"/>
        </w:rPr>
        <w:t xml:space="preserve"> ل</w:t>
      </w:r>
      <w:r w:rsidRPr="00AF53DE">
        <w:rPr>
          <w:rFonts w:ascii="Simplified Arabic" w:hAnsi="Simplified Arabic" w:cs="Simplified Arabic"/>
          <w:b/>
          <w:bCs/>
          <w:sz w:val="32"/>
          <w:szCs w:val="32"/>
          <w:rtl/>
          <w:lang w:bidi="ar-IQ"/>
        </w:rPr>
        <w:t xml:space="preserve">كلية </w:t>
      </w:r>
      <w:proofErr w:type="spellStart"/>
      <w:r w:rsidRPr="00AF53DE">
        <w:rPr>
          <w:rFonts w:ascii="Simplified Arabic" w:hAnsi="Simplified Arabic" w:cs="Simplified Arabic" w:hint="cs"/>
          <w:b/>
          <w:bCs/>
          <w:sz w:val="32"/>
          <w:szCs w:val="32"/>
          <w:rtl/>
          <w:lang w:bidi="ar-IQ"/>
        </w:rPr>
        <w:t>الاداب</w:t>
      </w:r>
      <w:proofErr w:type="spellEnd"/>
      <w:r w:rsidRPr="00AF53DE">
        <w:rPr>
          <w:rFonts w:ascii="Simplified Arabic" w:hAnsi="Simplified Arabic" w:cs="Simplified Arabic" w:hint="cs"/>
          <w:b/>
          <w:bCs/>
          <w:sz w:val="32"/>
          <w:szCs w:val="32"/>
          <w:rtl/>
          <w:lang w:bidi="ar-IQ"/>
        </w:rPr>
        <w:t xml:space="preserve">، ومجلة سر من رأى لجامعة سامراء، </w:t>
      </w:r>
      <w:proofErr w:type="spellStart"/>
      <w:r w:rsidRPr="00AF53DE">
        <w:rPr>
          <w:rFonts w:ascii="Simplified Arabic" w:hAnsi="Simplified Arabic" w:cs="Simplified Arabic" w:hint="cs"/>
          <w:b/>
          <w:bCs/>
          <w:sz w:val="32"/>
          <w:szCs w:val="32"/>
          <w:rtl/>
          <w:lang w:bidi="ar-IQ"/>
        </w:rPr>
        <w:t>وإستشار</w:t>
      </w:r>
      <w:r w:rsidRPr="00AF53DE">
        <w:rPr>
          <w:rFonts w:ascii="Simplified Arabic" w:hAnsi="Simplified Arabic" w:cs="Simplified Arabic" w:hint="eastAsia"/>
          <w:b/>
          <w:bCs/>
          <w:sz w:val="32"/>
          <w:szCs w:val="32"/>
          <w:rtl/>
          <w:lang w:bidi="ar-IQ"/>
        </w:rPr>
        <w:t>ي</w:t>
      </w:r>
      <w:proofErr w:type="spellEnd"/>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 xml:space="preserve">مجلة الملوية </w:t>
      </w:r>
      <w:r w:rsidRPr="00AF53DE">
        <w:rPr>
          <w:rFonts w:ascii="Simplified Arabic" w:hAnsi="Simplified Arabic" w:cs="Simplified Arabic" w:hint="cs"/>
          <w:b/>
          <w:bCs/>
          <w:sz w:val="32"/>
          <w:szCs w:val="32"/>
          <w:rtl/>
          <w:lang w:bidi="ar-IQ"/>
        </w:rPr>
        <w:t>ل</w:t>
      </w:r>
      <w:r w:rsidRPr="00AF53DE">
        <w:rPr>
          <w:rFonts w:ascii="Simplified Arabic" w:hAnsi="Simplified Arabic" w:cs="Simplified Arabic"/>
          <w:b/>
          <w:bCs/>
          <w:sz w:val="32"/>
          <w:szCs w:val="32"/>
          <w:rtl/>
          <w:lang w:bidi="ar-IQ"/>
        </w:rPr>
        <w:t>كلية الآثـــــار</w:t>
      </w:r>
      <w:r w:rsidRPr="00AF53DE">
        <w:rPr>
          <w:rFonts w:ascii="Simplified Arabic" w:hAnsi="Simplified Arabic" w:cs="Simplified Arabic" w:hint="cs"/>
          <w:b/>
          <w:bCs/>
          <w:sz w:val="32"/>
          <w:szCs w:val="32"/>
          <w:rtl/>
          <w:lang w:bidi="ar-IQ"/>
        </w:rPr>
        <w:t xml:space="preserve">، ومجلة الجامعة </w:t>
      </w:r>
      <w:proofErr w:type="spellStart"/>
      <w:r w:rsidRPr="00AF53DE">
        <w:rPr>
          <w:rFonts w:ascii="Simplified Arabic" w:hAnsi="Simplified Arabic" w:cs="Simplified Arabic" w:hint="cs"/>
          <w:b/>
          <w:bCs/>
          <w:sz w:val="32"/>
          <w:szCs w:val="32"/>
          <w:rtl/>
          <w:lang w:bidi="ar-IQ"/>
        </w:rPr>
        <w:t>الاردنيه</w:t>
      </w:r>
      <w:proofErr w:type="spellEnd"/>
      <w:r w:rsidRPr="00AF53DE">
        <w:rPr>
          <w:rFonts w:ascii="Simplified Arabic" w:hAnsi="Simplified Arabic" w:cs="Simplified Arabic" w:hint="cs"/>
          <w:b/>
          <w:bCs/>
          <w:sz w:val="32"/>
          <w:szCs w:val="32"/>
          <w:rtl/>
          <w:lang w:bidi="ar-IQ"/>
        </w:rPr>
        <w:t>، ومجلة جامعة ام القرى/ السعودية.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2) </w:t>
      </w:r>
      <w:proofErr w:type="spellStart"/>
      <w:r w:rsidRPr="00AF53DE">
        <w:rPr>
          <w:rFonts w:ascii="Simplified Arabic" w:hAnsi="Simplified Arabic" w:cs="Simplified Arabic" w:hint="cs"/>
          <w:b/>
          <w:bCs/>
          <w:sz w:val="32"/>
          <w:szCs w:val="32"/>
          <w:rtl/>
          <w:lang w:bidi="ar-IQ"/>
        </w:rPr>
        <w:t>عضويتة</w:t>
      </w:r>
      <w:proofErr w:type="spellEnd"/>
      <w:r w:rsidRPr="00AF53DE">
        <w:rPr>
          <w:rFonts w:ascii="Simplified Arabic" w:hAnsi="Simplified Arabic" w:cs="Simplified Arabic" w:hint="cs"/>
          <w:b/>
          <w:bCs/>
          <w:sz w:val="32"/>
          <w:szCs w:val="32"/>
          <w:rtl/>
          <w:lang w:bidi="ar-IQ"/>
        </w:rPr>
        <w:t xml:space="preserve"> العالمية في المؤسسات العلمية، بلغت (76) عضوية، ومن ابــــرزهـا:</w:t>
      </w:r>
    </w:p>
    <w:p w:rsidR="008977EB" w:rsidRPr="00D87596" w:rsidRDefault="00AF53DE" w:rsidP="00E47A95">
      <w:pPr>
        <w:tabs>
          <w:tab w:val="left" w:pos="-1"/>
          <w:tab w:val="left" w:pos="7652"/>
          <w:tab w:val="left" w:pos="8533"/>
        </w:tabs>
        <w:ind w:left="-101"/>
        <w:jc w:val="both"/>
        <w:rPr>
          <w:rFonts w:ascii="Tahoma" w:hAnsi="Tahoma" w:cs="Tahoma"/>
          <w:b/>
          <w:bCs/>
          <w:sz w:val="32"/>
          <w:szCs w:val="32"/>
          <w:u w:val="single"/>
          <w:rtl/>
          <w:lang w:bidi="ar-IQ"/>
        </w:rPr>
      </w:pPr>
      <w:proofErr w:type="spellStart"/>
      <w:r w:rsidRPr="00AF53DE">
        <w:rPr>
          <w:rFonts w:ascii="Simplified Arabic" w:hAnsi="Simplified Arabic" w:cs="Simplified Arabic" w:hint="cs"/>
          <w:b/>
          <w:bCs/>
          <w:sz w:val="32"/>
          <w:szCs w:val="32"/>
          <w:rtl/>
          <w:lang w:bidi="ar-IQ"/>
        </w:rPr>
        <w:t>الإتحاد</w:t>
      </w:r>
      <w:proofErr w:type="spellEnd"/>
      <w:r w:rsidRPr="00AF53DE">
        <w:rPr>
          <w:rFonts w:ascii="Simplified Arabic" w:hAnsi="Simplified Arabic" w:cs="Simplified Arabic" w:hint="cs"/>
          <w:b/>
          <w:bCs/>
          <w:sz w:val="32"/>
          <w:szCs w:val="32"/>
          <w:rtl/>
          <w:lang w:bidi="ar-IQ"/>
        </w:rPr>
        <w:t xml:space="preserve"> الجغرافي الدولي، </w:t>
      </w:r>
      <w:proofErr w:type="spellStart"/>
      <w:r w:rsidRPr="00AF53DE">
        <w:rPr>
          <w:rFonts w:ascii="Simplified Arabic" w:hAnsi="Simplified Arabic" w:cs="Simplified Arabic" w:hint="cs"/>
          <w:b/>
          <w:bCs/>
          <w:sz w:val="32"/>
          <w:szCs w:val="32"/>
          <w:rtl/>
          <w:lang w:bidi="ar-IQ"/>
        </w:rPr>
        <w:t>والإتحاد</w:t>
      </w:r>
      <w:proofErr w:type="spellEnd"/>
      <w:r w:rsidRPr="00AF53DE">
        <w:rPr>
          <w:rFonts w:ascii="Simplified Arabic" w:hAnsi="Simplified Arabic" w:cs="Simplified Arabic" w:hint="cs"/>
          <w:b/>
          <w:bCs/>
          <w:sz w:val="32"/>
          <w:szCs w:val="32"/>
          <w:rtl/>
          <w:lang w:bidi="ar-IQ"/>
        </w:rPr>
        <w:t xml:space="preserve"> الدولي للمؤرخين، </w:t>
      </w:r>
      <w:proofErr w:type="spellStart"/>
      <w:r w:rsidRPr="00AF53DE">
        <w:rPr>
          <w:rFonts w:ascii="Simplified Arabic" w:hAnsi="Simplified Arabic" w:cs="Simplified Arabic" w:hint="cs"/>
          <w:b/>
          <w:bCs/>
          <w:sz w:val="32"/>
          <w:szCs w:val="32"/>
          <w:rtl/>
          <w:lang w:bidi="ar-IQ"/>
        </w:rPr>
        <w:t>وإتحاد</w:t>
      </w:r>
      <w:proofErr w:type="spellEnd"/>
      <w:r w:rsidRPr="00AF53DE">
        <w:rPr>
          <w:rFonts w:ascii="Simplified Arabic" w:hAnsi="Simplified Arabic" w:cs="Simplified Arabic" w:hint="cs"/>
          <w:b/>
          <w:bCs/>
          <w:sz w:val="32"/>
          <w:szCs w:val="32"/>
          <w:rtl/>
          <w:lang w:bidi="ar-IQ"/>
        </w:rPr>
        <w:t xml:space="preserve"> الجغرافيين العرب، </w:t>
      </w:r>
      <w:proofErr w:type="spellStart"/>
      <w:r w:rsidRPr="00AF53DE">
        <w:rPr>
          <w:rFonts w:ascii="Simplified Arabic" w:hAnsi="Simplified Arabic" w:cs="Simplified Arabic" w:hint="cs"/>
          <w:b/>
          <w:bCs/>
          <w:sz w:val="32"/>
          <w:szCs w:val="32"/>
          <w:rtl/>
          <w:lang w:bidi="ar-IQ"/>
        </w:rPr>
        <w:t>وإتحاد</w:t>
      </w:r>
      <w:proofErr w:type="spellEnd"/>
      <w:r w:rsidRPr="00AF53DE">
        <w:rPr>
          <w:rFonts w:ascii="Simplified Arabic" w:hAnsi="Simplified Arabic" w:cs="Simplified Arabic" w:hint="cs"/>
          <w:b/>
          <w:bCs/>
          <w:sz w:val="32"/>
          <w:szCs w:val="32"/>
          <w:rtl/>
          <w:lang w:bidi="ar-IQ"/>
        </w:rPr>
        <w:t xml:space="preserve"> المؤرخين العرب</w:t>
      </w:r>
      <w:r w:rsidRPr="00AF53DE">
        <w:rPr>
          <w:rFonts w:ascii="Simplified Arabic" w:hAnsi="Simplified Arabic" w:cs="Simplified Arabic" w:hint="cs"/>
          <w:b/>
          <w:bCs/>
          <w:sz w:val="32"/>
          <w:szCs w:val="32"/>
          <w:shd w:val="clear" w:color="auto" w:fill="FFFFFF" w:themeFill="background1"/>
          <w:rtl/>
          <w:lang w:bidi="ar-IQ"/>
        </w:rPr>
        <w:t>،</w:t>
      </w:r>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hint="cs"/>
          <w:b/>
          <w:bCs/>
          <w:sz w:val="32"/>
          <w:szCs w:val="32"/>
          <w:rtl/>
          <w:lang w:bidi="ar-IQ"/>
        </w:rPr>
        <w:t>وإتحاد</w:t>
      </w:r>
      <w:proofErr w:type="spellEnd"/>
      <w:r w:rsidRPr="00AF53DE">
        <w:rPr>
          <w:rFonts w:ascii="Simplified Arabic" w:hAnsi="Simplified Arabic" w:cs="Simplified Arabic" w:hint="cs"/>
          <w:b/>
          <w:bCs/>
          <w:sz w:val="32"/>
          <w:szCs w:val="32"/>
          <w:rtl/>
          <w:lang w:bidi="ar-IQ"/>
        </w:rPr>
        <w:t xml:space="preserve"> الاكاديميين والعلماء العرب، ومنتدى الجغرافيين العرب، </w:t>
      </w:r>
      <w:r w:rsidRPr="00AF53DE">
        <w:rPr>
          <w:rFonts w:ascii="Simplified Arabic" w:hAnsi="Simplified Arabic" w:cs="Simplified Arabic" w:hint="cs"/>
          <w:b/>
          <w:bCs/>
          <w:sz w:val="32"/>
          <w:szCs w:val="32"/>
          <w:shd w:val="clear" w:color="auto" w:fill="FFFFFF" w:themeFill="background1"/>
          <w:rtl/>
          <w:lang w:bidi="ar-IQ"/>
        </w:rPr>
        <w:lastRenderedPageBreak/>
        <w:t>وملتقى جـغرافــيـو النقل العرب،</w:t>
      </w:r>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hint="cs"/>
          <w:b/>
          <w:bCs/>
          <w:sz w:val="32"/>
          <w:szCs w:val="32"/>
          <w:rtl/>
          <w:lang w:bidi="ar-IQ"/>
        </w:rPr>
        <w:t>وإتحاد</w:t>
      </w:r>
      <w:proofErr w:type="spellEnd"/>
      <w:r w:rsidRPr="00AF53DE">
        <w:rPr>
          <w:rFonts w:ascii="Simplified Arabic" w:hAnsi="Simplified Arabic" w:cs="Simplified Arabic" w:hint="cs"/>
          <w:b/>
          <w:bCs/>
          <w:sz w:val="32"/>
          <w:szCs w:val="32"/>
          <w:rtl/>
          <w:lang w:bidi="ar-IQ"/>
        </w:rPr>
        <w:t xml:space="preserve"> المكتبات العربية، والجمعية الجغرافية العراقية، والجمعية الجغرافية الامريكية، والجمعية الجغرافية/ </w:t>
      </w:r>
      <w:proofErr w:type="spellStart"/>
      <w:r w:rsidRPr="00AF53DE">
        <w:rPr>
          <w:rFonts w:ascii="Simplified Arabic" w:hAnsi="Simplified Arabic" w:cs="Simplified Arabic" w:hint="cs"/>
          <w:b/>
          <w:bCs/>
          <w:sz w:val="32"/>
          <w:szCs w:val="32"/>
          <w:rtl/>
          <w:lang w:bidi="ar-IQ"/>
        </w:rPr>
        <w:t>نوتنكهام</w:t>
      </w:r>
      <w:proofErr w:type="spellEnd"/>
      <w:r w:rsidRPr="00AF53DE">
        <w:rPr>
          <w:rFonts w:ascii="Simplified Arabic" w:hAnsi="Simplified Arabic" w:cs="Simplified Arabic" w:hint="cs"/>
          <w:b/>
          <w:bCs/>
          <w:sz w:val="32"/>
          <w:szCs w:val="32"/>
          <w:rtl/>
          <w:lang w:bidi="ar-IQ"/>
        </w:rPr>
        <w:t xml:space="preserve">، والجمعية الجغرافية الايطالية، والجمعية الجغرافية الاسترالية، والجمعية الجغرافية الكندية، ودار الكتب والوثائق العراقية، ومكتبة الاسكندرية/ مصر، والمكتبة الاكاديمية الروسية، ومكتبة </w:t>
      </w:r>
      <w:proofErr w:type="spellStart"/>
      <w:r w:rsidRPr="00AF53DE">
        <w:rPr>
          <w:rFonts w:ascii="Simplified Arabic" w:hAnsi="Simplified Arabic" w:cs="Simplified Arabic" w:hint="cs"/>
          <w:b/>
          <w:bCs/>
          <w:sz w:val="32"/>
          <w:szCs w:val="32"/>
          <w:rtl/>
          <w:lang w:bidi="ar-IQ"/>
        </w:rPr>
        <w:t>الكونكرس</w:t>
      </w:r>
      <w:proofErr w:type="spellEnd"/>
      <w:r w:rsidRPr="00AF53DE">
        <w:rPr>
          <w:rFonts w:ascii="Simplified Arabic" w:hAnsi="Simplified Arabic" w:cs="Simplified Arabic" w:hint="cs"/>
          <w:b/>
          <w:bCs/>
          <w:sz w:val="32"/>
          <w:szCs w:val="32"/>
          <w:rtl/>
          <w:lang w:bidi="ar-IQ"/>
        </w:rPr>
        <w:t>/ الامريكي، والمكتبة الاكاديمية الاوربية، والمكتبة الاكاديمية الصينية.</w:t>
      </w:r>
      <w:r w:rsidR="00E47A95">
        <w:rPr>
          <w:rFonts w:ascii="Simplified Arabic" w:hAnsi="Simplified Arabic" w:cs="Simplified Arabic" w:hint="cs"/>
          <w:b/>
          <w:bCs/>
          <w:sz w:val="32"/>
          <w:szCs w:val="32"/>
          <w:rtl/>
          <w:lang w:bidi="ar-IQ"/>
        </w:rPr>
        <w:t xml:space="preserve"> </w:t>
      </w:r>
      <w:r w:rsidR="00E47A95">
        <w:rPr>
          <w:rFonts w:ascii="Tahoma" w:hAnsi="Tahoma" w:cs="Tahoma" w:hint="cs"/>
          <w:b/>
          <w:bCs/>
          <w:sz w:val="32"/>
          <w:szCs w:val="32"/>
          <w:u w:val="single"/>
          <w:rtl/>
          <w:lang w:bidi="ar-IQ"/>
        </w:rPr>
        <w:t xml:space="preserve"> </w:t>
      </w:r>
    </w:p>
    <w:p w:rsidR="00AF53DE" w:rsidRPr="00D87596" w:rsidRDefault="00AF53DE" w:rsidP="00AF53DE">
      <w:pPr>
        <w:shd w:val="clear" w:color="auto" w:fill="FFFFFF" w:themeFill="background1"/>
        <w:tabs>
          <w:tab w:val="left" w:pos="-1"/>
          <w:tab w:val="left" w:pos="7652"/>
          <w:tab w:val="left" w:pos="8533"/>
        </w:tabs>
        <w:ind w:left="-101"/>
        <w:rPr>
          <w:rFonts w:ascii="Tahoma" w:hAnsi="Tahoma" w:cs="Tahoma"/>
          <w:b/>
          <w:bCs/>
          <w:sz w:val="32"/>
          <w:szCs w:val="32"/>
          <w:u w:val="single"/>
          <w:rtl/>
          <w:lang w:bidi="ar-IQ"/>
        </w:rPr>
      </w:pPr>
    </w:p>
    <w:p w:rsidR="00AF53DE" w:rsidRPr="00AF53DE" w:rsidRDefault="00AF53DE" w:rsidP="00AF53DE">
      <w:pPr>
        <w:tabs>
          <w:tab w:val="left" w:pos="-1"/>
          <w:tab w:val="left" w:pos="8533"/>
        </w:tabs>
        <w:ind w:left="-101"/>
        <w:jc w:val="both"/>
        <w:rPr>
          <w:rFonts w:ascii="Tahoma" w:hAnsi="Tahoma" w:cs="Tahoma"/>
          <w:b/>
          <w:bCs/>
          <w:sz w:val="36"/>
          <w:szCs w:val="36"/>
          <w:u w:val="single"/>
          <w:rtl/>
          <w:lang w:bidi="ar-IQ"/>
        </w:rPr>
      </w:pPr>
      <w:r w:rsidRPr="00AF53DE">
        <w:rPr>
          <w:rFonts w:ascii="Tahoma" w:hAnsi="Tahoma" w:cs="Tahoma" w:hint="cs"/>
          <w:b/>
          <w:bCs/>
          <w:sz w:val="36"/>
          <w:szCs w:val="36"/>
          <w:u w:val="single"/>
          <w:rtl/>
          <w:lang w:bidi="ar-IQ"/>
        </w:rPr>
        <w:t xml:space="preserve">التكريــم والتقديــر:  </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نــــــال (16) تكريما وشــهادة تـقديـــر، ومرشــحا متمــيزا ( ليـــوم العـــلم ) للسنوات 1997 و 2008. </w:t>
      </w:r>
    </w:p>
    <w:p w:rsidR="00026D5A" w:rsidRDefault="00026D5A"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p>
    <w:p w:rsidR="00AF53DE" w:rsidRPr="00AF53DE" w:rsidRDefault="00AF53DE" w:rsidP="00AF53DE">
      <w:pPr>
        <w:shd w:val="clear" w:color="auto" w:fill="FFFFFF" w:themeFill="background1"/>
        <w:tabs>
          <w:tab w:val="left" w:pos="-1"/>
          <w:tab w:val="left" w:pos="7652"/>
          <w:tab w:val="left" w:pos="8533"/>
        </w:tabs>
        <w:ind w:left="-101"/>
        <w:rPr>
          <w:rFonts w:ascii="Tahoma" w:hAnsi="Tahoma" w:cs="Tahoma"/>
          <w:b/>
          <w:bCs/>
          <w:sz w:val="36"/>
          <w:szCs w:val="36"/>
          <w:u w:val="single"/>
          <w:rtl/>
          <w:lang w:bidi="ar-IQ"/>
        </w:rPr>
      </w:pPr>
      <w:r w:rsidRPr="00AF53DE">
        <w:rPr>
          <w:rFonts w:ascii="Tahoma" w:hAnsi="Tahoma" w:cs="Tahoma" w:hint="cs"/>
          <w:b/>
          <w:bCs/>
          <w:sz w:val="36"/>
          <w:szCs w:val="36"/>
          <w:u w:val="single"/>
          <w:rtl/>
          <w:lang w:bidi="ar-IQ"/>
        </w:rPr>
        <w:t xml:space="preserve">أفـــــكاره </w:t>
      </w:r>
      <w:proofErr w:type="spellStart"/>
      <w:r w:rsidRPr="00AF53DE">
        <w:rPr>
          <w:rFonts w:ascii="Tahoma" w:hAnsi="Tahoma" w:cs="Tahoma" w:hint="cs"/>
          <w:b/>
          <w:bCs/>
          <w:sz w:val="36"/>
          <w:szCs w:val="36"/>
          <w:u w:val="single"/>
          <w:rtl/>
          <w:lang w:bidi="ar-IQ"/>
        </w:rPr>
        <w:t>وأرائـــه</w:t>
      </w:r>
      <w:proofErr w:type="spellEnd"/>
      <w:r w:rsidRPr="00AF53DE">
        <w:rPr>
          <w:rFonts w:ascii="Simplified Arabic" w:hAnsi="Simplified Arabic" w:cs="Simplified Arabic" w:hint="cs"/>
          <w:b/>
          <w:bCs/>
          <w:sz w:val="32"/>
          <w:szCs w:val="32"/>
          <w:vertAlign w:val="superscript"/>
          <w:rtl/>
          <w:lang w:bidi="ar-IQ"/>
        </w:rPr>
        <w:t>(8)</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تـــركــز افــــــكاره </w:t>
      </w:r>
      <w:r w:rsidRPr="00AF53DE">
        <w:rPr>
          <w:rFonts w:ascii="Simplified Arabic" w:hAnsi="Simplified Arabic" w:cs="Simplified Arabic"/>
          <w:b/>
          <w:bCs/>
          <w:sz w:val="32"/>
          <w:szCs w:val="32"/>
          <w:rtl/>
          <w:lang w:bidi="ar-IQ"/>
        </w:rPr>
        <w:t>الجغراف</w:t>
      </w:r>
      <w:r w:rsidRPr="00AF53DE">
        <w:rPr>
          <w:rFonts w:ascii="Simplified Arabic" w:hAnsi="Simplified Arabic" w:cs="Simplified Arabic" w:hint="cs"/>
          <w:b/>
          <w:bCs/>
          <w:sz w:val="32"/>
          <w:szCs w:val="32"/>
          <w:rtl/>
          <w:lang w:bidi="ar-IQ"/>
        </w:rPr>
        <w:t>ـــــ</w:t>
      </w:r>
      <w:r w:rsidRPr="00AF53DE">
        <w:rPr>
          <w:rFonts w:ascii="Simplified Arabic" w:hAnsi="Simplified Arabic" w:cs="Simplified Arabic"/>
          <w:b/>
          <w:bCs/>
          <w:sz w:val="32"/>
          <w:szCs w:val="32"/>
          <w:rtl/>
          <w:lang w:bidi="ar-IQ"/>
        </w:rPr>
        <w:t>ية</w:t>
      </w:r>
      <w:r w:rsidRPr="00AF53DE">
        <w:rPr>
          <w:rFonts w:ascii="Simplified Arabic" w:hAnsi="Simplified Arabic" w:cs="Simplified Arabic" w:hint="cs"/>
          <w:b/>
          <w:bCs/>
          <w:sz w:val="32"/>
          <w:szCs w:val="32"/>
          <w:rtl/>
          <w:lang w:bidi="ar-IQ"/>
        </w:rPr>
        <w:t xml:space="preserve"> على؛ </w:t>
      </w:r>
      <w:r w:rsidRPr="00AF53DE">
        <w:rPr>
          <w:rFonts w:ascii="Simplified Arabic" w:hAnsi="Simplified Arabic" w:cs="Simplified Arabic"/>
          <w:b/>
          <w:bCs/>
          <w:sz w:val="32"/>
          <w:szCs w:val="32"/>
          <w:rtl/>
          <w:lang w:bidi="ar-IQ"/>
        </w:rPr>
        <w:t>إشاعة الفكر العلمي المعاصر فك</w:t>
      </w:r>
      <w:r w:rsidRPr="00AF53DE">
        <w:rPr>
          <w:rFonts w:ascii="Simplified Arabic" w:hAnsi="Simplified Arabic" w:cs="Simplified Arabic" w:hint="cs"/>
          <w:b/>
          <w:bCs/>
          <w:sz w:val="32"/>
          <w:szCs w:val="32"/>
          <w:rtl/>
          <w:lang w:bidi="ar-IQ"/>
        </w:rPr>
        <w:t>ــ</w:t>
      </w:r>
      <w:r w:rsidRPr="00AF53DE">
        <w:rPr>
          <w:rFonts w:ascii="Simplified Arabic" w:hAnsi="Simplified Arabic" w:cs="Simplified Arabic"/>
          <w:b/>
          <w:bCs/>
          <w:sz w:val="32"/>
          <w:szCs w:val="32"/>
          <w:rtl/>
          <w:lang w:bidi="ar-IQ"/>
        </w:rPr>
        <w:t>راً وتطبيقاً</w:t>
      </w:r>
      <w:r w:rsidRPr="00AF53DE">
        <w:rPr>
          <w:rFonts w:ascii="Simplified Arabic" w:hAnsi="Simplified Arabic" w:cs="Simplified Arabic" w:hint="cs"/>
          <w:b/>
          <w:bCs/>
          <w:sz w:val="32"/>
          <w:szCs w:val="32"/>
          <w:rtl/>
          <w:lang w:bidi="ar-IQ"/>
        </w:rPr>
        <w:t xml:space="preserve">، اذ </w:t>
      </w:r>
      <w:r w:rsidRPr="00AF53DE">
        <w:rPr>
          <w:rFonts w:ascii="Simplified Arabic" w:hAnsi="Simplified Arabic" w:cs="Simplified Arabic"/>
          <w:b/>
          <w:bCs/>
          <w:sz w:val="32"/>
          <w:szCs w:val="32"/>
          <w:rtl/>
          <w:lang w:bidi="ar-IQ"/>
        </w:rPr>
        <w:t>إن التوجه العلمي الحديث عالميا يتطلب آليات تدريبية</w:t>
      </w:r>
      <w:r w:rsidRPr="00AF53DE">
        <w:rPr>
          <w:rFonts w:ascii="Simplified Arabic" w:hAnsi="Simplified Arabic" w:cs="Simplified Arabic" w:hint="cs"/>
          <w:b/>
          <w:bCs/>
          <w:sz w:val="32"/>
          <w:szCs w:val="32"/>
          <w:rtl/>
          <w:lang w:bidi="ar-IQ"/>
        </w:rPr>
        <w:t xml:space="preserve"> متعددة</w:t>
      </w:r>
      <w:r w:rsidRPr="00AF53DE">
        <w:rPr>
          <w:rFonts w:ascii="Simplified Arabic" w:hAnsi="Simplified Arabic" w:cs="Simplified Arabic"/>
          <w:b/>
          <w:bCs/>
          <w:sz w:val="32"/>
          <w:szCs w:val="32"/>
          <w:rtl/>
          <w:lang w:bidi="ar-IQ"/>
        </w:rPr>
        <w:t xml:space="preserve"> لتطوير مهارات استخدام الأساليب البحثية</w:t>
      </w:r>
      <w:r w:rsidRPr="00AF53DE">
        <w:rPr>
          <w:rFonts w:ascii="Simplified Arabic" w:hAnsi="Simplified Arabic" w:cs="Simplified Arabic" w:hint="cs"/>
          <w:b/>
          <w:bCs/>
          <w:sz w:val="32"/>
          <w:szCs w:val="32"/>
          <w:rtl/>
          <w:lang w:bidi="ar-IQ"/>
        </w:rPr>
        <w:t xml:space="preserve">، مع </w:t>
      </w:r>
      <w:r w:rsidRPr="00AF53DE">
        <w:rPr>
          <w:rFonts w:ascii="Simplified Arabic" w:hAnsi="Simplified Arabic" w:cs="Simplified Arabic"/>
          <w:b/>
          <w:bCs/>
          <w:sz w:val="32"/>
          <w:szCs w:val="32"/>
          <w:rtl/>
          <w:lang w:bidi="ar-IQ"/>
        </w:rPr>
        <w:t>تعميم المنهجية العلمية لـتكنولوجي</w:t>
      </w:r>
      <w:r w:rsidRPr="00AF53DE">
        <w:rPr>
          <w:rFonts w:ascii="Simplified Arabic" w:hAnsi="Simplified Arabic" w:cs="Simplified Arabic" w:hint="cs"/>
          <w:b/>
          <w:bCs/>
          <w:sz w:val="32"/>
          <w:szCs w:val="32"/>
          <w:rtl/>
          <w:lang w:bidi="ar-IQ"/>
        </w:rPr>
        <w:t>ا</w:t>
      </w:r>
      <w:r w:rsidRPr="00AF53DE">
        <w:rPr>
          <w:rFonts w:ascii="Simplified Arabic" w:hAnsi="Simplified Arabic" w:cs="Simplified Arabic"/>
          <w:b/>
          <w:bCs/>
          <w:sz w:val="32"/>
          <w:szCs w:val="32"/>
          <w:rtl/>
          <w:lang w:bidi="ar-IQ"/>
        </w:rPr>
        <w:t xml:space="preserve"> المعلوماتية</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الأحدث</w:t>
      </w:r>
      <w:r w:rsidRPr="00AF53DE">
        <w:rPr>
          <w:rFonts w:ascii="Simplified Arabic" w:hAnsi="Simplified Arabic" w:cs="Simplified Arabic" w:hint="cs"/>
          <w:b/>
          <w:bCs/>
          <w:sz w:val="32"/>
          <w:szCs w:val="32"/>
          <w:rtl/>
          <w:lang w:bidi="ar-IQ"/>
        </w:rPr>
        <w:t xml:space="preserve"> وفقا للمنظور المكاني (</w:t>
      </w:r>
      <w:r w:rsidRPr="00AF53DE">
        <w:rPr>
          <w:rFonts w:ascii="Simplified Arabic" w:hAnsi="Simplified Arabic" w:cs="Simplified Arabic"/>
          <w:b/>
          <w:bCs/>
          <w:sz w:val="32"/>
          <w:szCs w:val="32"/>
          <w:rtl/>
          <w:lang w:bidi="ar-IQ"/>
        </w:rPr>
        <w:t>الجغرافي</w:t>
      </w:r>
      <w:r w:rsidRPr="00AF53DE">
        <w:rPr>
          <w:rFonts w:ascii="Simplified Arabic" w:hAnsi="Simplified Arabic" w:cs="Simplified Arabic" w:hint="cs"/>
          <w:b/>
          <w:bCs/>
          <w:sz w:val="32"/>
          <w:szCs w:val="32"/>
          <w:rtl/>
          <w:lang w:bidi="ar-IQ"/>
        </w:rPr>
        <w:t xml:space="preserve">)، والذي </w:t>
      </w:r>
      <w:r w:rsidRPr="00AF53DE">
        <w:rPr>
          <w:rFonts w:ascii="Simplified Arabic" w:hAnsi="Simplified Arabic" w:cs="Simplified Arabic"/>
          <w:b/>
          <w:bCs/>
          <w:sz w:val="32"/>
          <w:szCs w:val="32"/>
          <w:rtl/>
          <w:lang w:bidi="ar-IQ"/>
        </w:rPr>
        <w:t>يأخذ بالاعتبار الخاصية الجغرافية المستقبلية للمكان</w:t>
      </w:r>
      <w:r w:rsidRPr="00AF53DE">
        <w:rPr>
          <w:rFonts w:ascii="Simplified Arabic" w:hAnsi="Simplified Arabic" w:cs="Simplified Arabic" w:hint="cs"/>
          <w:b/>
          <w:bCs/>
          <w:sz w:val="32"/>
          <w:szCs w:val="32"/>
          <w:rtl/>
          <w:lang w:bidi="ar-IQ"/>
        </w:rPr>
        <w:t>،</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cs"/>
          <w:b/>
          <w:bCs/>
          <w:sz w:val="32"/>
          <w:szCs w:val="32"/>
          <w:rtl/>
          <w:lang w:bidi="ar-IQ"/>
        </w:rPr>
        <w:t xml:space="preserve">وبالتالي المساهمة في </w:t>
      </w:r>
      <w:r w:rsidRPr="00AF53DE">
        <w:rPr>
          <w:rFonts w:ascii="Simplified Arabic" w:hAnsi="Simplified Arabic" w:cs="Simplified Arabic"/>
          <w:b/>
          <w:bCs/>
          <w:sz w:val="32"/>
          <w:szCs w:val="32"/>
          <w:rtl/>
          <w:lang w:bidi="ar-IQ"/>
        </w:rPr>
        <w:t>التنمية المستدامة لأنماط البيئات</w:t>
      </w:r>
      <w:r w:rsidRPr="00AF53DE">
        <w:rPr>
          <w:rFonts w:ascii="Simplified Arabic" w:hAnsi="Simplified Arabic" w:cs="Simplified Arabic" w:hint="cs"/>
          <w:b/>
          <w:bCs/>
          <w:sz w:val="32"/>
          <w:szCs w:val="32"/>
          <w:rtl/>
          <w:lang w:bidi="ar-IQ"/>
        </w:rPr>
        <w:t xml:space="preserve"> البشرية/الاقتصادية</w:t>
      </w:r>
      <w:r w:rsidRPr="00AF53DE">
        <w:rPr>
          <w:rFonts w:ascii="Simplified Arabic" w:hAnsi="Simplified Arabic" w:cs="Simplified Arabic"/>
          <w:b/>
          <w:bCs/>
          <w:sz w:val="32"/>
          <w:szCs w:val="32"/>
          <w:rtl/>
          <w:lang w:bidi="ar-IQ"/>
        </w:rPr>
        <w:t xml:space="preserve"> المختلفة بمنظور متقدم</w:t>
      </w:r>
      <w:r w:rsidRPr="00AF53DE">
        <w:rPr>
          <w:rFonts w:ascii="Simplified Arabic" w:hAnsi="Simplified Arabic" w:cs="Simplified Arabic" w:hint="cs"/>
          <w:b/>
          <w:bCs/>
          <w:sz w:val="32"/>
          <w:szCs w:val="32"/>
          <w:rtl/>
          <w:lang w:bidi="ar-IQ"/>
        </w:rPr>
        <w:t>، و</w:t>
      </w:r>
      <w:r w:rsidRPr="00AF53DE">
        <w:rPr>
          <w:rFonts w:ascii="Simplified Arabic" w:hAnsi="Simplified Arabic" w:cs="Simplified Arabic"/>
          <w:b/>
          <w:bCs/>
          <w:sz w:val="32"/>
          <w:szCs w:val="32"/>
          <w:rtl/>
          <w:lang w:bidi="ar-IQ"/>
        </w:rPr>
        <w:t>إ</w:t>
      </w:r>
      <w:r w:rsidRPr="00AF53DE">
        <w:rPr>
          <w:rFonts w:ascii="Simplified Arabic" w:hAnsi="Simplified Arabic" w:cs="Simplified Arabic" w:hint="cs"/>
          <w:b/>
          <w:bCs/>
          <w:sz w:val="32"/>
          <w:szCs w:val="32"/>
          <w:rtl/>
          <w:lang w:bidi="ar-IQ"/>
        </w:rPr>
        <w:t xml:space="preserve">يجاد الحلول غير </w:t>
      </w:r>
      <w:proofErr w:type="spellStart"/>
      <w:r w:rsidRPr="00AF53DE">
        <w:rPr>
          <w:rFonts w:ascii="Simplified Arabic" w:hAnsi="Simplified Arabic" w:cs="Simplified Arabic" w:hint="cs"/>
          <w:b/>
          <w:bCs/>
          <w:sz w:val="32"/>
          <w:szCs w:val="32"/>
          <w:rtl/>
          <w:lang w:bidi="ar-IQ"/>
        </w:rPr>
        <w:t>المسبوقه</w:t>
      </w:r>
      <w:proofErr w:type="spellEnd"/>
      <w:r w:rsidRPr="00AF53DE">
        <w:rPr>
          <w:rFonts w:ascii="Simplified Arabic" w:hAnsi="Simplified Arabic" w:cs="Simplified Arabic" w:hint="cs"/>
          <w:b/>
          <w:bCs/>
          <w:sz w:val="32"/>
          <w:szCs w:val="32"/>
          <w:rtl/>
          <w:lang w:bidi="ar-IQ"/>
        </w:rPr>
        <w:t xml:space="preserve"> لمعالجة </w:t>
      </w:r>
      <w:r w:rsidRPr="00AF53DE">
        <w:rPr>
          <w:rFonts w:ascii="Simplified Arabic" w:eastAsia="Calibri" w:hAnsi="Simplified Arabic" w:cs="Simplified Arabic" w:hint="cs"/>
          <w:b/>
          <w:bCs/>
          <w:sz w:val="32"/>
          <w:szCs w:val="32"/>
          <w:rtl/>
          <w:lang w:eastAsia="en-US"/>
        </w:rPr>
        <w:t xml:space="preserve">التحديات العالمية </w:t>
      </w:r>
      <w:proofErr w:type="spellStart"/>
      <w:r w:rsidRPr="00AF53DE">
        <w:rPr>
          <w:rFonts w:ascii="Simplified Arabic" w:eastAsia="Calibri" w:hAnsi="Simplified Arabic" w:cs="Simplified Arabic" w:hint="cs"/>
          <w:b/>
          <w:bCs/>
          <w:sz w:val="32"/>
          <w:szCs w:val="32"/>
          <w:rtl/>
          <w:lang w:eastAsia="en-US"/>
        </w:rPr>
        <w:t>المستجده</w:t>
      </w:r>
      <w:proofErr w:type="spellEnd"/>
      <w:r w:rsidRPr="00AF53DE">
        <w:rPr>
          <w:rFonts w:ascii="Simplified Arabic" w:eastAsia="Calibri" w:hAnsi="Simplified Arabic" w:cs="Simplified Arabic" w:hint="cs"/>
          <w:b/>
          <w:bCs/>
          <w:sz w:val="32"/>
          <w:szCs w:val="32"/>
          <w:rtl/>
          <w:lang w:eastAsia="en-US"/>
        </w:rPr>
        <w:t xml:space="preserve"> في القرن الحادي والعشرين</w:t>
      </w:r>
      <w:r w:rsidRPr="00AF53DE">
        <w:rPr>
          <w:rFonts w:ascii="Simplified Arabic" w:hAnsi="Simplified Arabic" w:cs="Simplified Arabic" w:hint="cs"/>
          <w:b/>
          <w:bCs/>
          <w:sz w:val="32"/>
          <w:szCs w:val="32"/>
          <w:rtl/>
          <w:lang w:bidi="ar-IQ"/>
        </w:rPr>
        <w:t xml:space="preserve">. </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hint="cs"/>
          <w:b/>
          <w:bCs/>
          <w:sz w:val="32"/>
          <w:szCs w:val="32"/>
          <w:rtl/>
          <w:lang w:bidi="ar-IQ"/>
        </w:rPr>
        <w:t>نـــظرتـــة</w:t>
      </w:r>
      <w:proofErr w:type="spellEnd"/>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الجغراف</w:t>
      </w:r>
      <w:r w:rsidRPr="00AF53DE">
        <w:rPr>
          <w:rFonts w:ascii="Simplified Arabic" w:hAnsi="Simplified Arabic" w:cs="Simplified Arabic" w:hint="cs"/>
          <w:b/>
          <w:bCs/>
          <w:sz w:val="32"/>
          <w:szCs w:val="32"/>
          <w:rtl/>
          <w:lang w:bidi="ar-IQ"/>
        </w:rPr>
        <w:t>ــــــــ</w:t>
      </w:r>
      <w:r w:rsidRPr="00AF53DE">
        <w:rPr>
          <w:rFonts w:ascii="Simplified Arabic" w:hAnsi="Simplified Arabic" w:cs="Simplified Arabic"/>
          <w:b/>
          <w:bCs/>
          <w:sz w:val="32"/>
          <w:szCs w:val="32"/>
          <w:rtl/>
          <w:lang w:bidi="ar-IQ"/>
        </w:rPr>
        <w:t xml:space="preserve">ية </w:t>
      </w:r>
      <w:r w:rsidRPr="00AF53DE">
        <w:rPr>
          <w:rFonts w:ascii="Simplified Arabic" w:hAnsi="Simplified Arabic" w:cs="Simplified Arabic" w:hint="cs"/>
          <w:b/>
          <w:bCs/>
          <w:sz w:val="32"/>
          <w:szCs w:val="32"/>
          <w:rtl/>
          <w:lang w:bidi="ar-IQ"/>
        </w:rPr>
        <w:t>توضح ؛ ب</w:t>
      </w:r>
      <w:r w:rsidRPr="00AF53DE">
        <w:rPr>
          <w:rFonts w:ascii="Simplified Arabic" w:hAnsi="Simplified Arabic" w:cs="Simplified Arabic"/>
          <w:b/>
          <w:bCs/>
          <w:sz w:val="32"/>
          <w:szCs w:val="32"/>
          <w:rtl/>
          <w:lang w:bidi="ar-IQ"/>
        </w:rPr>
        <w:t>أن</w:t>
      </w:r>
      <w:r w:rsidRPr="00AF53DE">
        <w:rPr>
          <w:rFonts w:ascii="Simplified Arabic" w:hAnsi="Simplified Arabic" w:cs="Simplified Arabic" w:hint="cs"/>
          <w:b/>
          <w:bCs/>
          <w:sz w:val="32"/>
          <w:szCs w:val="32"/>
          <w:rtl/>
          <w:lang w:bidi="ar-IQ"/>
        </w:rPr>
        <w:t xml:space="preserve"> ال</w:t>
      </w:r>
      <w:r w:rsidRPr="00AF53DE">
        <w:rPr>
          <w:rFonts w:ascii="Simplified Arabic" w:hAnsi="Simplified Arabic" w:cs="Simplified Arabic"/>
          <w:b/>
          <w:bCs/>
          <w:sz w:val="32"/>
          <w:szCs w:val="32"/>
          <w:rtl/>
          <w:lang w:bidi="ar-IQ"/>
        </w:rPr>
        <w:t>م</w:t>
      </w:r>
      <w:r w:rsidRPr="00AF53DE">
        <w:rPr>
          <w:rFonts w:ascii="Simplified Arabic" w:hAnsi="Simplified Arabic" w:cs="Simplified Arabic" w:hint="cs"/>
          <w:b/>
          <w:bCs/>
          <w:sz w:val="32"/>
          <w:szCs w:val="32"/>
          <w:rtl/>
          <w:lang w:bidi="ar-IQ"/>
        </w:rPr>
        <w:t>ــــــ</w:t>
      </w:r>
      <w:r w:rsidRPr="00AF53DE">
        <w:rPr>
          <w:rFonts w:ascii="Simplified Arabic" w:hAnsi="Simplified Arabic" w:cs="Simplified Arabic"/>
          <w:b/>
          <w:bCs/>
          <w:sz w:val="32"/>
          <w:szCs w:val="32"/>
          <w:rtl/>
          <w:lang w:bidi="ar-IQ"/>
        </w:rPr>
        <w:t>وارد الاقتصادية</w:t>
      </w:r>
      <w:r w:rsidRPr="00AF53DE">
        <w:rPr>
          <w:rFonts w:ascii="Simplified Arabic" w:hAnsi="Simplified Arabic" w:cs="Simplified Arabic" w:hint="cs"/>
          <w:b/>
          <w:bCs/>
          <w:sz w:val="32"/>
          <w:szCs w:val="32"/>
          <w:rtl/>
          <w:lang w:bidi="ar-IQ"/>
        </w:rPr>
        <w:t xml:space="preserve"> - </w:t>
      </w:r>
      <w:r w:rsidRPr="00AF53DE">
        <w:rPr>
          <w:rFonts w:ascii="Simplified Arabic" w:hAnsi="Simplified Arabic" w:cs="Simplified Arabic"/>
          <w:b/>
          <w:bCs/>
          <w:sz w:val="32"/>
          <w:szCs w:val="32"/>
          <w:rtl/>
          <w:lang w:bidi="ar-IQ"/>
        </w:rPr>
        <w:t>الجغرافية</w:t>
      </w:r>
      <w:r w:rsidRPr="00AF53DE">
        <w:rPr>
          <w:rFonts w:ascii="Simplified Arabic" w:hAnsi="Simplified Arabic" w:cs="Simplified Arabic" w:hint="cs"/>
          <w:b/>
          <w:bCs/>
          <w:sz w:val="32"/>
          <w:szCs w:val="32"/>
          <w:rtl/>
          <w:lang w:bidi="ar-IQ"/>
        </w:rPr>
        <w:t xml:space="preserve">؛ قــد </w:t>
      </w:r>
      <w:r w:rsidRPr="00AF53DE">
        <w:rPr>
          <w:rFonts w:ascii="Simplified Arabic" w:hAnsi="Simplified Arabic" w:cs="Simplified Arabic"/>
          <w:b/>
          <w:bCs/>
          <w:sz w:val="32"/>
          <w:szCs w:val="32"/>
          <w:rtl/>
          <w:lang w:bidi="ar-IQ"/>
        </w:rPr>
        <w:t>حـددت الت</w:t>
      </w:r>
      <w:r w:rsidRPr="00AF53DE">
        <w:rPr>
          <w:rFonts w:ascii="Simplified Arabic" w:hAnsi="Simplified Arabic" w:cs="Simplified Arabic" w:hint="cs"/>
          <w:b/>
          <w:bCs/>
          <w:sz w:val="32"/>
          <w:szCs w:val="32"/>
          <w:rtl/>
          <w:lang w:bidi="ar-IQ"/>
        </w:rPr>
        <w:t>أ</w:t>
      </w:r>
      <w:r w:rsidRPr="00AF53DE">
        <w:rPr>
          <w:rFonts w:ascii="Simplified Arabic" w:hAnsi="Simplified Arabic" w:cs="Simplified Arabic"/>
          <w:b/>
          <w:bCs/>
          <w:sz w:val="32"/>
          <w:szCs w:val="32"/>
          <w:rtl/>
          <w:lang w:bidi="ar-IQ"/>
        </w:rPr>
        <w:t>ريخ البشري إط</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اراً للدول والحضارات</w:t>
      </w:r>
      <w:r w:rsidRPr="00AF53DE">
        <w:rPr>
          <w:rFonts w:ascii="Simplified Arabic" w:hAnsi="Simplified Arabic" w:cs="Simplified Arabic" w:hint="cs"/>
          <w:b/>
          <w:bCs/>
          <w:sz w:val="32"/>
          <w:szCs w:val="32"/>
          <w:rtl/>
          <w:lang w:bidi="ar-IQ"/>
        </w:rPr>
        <w:t>،</w:t>
      </w:r>
      <w:r w:rsidRPr="00AF53DE">
        <w:rPr>
          <w:rFonts w:ascii="Simplified Arabic" w:hAnsi="Simplified Arabic" w:cs="Simplified Arabic"/>
          <w:b/>
          <w:bCs/>
          <w:sz w:val="32"/>
          <w:szCs w:val="32"/>
          <w:rtl/>
          <w:lang w:bidi="ar-IQ"/>
        </w:rPr>
        <w:t xml:space="preserve"> و</w:t>
      </w:r>
      <w:r w:rsidRPr="00AF53DE">
        <w:rPr>
          <w:rFonts w:ascii="Simplified Arabic" w:hAnsi="Simplified Arabic" w:cs="Simplified Arabic" w:hint="cs"/>
          <w:b/>
          <w:bCs/>
          <w:sz w:val="32"/>
          <w:szCs w:val="32"/>
          <w:rtl/>
          <w:lang w:bidi="ar-IQ"/>
        </w:rPr>
        <w:t>تضمنت</w:t>
      </w:r>
      <w:r w:rsidRPr="00AF53DE">
        <w:rPr>
          <w:rFonts w:ascii="Simplified Arabic" w:hAnsi="Simplified Arabic" w:cs="Simplified Arabic"/>
          <w:b/>
          <w:bCs/>
          <w:sz w:val="32"/>
          <w:szCs w:val="32"/>
          <w:rtl/>
          <w:lang w:bidi="ar-IQ"/>
        </w:rPr>
        <w:t xml:space="preserve"> التبادل التجاري والثقافي والتعايش السلمي</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والحروب الدامية بين الأمم</w:t>
      </w:r>
      <w:r w:rsidRPr="00AF53DE">
        <w:rPr>
          <w:rFonts w:ascii="Simplified Arabic" w:hAnsi="Simplified Arabic" w:cs="Simplified Arabic" w:hint="cs"/>
          <w:b/>
          <w:bCs/>
          <w:sz w:val="32"/>
          <w:szCs w:val="32"/>
          <w:rtl/>
          <w:lang w:bidi="ar-IQ"/>
        </w:rPr>
        <w:t>، لذلك ف</w:t>
      </w:r>
      <w:r w:rsidRPr="00AF53DE">
        <w:rPr>
          <w:rFonts w:ascii="Simplified Arabic" w:hAnsi="Simplified Arabic" w:cs="Simplified Arabic"/>
          <w:b/>
          <w:bCs/>
          <w:sz w:val="32"/>
          <w:szCs w:val="32"/>
          <w:rtl/>
          <w:lang w:bidi="ar-IQ"/>
        </w:rPr>
        <w:t>ان</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w:t>
      </w:r>
      <w:r w:rsidRPr="00AF53DE">
        <w:rPr>
          <w:rFonts w:ascii="Simplified Arabic" w:hAnsi="Simplified Arabic" w:cs="Simplified Arabic" w:hint="cs"/>
          <w:b/>
          <w:bCs/>
          <w:sz w:val="32"/>
          <w:szCs w:val="32"/>
          <w:rtl/>
          <w:lang w:bidi="ar-IQ"/>
        </w:rPr>
        <w:t>م</w:t>
      </w:r>
      <w:r w:rsidRPr="00AF53DE">
        <w:rPr>
          <w:rFonts w:ascii="Simplified Arabic" w:hAnsi="Simplified Arabic" w:cs="Simplified Arabic"/>
          <w:b/>
          <w:bCs/>
          <w:sz w:val="32"/>
          <w:szCs w:val="32"/>
          <w:rtl/>
          <w:lang w:bidi="ar-IQ"/>
        </w:rPr>
        <w:t>تغيرات</w:t>
      </w:r>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b/>
          <w:bCs/>
          <w:sz w:val="32"/>
          <w:szCs w:val="32"/>
          <w:rtl/>
          <w:lang w:bidi="ar-IQ"/>
        </w:rPr>
        <w:t>الجيو</w:t>
      </w:r>
      <w:proofErr w:type="spellEnd"/>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سياسية</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w:t>
      </w:r>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b/>
          <w:bCs/>
          <w:sz w:val="32"/>
          <w:szCs w:val="32"/>
          <w:rtl/>
          <w:lang w:bidi="ar-IQ"/>
        </w:rPr>
        <w:t>الجيو</w:t>
      </w:r>
      <w:proofErr w:type="spellEnd"/>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b/>
          <w:bCs/>
          <w:sz w:val="32"/>
          <w:szCs w:val="32"/>
          <w:rtl/>
          <w:lang w:bidi="ar-IQ"/>
        </w:rPr>
        <w:t>إقتصادية</w:t>
      </w:r>
      <w:proofErr w:type="spellEnd"/>
      <w:r w:rsidRPr="00AF53DE">
        <w:rPr>
          <w:rFonts w:ascii="Simplified Arabic" w:hAnsi="Simplified Arabic" w:cs="Simplified Arabic" w:hint="cs"/>
          <w:b/>
          <w:bCs/>
          <w:sz w:val="32"/>
          <w:szCs w:val="32"/>
          <w:rtl/>
          <w:lang w:bidi="ar-IQ"/>
        </w:rPr>
        <w:t>) العالمية</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cs"/>
          <w:b/>
          <w:bCs/>
          <w:sz w:val="32"/>
          <w:szCs w:val="32"/>
          <w:rtl/>
          <w:lang w:bidi="ar-IQ"/>
        </w:rPr>
        <w:t>المعاصرة</w:t>
      </w:r>
      <w:r w:rsidRPr="00AF53DE">
        <w:rPr>
          <w:rFonts w:ascii="Simplified Arabic" w:hAnsi="Simplified Arabic" w:cs="Simplified Arabic"/>
          <w:b/>
          <w:bCs/>
          <w:sz w:val="32"/>
          <w:szCs w:val="32"/>
          <w:rtl/>
          <w:lang w:bidi="ar-IQ"/>
        </w:rPr>
        <w:t xml:space="preserve"> وان تباينت مكانيا</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الا انها توزعت ما بين موازين الجغرافية السياسية عالميا</w:t>
      </w:r>
      <w:r w:rsidRPr="00AF53DE">
        <w:rPr>
          <w:rFonts w:ascii="Simplified Arabic" w:hAnsi="Simplified Arabic" w:cs="Simplified Arabic" w:hint="cs"/>
          <w:b/>
          <w:bCs/>
          <w:sz w:val="32"/>
          <w:szCs w:val="32"/>
          <w:rtl/>
          <w:lang w:bidi="ar-IQ"/>
        </w:rPr>
        <w:t>،</w:t>
      </w:r>
      <w:r w:rsidRPr="00AF53DE">
        <w:rPr>
          <w:rFonts w:ascii="Simplified Arabic" w:hAnsi="Simplified Arabic" w:cs="Simplified Arabic"/>
          <w:b/>
          <w:bCs/>
          <w:sz w:val="32"/>
          <w:szCs w:val="32"/>
          <w:rtl/>
          <w:lang w:bidi="ar-IQ"/>
        </w:rPr>
        <w:t xml:space="preserve"> وما بين العناصر الاساسية </w:t>
      </w:r>
      <w:proofErr w:type="spellStart"/>
      <w:r w:rsidRPr="00AF53DE">
        <w:rPr>
          <w:rFonts w:ascii="Simplified Arabic" w:hAnsi="Simplified Arabic" w:cs="Simplified Arabic"/>
          <w:b/>
          <w:bCs/>
          <w:sz w:val="32"/>
          <w:szCs w:val="32"/>
          <w:rtl/>
          <w:lang w:bidi="ar-IQ"/>
        </w:rPr>
        <w:t>الجيبولوتيكية</w:t>
      </w:r>
      <w:proofErr w:type="spellEnd"/>
      <w:r w:rsidRPr="00AF53DE">
        <w:rPr>
          <w:rFonts w:ascii="Simplified Arabic" w:hAnsi="Simplified Arabic" w:cs="Simplified Arabic"/>
          <w:b/>
          <w:bCs/>
          <w:sz w:val="32"/>
          <w:szCs w:val="32"/>
          <w:rtl/>
          <w:lang w:bidi="ar-IQ"/>
        </w:rPr>
        <w:t xml:space="preserve"> للدول،</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والاهم من كل</w:t>
      </w:r>
      <w:r w:rsidRPr="00AF53DE">
        <w:rPr>
          <w:rFonts w:ascii="Simplified Arabic" w:hAnsi="Simplified Arabic" w:cs="Simplified Arabic" w:hint="cs"/>
          <w:b/>
          <w:bCs/>
          <w:sz w:val="32"/>
          <w:szCs w:val="32"/>
          <w:rtl/>
          <w:lang w:bidi="ar-IQ"/>
        </w:rPr>
        <w:t xml:space="preserve"> ذلك </w:t>
      </w:r>
      <w:r w:rsidRPr="00AF53DE">
        <w:rPr>
          <w:rFonts w:ascii="Simplified Arabic" w:hAnsi="Simplified Arabic" w:cs="Simplified Arabic"/>
          <w:b/>
          <w:bCs/>
          <w:sz w:val="32"/>
          <w:szCs w:val="32"/>
          <w:rtl/>
          <w:lang w:bidi="ar-IQ"/>
        </w:rPr>
        <w:t>التغيرات (</w:t>
      </w:r>
      <w:proofErr w:type="spellStart"/>
      <w:r w:rsidRPr="00AF53DE">
        <w:rPr>
          <w:rFonts w:ascii="Simplified Arabic" w:hAnsi="Simplified Arabic" w:cs="Simplified Arabic"/>
          <w:b/>
          <w:bCs/>
          <w:sz w:val="32"/>
          <w:szCs w:val="32"/>
          <w:rtl/>
          <w:lang w:bidi="ar-IQ"/>
        </w:rPr>
        <w:t>الجيو</w:t>
      </w:r>
      <w:proofErr w:type="spellEnd"/>
      <w:r w:rsidRPr="00AF53DE">
        <w:rPr>
          <w:rFonts w:ascii="Simplified Arabic" w:hAnsi="Simplified Arabic" w:cs="Simplified Arabic" w:hint="cs"/>
          <w:b/>
          <w:bCs/>
          <w:sz w:val="32"/>
          <w:szCs w:val="32"/>
          <w:rtl/>
          <w:lang w:bidi="ar-IQ"/>
        </w:rPr>
        <w:t xml:space="preserve"> </w:t>
      </w:r>
      <w:proofErr w:type="spellStart"/>
      <w:r w:rsidRPr="00AF53DE">
        <w:rPr>
          <w:rFonts w:ascii="Simplified Arabic" w:hAnsi="Simplified Arabic" w:cs="Simplified Arabic"/>
          <w:b/>
          <w:bCs/>
          <w:sz w:val="32"/>
          <w:szCs w:val="32"/>
          <w:rtl/>
          <w:lang w:bidi="ar-IQ"/>
        </w:rPr>
        <w:t>إقتصادية</w:t>
      </w:r>
      <w:proofErr w:type="spellEnd"/>
      <w:r w:rsidRPr="00AF53DE">
        <w:rPr>
          <w:rFonts w:ascii="Simplified Arabic" w:hAnsi="Simplified Arabic" w:cs="Simplified Arabic"/>
          <w:b/>
          <w:bCs/>
          <w:sz w:val="32"/>
          <w:szCs w:val="32"/>
          <w:rtl/>
          <w:lang w:bidi="ar-IQ"/>
        </w:rPr>
        <w:t>) وبالمقدمة منها</w:t>
      </w:r>
      <w:r w:rsidRPr="00AF53DE">
        <w:rPr>
          <w:rFonts w:ascii="Simplified Arabic" w:hAnsi="Simplified Arabic" w:cs="Simplified Arabic" w:hint="cs"/>
          <w:b/>
          <w:bCs/>
          <w:sz w:val="32"/>
          <w:szCs w:val="32"/>
          <w:rtl/>
          <w:lang w:bidi="ar-IQ"/>
        </w:rPr>
        <w:t xml:space="preserve"> ال</w:t>
      </w:r>
      <w:r w:rsidRPr="00AF53DE">
        <w:rPr>
          <w:rFonts w:ascii="Simplified Arabic" w:hAnsi="Simplified Arabic" w:cs="Simplified Arabic"/>
          <w:b/>
          <w:bCs/>
          <w:sz w:val="32"/>
          <w:szCs w:val="32"/>
          <w:rtl/>
          <w:lang w:bidi="ar-IQ"/>
        </w:rPr>
        <w:t xml:space="preserve">اساليب </w:t>
      </w:r>
      <w:r w:rsidRPr="00AF53DE">
        <w:rPr>
          <w:rFonts w:ascii="Simplified Arabic" w:hAnsi="Simplified Arabic" w:cs="Simplified Arabic" w:hint="cs"/>
          <w:b/>
          <w:bCs/>
          <w:sz w:val="32"/>
          <w:szCs w:val="32"/>
          <w:rtl/>
          <w:lang w:bidi="ar-IQ"/>
        </w:rPr>
        <w:t>ال</w:t>
      </w:r>
      <w:r w:rsidRPr="00AF53DE">
        <w:rPr>
          <w:rFonts w:ascii="Simplified Arabic" w:hAnsi="Simplified Arabic" w:cs="Simplified Arabic"/>
          <w:b/>
          <w:bCs/>
          <w:sz w:val="32"/>
          <w:szCs w:val="32"/>
          <w:rtl/>
          <w:lang w:bidi="ar-IQ"/>
        </w:rPr>
        <w:t xml:space="preserve">تنموية </w:t>
      </w:r>
      <w:r w:rsidRPr="00AF53DE">
        <w:rPr>
          <w:rFonts w:ascii="Simplified Arabic" w:hAnsi="Simplified Arabic" w:cs="Simplified Arabic" w:hint="cs"/>
          <w:b/>
          <w:bCs/>
          <w:sz w:val="32"/>
          <w:szCs w:val="32"/>
          <w:rtl/>
          <w:lang w:bidi="ar-IQ"/>
        </w:rPr>
        <w:t>ال</w:t>
      </w:r>
      <w:r w:rsidRPr="00AF53DE">
        <w:rPr>
          <w:rFonts w:ascii="Simplified Arabic" w:hAnsi="Simplified Arabic" w:cs="Simplified Arabic"/>
          <w:b/>
          <w:bCs/>
          <w:sz w:val="32"/>
          <w:szCs w:val="32"/>
          <w:rtl/>
          <w:lang w:bidi="ar-IQ"/>
        </w:rPr>
        <w:t>حديثة</w:t>
      </w:r>
      <w:r w:rsidRPr="00AF53DE">
        <w:rPr>
          <w:rFonts w:ascii="Simplified Arabic" w:hAnsi="Simplified Arabic" w:cs="Simplified Arabic" w:hint="cs"/>
          <w:b/>
          <w:bCs/>
          <w:sz w:val="32"/>
          <w:szCs w:val="32"/>
          <w:rtl/>
          <w:lang w:bidi="ar-IQ"/>
        </w:rPr>
        <w:t>، و</w:t>
      </w:r>
      <w:r w:rsidRPr="00AF53DE">
        <w:rPr>
          <w:rFonts w:ascii="Simplified Arabic" w:hAnsi="Simplified Arabic" w:cs="Simplified Arabic"/>
          <w:b/>
          <w:bCs/>
          <w:sz w:val="32"/>
          <w:szCs w:val="32"/>
          <w:rtl/>
          <w:lang w:bidi="ar-IQ"/>
        </w:rPr>
        <w:t xml:space="preserve">توسع الاذرع الدولية للتجارة العالمية </w:t>
      </w:r>
      <w:r w:rsidRPr="00AF53DE">
        <w:rPr>
          <w:rFonts w:ascii="Simplified Arabic" w:hAnsi="Simplified Arabic" w:cs="Simplified Arabic" w:hint="cs"/>
          <w:b/>
          <w:bCs/>
          <w:sz w:val="32"/>
          <w:szCs w:val="32"/>
          <w:rtl/>
          <w:lang w:bidi="ar-IQ"/>
        </w:rPr>
        <w:t>ب</w:t>
      </w:r>
      <w:r w:rsidRPr="00AF53DE">
        <w:rPr>
          <w:rFonts w:ascii="Simplified Arabic" w:hAnsi="Simplified Arabic" w:cs="Simplified Arabic"/>
          <w:b/>
          <w:bCs/>
          <w:sz w:val="32"/>
          <w:szCs w:val="32"/>
          <w:rtl/>
          <w:lang w:bidi="ar-IQ"/>
        </w:rPr>
        <w:t>الانفتاح الكبير للتجارة الح</w:t>
      </w:r>
      <w:r w:rsidRPr="00AF53DE">
        <w:rPr>
          <w:rFonts w:ascii="Simplified Arabic" w:hAnsi="Simplified Arabic" w:cs="Simplified Arabic" w:hint="cs"/>
          <w:b/>
          <w:bCs/>
          <w:sz w:val="32"/>
          <w:szCs w:val="32"/>
          <w:rtl/>
          <w:lang w:bidi="ar-IQ"/>
        </w:rPr>
        <w:t>ــ</w:t>
      </w:r>
      <w:r w:rsidRPr="00AF53DE">
        <w:rPr>
          <w:rFonts w:ascii="Simplified Arabic" w:hAnsi="Simplified Arabic" w:cs="Simplified Arabic"/>
          <w:b/>
          <w:bCs/>
          <w:sz w:val="32"/>
          <w:szCs w:val="32"/>
          <w:rtl/>
          <w:lang w:bidi="ar-IQ"/>
        </w:rPr>
        <w:t>رة</w:t>
      </w:r>
      <w:r w:rsidRPr="00AF53DE">
        <w:rPr>
          <w:rFonts w:ascii="Simplified Arabic" w:hAnsi="Simplified Arabic" w:cs="Simplified Arabic" w:hint="cs"/>
          <w:b/>
          <w:bCs/>
          <w:sz w:val="32"/>
          <w:szCs w:val="32"/>
          <w:rtl/>
          <w:lang w:bidi="ar-IQ"/>
        </w:rPr>
        <w:t xml:space="preserve">. وكل ذلك </w:t>
      </w:r>
      <w:r w:rsidRPr="00AF53DE">
        <w:rPr>
          <w:rFonts w:ascii="Simplified Arabic" w:hAnsi="Simplified Arabic" w:cs="Simplified Arabic"/>
          <w:b/>
          <w:bCs/>
          <w:sz w:val="32"/>
          <w:szCs w:val="32"/>
          <w:rtl/>
          <w:lang w:bidi="ar-IQ"/>
        </w:rPr>
        <w:lastRenderedPageBreak/>
        <w:t>سيؤدي</w:t>
      </w:r>
      <w:r w:rsidRPr="00AF53DE">
        <w:rPr>
          <w:rFonts w:ascii="Simplified Arabic" w:hAnsi="Simplified Arabic" w:cs="Simplified Arabic" w:hint="cs"/>
          <w:b/>
          <w:bCs/>
          <w:sz w:val="32"/>
          <w:szCs w:val="32"/>
          <w:rtl/>
          <w:lang w:bidi="ar-IQ"/>
        </w:rPr>
        <w:t xml:space="preserve"> الى </w:t>
      </w:r>
      <w:r w:rsidRPr="00AF53DE">
        <w:rPr>
          <w:rFonts w:ascii="Simplified Arabic" w:hAnsi="Simplified Arabic" w:cs="Simplified Arabic"/>
          <w:b/>
          <w:bCs/>
          <w:sz w:val="32"/>
          <w:szCs w:val="32"/>
          <w:rtl/>
          <w:lang w:bidi="ar-IQ"/>
        </w:rPr>
        <w:t xml:space="preserve">تصاعد النزاعات والصراعات </w:t>
      </w:r>
      <w:r w:rsidRPr="00AF53DE">
        <w:rPr>
          <w:rFonts w:ascii="Simplified Arabic" w:hAnsi="Simplified Arabic" w:cs="Simplified Arabic" w:hint="cs"/>
          <w:b/>
          <w:bCs/>
          <w:sz w:val="32"/>
          <w:szCs w:val="32"/>
          <w:rtl/>
          <w:lang w:bidi="ar-IQ"/>
        </w:rPr>
        <w:t>و</w:t>
      </w:r>
      <w:r w:rsidRPr="00AF53DE">
        <w:rPr>
          <w:rFonts w:ascii="Simplified Arabic" w:hAnsi="Simplified Arabic" w:cs="Simplified Arabic"/>
          <w:b/>
          <w:bCs/>
          <w:sz w:val="32"/>
          <w:szCs w:val="32"/>
          <w:rtl/>
          <w:lang w:bidi="ar-IQ"/>
        </w:rPr>
        <w:t>الحروب</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على كافة مصادر و</w:t>
      </w:r>
      <w:r w:rsidRPr="00AF53DE">
        <w:rPr>
          <w:rFonts w:ascii="Simplified Arabic" w:hAnsi="Simplified Arabic" w:cs="Simplified Arabic" w:hint="cs"/>
          <w:b/>
          <w:bCs/>
          <w:sz w:val="32"/>
          <w:szCs w:val="32"/>
          <w:rtl/>
          <w:lang w:bidi="ar-IQ"/>
        </w:rPr>
        <w:t>أ</w:t>
      </w:r>
      <w:r w:rsidRPr="00AF53DE">
        <w:rPr>
          <w:rFonts w:ascii="Simplified Arabic" w:hAnsi="Simplified Arabic" w:cs="Simplified Arabic"/>
          <w:b/>
          <w:bCs/>
          <w:sz w:val="32"/>
          <w:szCs w:val="32"/>
          <w:rtl/>
          <w:lang w:bidi="ar-IQ"/>
        </w:rPr>
        <w:t>صناف الثروة بما في ذلك موارد المياه</w:t>
      </w:r>
      <w:r w:rsidRPr="00AF53DE">
        <w:rPr>
          <w:rFonts w:ascii="Simplified Arabic" w:hAnsi="Simplified Arabic" w:cs="Simplified Arabic" w:hint="cs"/>
          <w:b/>
          <w:bCs/>
          <w:sz w:val="32"/>
          <w:szCs w:val="32"/>
          <w:rtl/>
          <w:lang w:bidi="ar-IQ"/>
        </w:rPr>
        <w:t>، وسـتــتكـــشـف هذه التوجهات بحلول منتصف القرن الحالي.</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رؤيــــ</w:t>
      </w:r>
      <w:r w:rsidRPr="00AF53DE">
        <w:rPr>
          <w:rFonts w:ascii="Simplified Arabic" w:hAnsi="Simplified Arabic" w:cs="Simplified Arabic" w:hint="cs"/>
          <w:b/>
          <w:bCs/>
          <w:sz w:val="32"/>
          <w:szCs w:val="32"/>
          <w:rtl/>
          <w:lang w:bidi="ar-IQ"/>
        </w:rPr>
        <w:t>ت</w:t>
      </w:r>
      <w:r w:rsidRPr="00AF53DE">
        <w:rPr>
          <w:rFonts w:ascii="Simplified Arabic" w:hAnsi="Simplified Arabic" w:cs="Simplified Arabic"/>
          <w:b/>
          <w:bCs/>
          <w:sz w:val="32"/>
          <w:szCs w:val="32"/>
          <w:rtl/>
          <w:lang w:bidi="ar-IQ"/>
        </w:rPr>
        <w:t>ــ</w:t>
      </w:r>
      <w:r w:rsidRPr="00AF53DE">
        <w:rPr>
          <w:rFonts w:ascii="Simplified Arabic" w:hAnsi="Simplified Arabic" w:cs="Simplified Arabic" w:hint="cs"/>
          <w:b/>
          <w:bCs/>
          <w:sz w:val="32"/>
          <w:szCs w:val="32"/>
          <w:rtl/>
          <w:lang w:bidi="ar-IQ"/>
        </w:rPr>
        <w:t>ه</w:t>
      </w:r>
      <w:r w:rsidRPr="00AF53DE">
        <w:rPr>
          <w:rFonts w:ascii="Simplified Arabic" w:hAnsi="Simplified Arabic" w:cs="Simplified Arabic"/>
          <w:b/>
          <w:bCs/>
          <w:sz w:val="32"/>
          <w:szCs w:val="32"/>
          <w:rtl/>
          <w:lang w:bidi="ar-IQ"/>
        </w:rPr>
        <w:t xml:space="preserve"> المستقبلية</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للجغرافية الحديثة وبنظرة تتجاوز المعتاد استشرافا</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للمستقبل</w:t>
      </w:r>
      <w:r w:rsidRPr="00AF53DE">
        <w:rPr>
          <w:rFonts w:ascii="Simplified Arabic" w:hAnsi="Simplified Arabic" w:cs="Simplified Arabic" w:hint="cs"/>
          <w:b/>
          <w:bCs/>
          <w:sz w:val="32"/>
          <w:szCs w:val="32"/>
          <w:rtl/>
          <w:lang w:bidi="ar-IQ"/>
        </w:rPr>
        <w:t>،</w:t>
      </w:r>
      <w:r w:rsidRPr="00AF53DE">
        <w:rPr>
          <w:rFonts w:ascii="Simplified Arabic" w:hAnsi="Simplified Arabic" w:cs="Simplified Arabic"/>
          <w:b/>
          <w:bCs/>
          <w:sz w:val="32"/>
          <w:szCs w:val="32"/>
          <w:rtl/>
          <w:lang w:bidi="ar-IQ"/>
        </w:rPr>
        <w:t xml:space="preserve"> وبعيدا عن التضليل الف</w:t>
      </w:r>
      <w:r w:rsidRPr="00AF53DE">
        <w:rPr>
          <w:rFonts w:ascii="Simplified Arabic" w:hAnsi="Simplified Arabic" w:cs="Simplified Arabic" w:hint="cs"/>
          <w:b/>
          <w:bCs/>
          <w:sz w:val="32"/>
          <w:szCs w:val="32"/>
          <w:rtl/>
          <w:lang w:bidi="ar-IQ"/>
        </w:rPr>
        <w:t>ــــــ</w:t>
      </w:r>
      <w:r w:rsidRPr="00AF53DE">
        <w:rPr>
          <w:rFonts w:ascii="Simplified Arabic" w:hAnsi="Simplified Arabic" w:cs="Simplified Arabic"/>
          <w:b/>
          <w:bCs/>
          <w:sz w:val="32"/>
          <w:szCs w:val="32"/>
          <w:rtl/>
          <w:lang w:bidi="ar-IQ"/>
        </w:rPr>
        <w:t>كري</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مع الاخذ بكل المتغيرات بحزمة شمولية واحدة</w:t>
      </w:r>
      <w:r w:rsidRPr="00AF53DE">
        <w:rPr>
          <w:rFonts w:ascii="Simplified Arabic" w:hAnsi="Simplified Arabic" w:cs="Simplified Arabic" w:hint="cs"/>
          <w:b/>
          <w:bCs/>
          <w:sz w:val="32"/>
          <w:szCs w:val="32"/>
          <w:rtl/>
          <w:lang w:bidi="ar-IQ"/>
        </w:rPr>
        <w:t xml:space="preserve">؛ تـــــؤكــــــد عـــلى </w:t>
      </w:r>
      <w:r w:rsidRPr="00AF53DE">
        <w:rPr>
          <w:rFonts w:ascii="Simplified Arabic" w:hAnsi="Simplified Arabic" w:cs="Simplified Arabic"/>
          <w:b/>
          <w:bCs/>
          <w:sz w:val="32"/>
          <w:szCs w:val="32"/>
          <w:rtl/>
          <w:lang w:bidi="ar-IQ"/>
        </w:rPr>
        <w:t>إعــادة النظر بمعطيات الجغرافية القديمة</w:t>
      </w:r>
      <w:r w:rsidRPr="00AF53DE">
        <w:rPr>
          <w:rFonts w:ascii="Simplified Arabic" w:hAnsi="Simplified Arabic" w:cs="Simplified Arabic" w:hint="cs"/>
          <w:b/>
          <w:bCs/>
          <w:sz w:val="32"/>
          <w:szCs w:val="32"/>
          <w:rtl/>
          <w:lang w:bidi="ar-IQ"/>
        </w:rPr>
        <w:t>، ب</w:t>
      </w:r>
      <w:r w:rsidRPr="00AF53DE">
        <w:rPr>
          <w:rFonts w:ascii="Simplified Arabic" w:hAnsi="Simplified Arabic" w:cs="Simplified Arabic"/>
          <w:b/>
          <w:bCs/>
          <w:sz w:val="32"/>
          <w:szCs w:val="32"/>
          <w:rtl/>
          <w:lang w:bidi="ar-IQ"/>
        </w:rPr>
        <w:t>إتباع اساليب التقصي والبحث الاحصائي الكمي الدقيق، وبالتالي الخروج بنتائج عالية المصداقية وصولا للإضافـة العلمية لعناصر</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الجغرافية المتعددة والتفصيلية</w:t>
      </w:r>
      <w:r w:rsidRPr="00AF53DE">
        <w:rPr>
          <w:rFonts w:ascii="Simplified Arabic" w:hAnsi="Simplified Arabic" w:cs="Simplified Arabic" w:hint="cs"/>
          <w:b/>
          <w:bCs/>
          <w:sz w:val="32"/>
          <w:szCs w:val="32"/>
          <w:rtl/>
          <w:lang w:bidi="ar-IQ"/>
        </w:rPr>
        <w:t>.</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أكــــدت التوجهات الجغرافـــــية لـلمؤلف والتي سعى لنشرها عـلى؛ تـــطـويــــر </w:t>
      </w:r>
      <w:r w:rsidRPr="00AF53DE">
        <w:rPr>
          <w:rFonts w:ascii="Simplified Arabic" w:hAnsi="Simplified Arabic" w:cs="Simplified Arabic"/>
          <w:b/>
          <w:bCs/>
          <w:sz w:val="32"/>
          <w:szCs w:val="32"/>
          <w:rtl/>
          <w:lang w:bidi="ar-IQ"/>
        </w:rPr>
        <w:t>ف</w:t>
      </w:r>
      <w:r w:rsidRPr="00AF53DE">
        <w:rPr>
          <w:rFonts w:ascii="Simplified Arabic" w:hAnsi="Simplified Arabic" w:cs="Simplified Arabic" w:hint="cs"/>
          <w:b/>
          <w:bCs/>
          <w:sz w:val="32"/>
          <w:szCs w:val="32"/>
          <w:rtl/>
          <w:lang w:bidi="ar-IQ"/>
        </w:rPr>
        <w:t>ـــــ</w:t>
      </w:r>
      <w:r w:rsidRPr="00AF53DE">
        <w:rPr>
          <w:rFonts w:ascii="Simplified Arabic" w:hAnsi="Simplified Arabic" w:cs="Simplified Arabic"/>
          <w:b/>
          <w:bCs/>
          <w:sz w:val="32"/>
          <w:szCs w:val="32"/>
          <w:rtl/>
          <w:lang w:bidi="ar-IQ"/>
        </w:rPr>
        <w:t>ك</w:t>
      </w:r>
      <w:r w:rsidRPr="00AF53DE">
        <w:rPr>
          <w:rFonts w:ascii="Simplified Arabic" w:hAnsi="Simplified Arabic" w:cs="Simplified Arabic" w:hint="cs"/>
          <w:b/>
          <w:bCs/>
          <w:sz w:val="32"/>
          <w:szCs w:val="32"/>
          <w:rtl/>
          <w:lang w:bidi="ar-IQ"/>
        </w:rPr>
        <w:t>ـــ</w:t>
      </w:r>
      <w:r w:rsidRPr="00AF53DE">
        <w:rPr>
          <w:rFonts w:ascii="Simplified Arabic" w:hAnsi="Simplified Arabic" w:cs="Simplified Arabic"/>
          <w:b/>
          <w:bCs/>
          <w:sz w:val="32"/>
          <w:szCs w:val="32"/>
          <w:rtl/>
          <w:lang w:bidi="ar-IQ"/>
        </w:rPr>
        <w:t>رة م</w:t>
      </w:r>
      <w:r w:rsidRPr="00AF53DE">
        <w:rPr>
          <w:rFonts w:ascii="Simplified Arabic" w:hAnsi="Simplified Arabic" w:cs="Simplified Arabic" w:hint="cs"/>
          <w:b/>
          <w:bCs/>
          <w:sz w:val="32"/>
          <w:szCs w:val="32"/>
          <w:rtl/>
          <w:lang w:bidi="ar-IQ"/>
        </w:rPr>
        <w:t>ـــ</w:t>
      </w:r>
      <w:r w:rsidRPr="00AF53DE">
        <w:rPr>
          <w:rFonts w:ascii="Simplified Arabic" w:hAnsi="Simplified Arabic" w:cs="Simplified Arabic"/>
          <w:b/>
          <w:bCs/>
          <w:sz w:val="32"/>
          <w:szCs w:val="32"/>
          <w:rtl/>
          <w:lang w:bidi="ar-IQ"/>
        </w:rPr>
        <w:t>مر</w:t>
      </w:r>
      <w:r w:rsidRPr="00AF53DE">
        <w:rPr>
          <w:rFonts w:ascii="Simplified Arabic" w:hAnsi="Simplified Arabic" w:cs="Simplified Arabic" w:hint="cs"/>
          <w:b/>
          <w:bCs/>
          <w:sz w:val="32"/>
          <w:szCs w:val="32"/>
          <w:rtl/>
          <w:lang w:bidi="ar-IQ"/>
        </w:rPr>
        <w:t>( القـنـاة الجافة</w:t>
      </w:r>
      <w:r w:rsidRPr="00AF53DE">
        <w:rPr>
          <w:rFonts w:ascii="Simplified Arabic" w:hAnsi="Simplified Arabic" w:cs="Simplified Arabic"/>
          <w:b/>
          <w:bCs/>
          <w:sz w:val="32"/>
          <w:szCs w:val="32"/>
          <w:rtl/>
          <w:lang w:bidi="ar-IQ"/>
        </w:rPr>
        <w:t xml:space="preserve"> للنقل الـبري</w:t>
      </w:r>
      <w:r w:rsidRPr="00AF53DE">
        <w:rPr>
          <w:rFonts w:ascii="Simplified Arabic" w:hAnsi="Simplified Arabic" w:cs="Simplified Arabic" w:hint="cs"/>
          <w:b/>
          <w:bCs/>
          <w:sz w:val="32"/>
          <w:szCs w:val="32"/>
          <w:rtl/>
          <w:lang w:bidi="ar-IQ"/>
        </w:rPr>
        <w:t xml:space="preserve"> الدولي )، والتي يسعى اليها الجغرافيون والمهندسون والاقتصاديون والسياسيون لإيجاد البدائل التكاملية للنقـل في ظل العولمة وتنامي الاقتصادات العالمية ونمو السكان،</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cs"/>
          <w:b/>
          <w:bCs/>
          <w:sz w:val="32"/>
          <w:szCs w:val="32"/>
          <w:rtl/>
          <w:lang w:bidi="ar-IQ"/>
        </w:rPr>
        <w:t>و</w:t>
      </w:r>
      <w:r w:rsidRPr="00AF53DE">
        <w:rPr>
          <w:rFonts w:ascii="Simplified Arabic" w:hAnsi="Simplified Arabic" w:cs="Simplified Arabic" w:hint="eastAsia"/>
          <w:b/>
          <w:bCs/>
          <w:sz w:val="32"/>
          <w:szCs w:val="32"/>
          <w:rtl/>
          <w:lang w:bidi="ar-IQ"/>
        </w:rPr>
        <w:t>ت</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hint="eastAsia"/>
          <w:b/>
          <w:bCs/>
          <w:sz w:val="32"/>
          <w:szCs w:val="32"/>
          <w:rtl/>
          <w:lang w:bidi="ar-IQ"/>
        </w:rPr>
        <w:t>قوم</w:t>
      </w:r>
      <w:r w:rsidRPr="00AF53DE">
        <w:rPr>
          <w:rFonts w:ascii="Simplified Arabic" w:hAnsi="Simplified Arabic" w:cs="Simplified Arabic" w:hint="cs"/>
          <w:b/>
          <w:bCs/>
          <w:sz w:val="32"/>
          <w:szCs w:val="32"/>
          <w:rtl/>
          <w:lang w:bidi="ar-IQ"/>
        </w:rPr>
        <w:t xml:space="preserve"> ال</w:t>
      </w:r>
      <w:r w:rsidRPr="00AF53DE">
        <w:rPr>
          <w:rFonts w:ascii="Simplified Arabic" w:hAnsi="Simplified Arabic" w:cs="Simplified Arabic"/>
          <w:b/>
          <w:bCs/>
          <w:sz w:val="32"/>
          <w:szCs w:val="32"/>
          <w:rtl/>
          <w:lang w:bidi="ar-IQ"/>
        </w:rPr>
        <w:t>ف</w:t>
      </w:r>
      <w:r w:rsidRPr="00AF53DE">
        <w:rPr>
          <w:rFonts w:ascii="Simplified Arabic" w:hAnsi="Simplified Arabic" w:cs="Simplified Arabic" w:hint="cs"/>
          <w:b/>
          <w:bCs/>
          <w:sz w:val="32"/>
          <w:szCs w:val="32"/>
          <w:rtl/>
          <w:lang w:bidi="ar-IQ"/>
        </w:rPr>
        <w:t>ـــــ</w:t>
      </w:r>
      <w:r w:rsidRPr="00AF53DE">
        <w:rPr>
          <w:rFonts w:ascii="Simplified Arabic" w:hAnsi="Simplified Arabic" w:cs="Simplified Arabic"/>
          <w:b/>
          <w:bCs/>
          <w:sz w:val="32"/>
          <w:szCs w:val="32"/>
          <w:rtl/>
          <w:lang w:bidi="ar-IQ"/>
        </w:rPr>
        <w:t>ك</w:t>
      </w:r>
      <w:r w:rsidRPr="00AF53DE">
        <w:rPr>
          <w:rFonts w:ascii="Simplified Arabic" w:hAnsi="Simplified Arabic" w:cs="Simplified Arabic" w:hint="cs"/>
          <w:b/>
          <w:bCs/>
          <w:sz w:val="32"/>
          <w:szCs w:val="32"/>
          <w:rtl/>
          <w:lang w:bidi="ar-IQ"/>
        </w:rPr>
        <w:t>ـــ</w:t>
      </w:r>
      <w:r w:rsidRPr="00AF53DE">
        <w:rPr>
          <w:rFonts w:ascii="Simplified Arabic" w:hAnsi="Simplified Arabic" w:cs="Simplified Arabic"/>
          <w:b/>
          <w:bCs/>
          <w:sz w:val="32"/>
          <w:szCs w:val="32"/>
          <w:rtl/>
          <w:lang w:bidi="ar-IQ"/>
        </w:rPr>
        <w:t>رة</w:t>
      </w:r>
      <w:r w:rsidRPr="00AF53DE">
        <w:rPr>
          <w:rFonts w:ascii="Simplified Arabic" w:hAnsi="Simplified Arabic" w:cs="Simplified Arabic" w:hint="cs"/>
          <w:b/>
          <w:bCs/>
          <w:sz w:val="32"/>
          <w:szCs w:val="32"/>
          <w:rtl/>
          <w:lang w:bidi="ar-IQ"/>
        </w:rPr>
        <w:t xml:space="preserve"> عـلى أساس </w:t>
      </w:r>
      <w:r w:rsidRPr="00AF53DE">
        <w:rPr>
          <w:rFonts w:ascii="Simplified Arabic" w:hAnsi="Simplified Arabic" w:cs="Simplified Arabic"/>
          <w:b/>
          <w:bCs/>
          <w:sz w:val="32"/>
          <w:szCs w:val="32"/>
          <w:rtl/>
          <w:lang w:bidi="ar-IQ"/>
        </w:rPr>
        <w:t>ربـط موانئ</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البحر</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المتوسط بموانئ الخليج العربي</w:t>
      </w:r>
      <w:r w:rsidRPr="00AF53DE">
        <w:rPr>
          <w:rFonts w:ascii="Simplified Arabic" w:hAnsi="Simplified Arabic" w:cs="Simplified Arabic" w:hint="cs"/>
          <w:b/>
          <w:bCs/>
          <w:sz w:val="32"/>
          <w:szCs w:val="32"/>
          <w:rtl/>
          <w:lang w:bidi="ar-IQ"/>
        </w:rPr>
        <w:t xml:space="preserve">، وتـكتسب </w:t>
      </w:r>
      <w:r w:rsidRPr="00AF53DE">
        <w:rPr>
          <w:rFonts w:ascii="Simplified Arabic" w:hAnsi="Simplified Arabic" w:cs="Simplified Arabic"/>
          <w:b/>
          <w:bCs/>
          <w:sz w:val="32"/>
          <w:szCs w:val="32"/>
          <w:rtl/>
          <w:lang w:bidi="ar-IQ"/>
        </w:rPr>
        <w:t>ه</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 xml:space="preserve">ذه القناة </w:t>
      </w:r>
      <w:r w:rsidRPr="00AF53DE">
        <w:rPr>
          <w:rFonts w:ascii="Simplified Arabic" w:hAnsi="Simplified Arabic" w:cs="Simplified Arabic" w:hint="cs"/>
          <w:b/>
          <w:bCs/>
          <w:sz w:val="32"/>
          <w:szCs w:val="32"/>
          <w:rtl/>
          <w:lang w:bidi="ar-IQ"/>
        </w:rPr>
        <w:t xml:space="preserve">أهمية جغرافية واقتصادية وسياسية، حيث </w:t>
      </w:r>
      <w:r w:rsidRPr="00AF53DE">
        <w:rPr>
          <w:rFonts w:ascii="Simplified Arabic" w:hAnsi="Simplified Arabic" w:cs="Simplified Arabic"/>
          <w:b/>
          <w:bCs/>
          <w:sz w:val="32"/>
          <w:szCs w:val="32"/>
          <w:rtl/>
          <w:lang w:bidi="ar-IQ"/>
        </w:rPr>
        <w:t>يؤدي ممر</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 xml:space="preserve">القناة </w:t>
      </w:r>
      <w:r w:rsidRPr="00AF53DE">
        <w:rPr>
          <w:rFonts w:ascii="Simplified Arabic" w:hAnsi="Simplified Arabic" w:cs="Simplified Arabic" w:hint="cs"/>
          <w:b/>
          <w:bCs/>
          <w:sz w:val="32"/>
          <w:szCs w:val="32"/>
          <w:rtl/>
          <w:lang w:bidi="ar-IQ"/>
        </w:rPr>
        <w:t>عـبر شبكات الطرق البرية (سكك حديد وطرق سريعة) ب</w:t>
      </w:r>
      <w:r w:rsidRPr="00AF53DE">
        <w:rPr>
          <w:rFonts w:ascii="Simplified Arabic" w:hAnsi="Simplified Arabic" w:cs="Simplified Arabic"/>
          <w:b/>
          <w:bCs/>
          <w:sz w:val="32"/>
          <w:szCs w:val="32"/>
          <w:rtl/>
          <w:lang w:bidi="ar-IQ"/>
        </w:rPr>
        <w:t>القطارات</w:t>
      </w:r>
      <w:r w:rsidRPr="00AF53DE">
        <w:rPr>
          <w:rFonts w:ascii="Simplified Arabic" w:hAnsi="Simplified Arabic" w:cs="Simplified Arabic" w:hint="cs"/>
          <w:b/>
          <w:bCs/>
          <w:sz w:val="32"/>
          <w:szCs w:val="32"/>
          <w:rtl/>
          <w:lang w:bidi="ar-IQ"/>
        </w:rPr>
        <w:t xml:space="preserve"> و</w:t>
      </w:r>
      <w:r w:rsidRPr="00AF53DE">
        <w:rPr>
          <w:rFonts w:ascii="Simplified Arabic" w:hAnsi="Simplified Arabic" w:cs="Simplified Arabic"/>
          <w:b/>
          <w:bCs/>
          <w:sz w:val="32"/>
          <w:szCs w:val="32"/>
          <w:rtl/>
          <w:lang w:bidi="ar-IQ"/>
        </w:rPr>
        <w:t xml:space="preserve">الشاحنات إلى </w:t>
      </w:r>
      <w:r w:rsidRPr="00AF53DE">
        <w:rPr>
          <w:rFonts w:ascii="Simplified Arabic" w:hAnsi="Simplified Arabic" w:cs="Simplified Arabic" w:hint="cs"/>
          <w:b/>
          <w:bCs/>
          <w:sz w:val="32"/>
          <w:szCs w:val="32"/>
          <w:rtl/>
          <w:lang w:bidi="ar-IQ"/>
        </w:rPr>
        <w:t>ال</w:t>
      </w:r>
      <w:r w:rsidRPr="00AF53DE">
        <w:rPr>
          <w:rFonts w:ascii="Simplified Arabic" w:hAnsi="Simplified Arabic" w:cs="Simplified Arabic"/>
          <w:b/>
          <w:bCs/>
          <w:sz w:val="32"/>
          <w:szCs w:val="32"/>
          <w:rtl/>
          <w:lang w:bidi="ar-IQ"/>
        </w:rPr>
        <w:t>ربط</w:t>
      </w:r>
      <w:r w:rsidRPr="00AF53DE">
        <w:rPr>
          <w:rFonts w:ascii="Simplified Arabic" w:hAnsi="Simplified Arabic" w:cs="Simplified Arabic" w:hint="cs"/>
          <w:b/>
          <w:bCs/>
          <w:sz w:val="32"/>
          <w:szCs w:val="32"/>
          <w:rtl/>
          <w:lang w:bidi="ar-IQ"/>
        </w:rPr>
        <w:t xml:space="preserve"> المباشر لل</w:t>
      </w:r>
      <w:r w:rsidRPr="00AF53DE">
        <w:rPr>
          <w:rFonts w:ascii="Simplified Arabic" w:hAnsi="Simplified Arabic" w:cs="Simplified Arabic"/>
          <w:b/>
          <w:bCs/>
          <w:sz w:val="32"/>
          <w:szCs w:val="32"/>
          <w:rtl/>
          <w:lang w:bidi="ar-IQ"/>
        </w:rPr>
        <w:t>موانئ ال</w:t>
      </w:r>
      <w:r w:rsidRPr="00AF53DE">
        <w:rPr>
          <w:rFonts w:ascii="Simplified Arabic" w:hAnsi="Simplified Arabic" w:cs="Simplified Arabic" w:hint="cs"/>
          <w:b/>
          <w:bCs/>
          <w:sz w:val="32"/>
          <w:szCs w:val="32"/>
          <w:rtl/>
          <w:lang w:bidi="ar-IQ"/>
        </w:rPr>
        <w:t>مذكورة</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eastAsia"/>
          <w:b/>
          <w:bCs/>
          <w:sz w:val="32"/>
          <w:szCs w:val="32"/>
          <w:rtl/>
          <w:lang w:bidi="ar-IQ"/>
        </w:rPr>
        <w:t>وبناء</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على ذلـك فأن تنفيذ ه</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ذه الفكرة</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hint="eastAsia"/>
          <w:b/>
          <w:bCs/>
          <w:sz w:val="32"/>
          <w:szCs w:val="32"/>
          <w:rtl/>
          <w:lang w:bidi="ar-IQ"/>
        </w:rPr>
        <w:t>وف</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hint="eastAsia"/>
          <w:b/>
          <w:bCs/>
          <w:sz w:val="32"/>
          <w:szCs w:val="32"/>
          <w:rtl/>
          <w:lang w:bidi="ar-IQ"/>
        </w:rPr>
        <w:t>ق</w:t>
      </w:r>
      <w:r w:rsidRPr="00AF53DE">
        <w:rPr>
          <w:rFonts w:ascii="Simplified Arabic" w:hAnsi="Simplified Arabic" w:cs="Simplified Arabic"/>
          <w:b/>
          <w:bCs/>
          <w:sz w:val="32"/>
          <w:szCs w:val="32"/>
          <w:rtl/>
          <w:lang w:bidi="ar-IQ"/>
        </w:rPr>
        <w:t xml:space="preserve"> قواع</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 xml:space="preserve">د التعاون الاقتصادي الشامل بين </w:t>
      </w:r>
      <w:r w:rsidRPr="00AF53DE">
        <w:rPr>
          <w:rFonts w:ascii="Simplified Arabic" w:hAnsi="Simplified Arabic" w:cs="Simplified Arabic" w:hint="cs"/>
          <w:b/>
          <w:bCs/>
          <w:sz w:val="32"/>
          <w:szCs w:val="32"/>
          <w:rtl/>
          <w:lang w:bidi="ar-IQ"/>
        </w:rPr>
        <w:t>الدول</w:t>
      </w:r>
      <w:r w:rsidRPr="00AF53DE">
        <w:rPr>
          <w:rFonts w:ascii="Simplified Arabic" w:hAnsi="Simplified Arabic" w:cs="Simplified Arabic"/>
          <w:b/>
          <w:bCs/>
          <w:sz w:val="32"/>
          <w:szCs w:val="32"/>
          <w:rtl/>
          <w:lang w:bidi="ar-IQ"/>
        </w:rPr>
        <w:t xml:space="preserve"> التي يمر بها مسار القنـاة </w:t>
      </w:r>
      <w:r w:rsidRPr="00AF53DE">
        <w:rPr>
          <w:rFonts w:ascii="Simplified Arabic" w:hAnsi="Simplified Arabic" w:cs="Simplified Arabic" w:hint="eastAsia"/>
          <w:b/>
          <w:bCs/>
          <w:sz w:val="32"/>
          <w:szCs w:val="32"/>
          <w:rtl/>
          <w:lang w:bidi="ar-IQ"/>
        </w:rPr>
        <w:t>أو</w:t>
      </w:r>
      <w:r w:rsidRPr="00AF53DE">
        <w:rPr>
          <w:rFonts w:ascii="Simplified Arabic" w:hAnsi="Simplified Arabic" w:cs="Simplified Arabic"/>
          <w:b/>
          <w:bCs/>
          <w:sz w:val="32"/>
          <w:szCs w:val="32"/>
          <w:rtl/>
          <w:lang w:bidi="ar-IQ"/>
        </w:rPr>
        <w:t xml:space="preserve"> يصلها</w:t>
      </w:r>
      <w:r w:rsidRPr="00AF53DE">
        <w:rPr>
          <w:rFonts w:ascii="Simplified Arabic" w:hAnsi="Simplified Arabic" w:cs="Simplified Arabic" w:hint="cs"/>
          <w:b/>
          <w:bCs/>
          <w:sz w:val="32"/>
          <w:szCs w:val="32"/>
          <w:rtl/>
          <w:lang w:bidi="ar-IQ"/>
        </w:rPr>
        <w:t>؛</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cs"/>
          <w:b/>
          <w:bCs/>
          <w:sz w:val="32"/>
          <w:szCs w:val="32"/>
          <w:rtl/>
          <w:lang w:bidi="ar-IQ"/>
        </w:rPr>
        <w:t>س</w:t>
      </w:r>
      <w:r w:rsidRPr="00AF53DE">
        <w:rPr>
          <w:rFonts w:ascii="Simplified Arabic" w:hAnsi="Simplified Arabic" w:cs="Simplified Arabic"/>
          <w:b/>
          <w:bCs/>
          <w:sz w:val="32"/>
          <w:szCs w:val="32"/>
          <w:rtl/>
          <w:lang w:bidi="ar-IQ"/>
        </w:rPr>
        <w:t xml:space="preserve">يقود الى تنمية اقتصادية </w:t>
      </w:r>
      <w:r w:rsidRPr="00AF53DE">
        <w:rPr>
          <w:rFonts w:ascii="Simplified Arabic" w:hAnsi="Simplified Arabic" w:cs="Simplified Arabic" w:hint="cs"/>
          <w:b/>
          <w:bCs/>
          <w:sz w:val="32"/>
          <w:szCs w:val="32"/>
          <w:rtl/>
          <w:lang w:bidi="ar-IQ"/>
        </w:rPr>
        <w:t xml:space="preserve">شاملة </w:t>
      </w:r>
      <w:r w:rsidRPr="00AF53DE">
        <w:rPr>
          <w:rFonts w:ascii="Simplified Arabic" w:hAnsi="Simplified Arabic" w:cs="Simplified Arabic"/>
          <w:b/>
          <w:bCs/>
          <w:sz w:val="32"/>
          <w:szCs w:val="32"/>
          <w:rtl/>
          <w:lang w:bidi="ar-IQ"/>
        </w:rPr>
        <w:t>على طول مسارها المقترح ومراكزه</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ا</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hint="eastAsia"/>
          <w:b/>
          <w:bCs/>
          <w:sz w:val="32"/>
          <w:szCs w:val="32"/>
          <w:rtl/>
          <w:lang w:bidi="ar-IQ"/>
        </w:rPr>
        <w:t>الأساسية</w:t>
      </w:r>
      <w:r w:rsidRPr="00AF53DE">
        <w:rPr>
          <w:rFonts w:ascii="Simplified Arabic" w:hAnsi="Simplified Arabic" w:cs="Simplified Arabic" w:hint="cs"/>
          <w:b/>
          <w:bCs/>
          <w:sz w:val="32"/>
          <w:szCs w:val="32"/>
          <w:vertAlign w:val="superscript"/>
          <w:rtl/>
          <w:lang w:bidi="ar-IQ"/>
        </w:rPr>
        <w:t>(9)</w:t>
      </w:r>
      <w:r w:rsidRPr="00AF53DE">
        <w:rPr>
          <w:rFonts w:ascii="Simplified Arabic" w:hAnsi="Simplified Arabic" w:cs="Simplified Arabic" w:hint="cs"/>
          <w:b/>
          <w:bCs/>
          <w:sz w:val="32"/>
          <w:szCs w:val="32"/>
          <w:rtl/>
          <w:lang w:bidi="ar-IQ"/>
        </w:rPr>
        <w:t>.</w:t>
      </w:r>
    </w:p>
    <w:p w:rsidR="00AF53DE" w:rsidRPr="00AF53DE" w:rsidRDefault="00AF53DE" w:rsidP="00AF53DE">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 يعــد مؤلـــفه ( تـكـنولوجـيا النـقل العـالمي </w:t>
      </w:r>
      <w:proofErr w:type="spellStart"/>
      <w:r w:rsidRPr="00AF53DE">
        <w:rPr>
          <w:rFonts w:ascii="Simplified Arabic" w:hAnsi="Simplified Arabic" w:cs="Simplified Arabic" w:hint="cs"/>
          <w:b/>
          <w:bCs/>
          <w:sz w:val="32"/>
          <w:szCs w:val="32"/>
          <w:rtl/>
          <w:lang w:bidi="ar-IQ"/>
        </w:rPr>
        <w:t>و</w:t>
      </w:r>
      <w:r w:rsidRPr="00AF53DE">
        <w:rPr>
          <w:rFonts w:ascii="Simplified Arabic" w:hAnsi="Simplified Arabic" w:cs="Simplified Arabic"/>
          <w:b/>
          <w:bCs/>
          <w:sz w:val="32"/>
          <w:szCs w:val="32"/>
          <w:rtl/>
          <w:lang w:bidi="ar-IQ"/>
        </w:rPr>
        <w:t>إ</w:t>
      </w:r>
      <w:r w:rsidRPr="00AF53DE">
        <w:rPr>
          <w:rFonts w:ascii="Simplified Arabic" w:hAnsi="Simplified Arabic" w:cs="Simplified Arabic" w:hint="cs"/>
          <w:b/>
          <w:bCs/>
          <w:sz w:val="32"/>
          <w:szCs w:val="32"/>
          <w:rtl/>
          <w:lang w:bidi="ar-IQ"/>
        </w:rPr>
        <w:t>تـجاهات</w:t>
      </w:r>
      <w:proofErr w:type="spellEnd"/>
      <w:r w:rsidRPr="00AF53DE">
        <w:rPr>
          <w:rFonts w:ascii="Simplified Arabic" w:hAnsi="Simplified Arabic" w:cs="Simplified Arabic" w:hint="cs"/>
          <w:b/>
          <w:bCs/>
          <w:sz w:val="32"/>
          <w:szCs w:val="32"/>
          <w:rtl/>
          <w:lang w:bidi="ar-IQ"/>
        </w:rPr>
        <w:t xml:space="preserve"> التـجارة الدولية الحديثة 2015)، مـن اكـــثر </w:t>
      </w:r>
      <w:proofErr w:type="spellStart"/>
      <w:r w:rsidRPr="00AF53DE">
        <w:rPr>
          <w:rFonts w:ascii="Simplified Arabic" w:hAnsi="Simplified Arabic" w:cs="Simplified Arabic" w:hint="cs"/>
          <w:b/>
          <w:bCs/>
          <w:sz w:val="32"/>
          <w:szCs w:val="32"/>
          <w:rtl/>
          <w:lang w:bidi="ar-IQ"/>
        </w:rPr>
        <w:t>مؤلفاتة</w:t>
      </w:r>
      <w:proofErr w:type="spellEnd"/>
      <w:r w:rsidRPr="00AF53DE">
        <w:rPr>
          <w:rFonts w:ascii="Simplified Arabic" w:hAnsi="Simplified Arabic" w:cs="Simplified Arabic" w:hint="cs"/>
          <w:b/>
          <w:bCs/>
          <w:sz w:val="32"/>
          <w:szCs w:val="32"/>
          <w:rtl/>
          <w:lang w:bidi="ar-IQ"/>
        </w:rPr>
        <w:t xml:space="preserve"> انتشارا، وتوزع حول العالم ورقـــيا من قبل </w:t>
      </w:r>
      <w:r w:rsidRPr="00AF53DE">
        <w:rPr>
          <w:rFonts w:ascii="Simplified Arabic" w:hAnsi="Simplified Arabic" w:cs="Simplified Arabic"/>
          <w:b/>
          <w:bCs/>
          <w:sz w:val="32"/>
          <w:szCs w:val="32"/>
          <w:rtl/>
          <w:lang w:bidi="ar-IQ"/>
        </w:rPr>
        <w:t>دار اليازوري</w:t>
      </w:r>
      <w:r w:rsidRPr="00AF53DE">
        <w:rPr>
          <w:rFonts w:ascii="Simplified Arabic" w:hAnsi="Simplified Arabic" w:cs="Simplified Arabic" w:hint="cs"/>
          <w:b/>
          <w:bCs/>
          <w:sz w:val="32"/>
          <w:szCs w:val="32"/>
          <w:rtl/>
          <w:lang w:bidi="ar-IQ"/>
        </w:rPr>
        <w:t xml:space="preserve">/ الأردن في ( 65 ) دار توزيع ومكتبه، كما وزع الكترونيا ( وفــقا للوصلات الالكترونية في محرك </w:t>
      </w:r>
      <w:proofErr w:type="spellStart"/>
      <w:r w:rsidRPr="00AF53DE">
        <w:rPr>
          <w:rFonts w:ascii="Simplified Arabic" w:hAnsi="Simplified Arabic" w:cs="Simplified Arabic" w:hint="cs"/>
          <w:b/>
          <w:bCs/>
          <w:sz w:val="32"/>
          <w:szCs w:val="32"/>
          <w:rtl/>
          <w:lang w:bidi="ar-IQ"/>
        </w:rPr>
        <w:t>كوكل</w:t>
      </w:r>
      <w:proofErr w:type="spellEnd"/>
      <w:r w:rsidRPr="00AF53DE">
        <w:rPr>
          <w:rFonts w:ascii="Simplified Arabic" w:hAnsi="Simplified Arabic" w:cs="Simplified Arabic" w:hint="cs"/>
          <w:b/>
          <w:bCs/>
          <w:sz w:val="32"/>
          <w:szCs w:val="32"/>
          <w:rtl/>
          <w:lang w:bidi="ar-IQ"/>
        </w:rPr>
        <w:t xml:space="preserve"> ) على ( 28 ) موقع الكتروني، وقــــــــد ركـــــــــــز المؤلف على مناقشة التفاعل الديناميكي بين التقدم التكنلوجي </w:t>
      </w:r>
      <w:r w:rsidRPr="00AF53DE">
        <w:rPr>
          <w:rFonts w:ascii="Simplified Arabic" w:hAnsi="Simplified Arabic" w:cs="Simplified Arabic"/>
          <w:b/>
          <w:bCs/>
          <w:sz w:val="32"/>
          <w:szCs w:val="32"/>
          <w:rtl/>
          <w:lang w:bidi="ar-IQ"/>
        </w:rPr>
        <w:t>ل</w:t>
      </w:r>
      <w:r w:rsidRPr="00AF53DE">
        <w:rPr>
          <w:rFonts w:ascii="Simplified Arabic" w:hAnsi="Simplified Arabic" w:cs="Simplified Arabic" w:hint="cs"/>
          <w:b/>
          <w:bCs/>
          <w:sz w:val="32"/>
          <w:szCs w:val="32"/>
          <w:rtl/>
          <w:lang w:bidi="ar-IQ"/>
        </w:rPr>
        <w:t>نظم</w:t>
      </w:r>
      <w:r w:rsidRPr="00AF53DE">
        <w:rPr>
          <w:rFonts w:ascii="Simplified Arabic" w:hAnsi="Simplified Arabic" w:cs="Simplified Arabic"/>
          <w:b/>
          <w:bCs/>
          <w:sz w:val="32"/>
          <w:szCs w:val="32"/>
          <w:rtl/>
          <w:lang w:bidi="ar-IQ"/>
        </w:rPr>
        <w:t xml:space="preserve"> النقل والاتصال</w:t>
      </w:r>
      <w:r w:rsidRPr="00AF53DE">
        <w:rPr>
          <w:rFonts w:ascii="Simplified Arabic" w:hAnsi="Simplified Arabic" w:cs="Simplified Arabic" w:hint="cs"/>
          <w:b/>
          <w:bCs/>
          <w:sz w:val="32"/>
          <w:szCs w:val="32"/>
          <w:rtl/>
          <w:lang w:bidi="ar-IQ"/>
        </w:rPr>
        <w:t xml:space="preserve"> وبين</w:t>
      </w:r>
      <w:r w:rsidRPr="00AF53DE">
        <w:rPr>
          <w:rFonts w:ascii="Simplified Arabic" w:hAnsi="Simplified Arabic" w:cs="Simplified Arabic"/>
          <w:b/>
          <w:bCs/>
          <w:sz w:val="32"/>
          <w:szCs w:val="32"/>
          <w:rtl/>
          <w:lang w:bidi="ar-IQ"/>
        </w:rPr>
        <w:t xml:space="preserve"> التــــجارة </w:t>
      </w:r>
      <w:r w:rsidRPr="00AF53DE">
        <w:rPr>
          <w:rFonts w:ascii="Simplified Arabic" w:hAnsi="Simplified Arabic" w:cs="Simplified Arabic" w:hint="cs"/>
          <w:b/>
          <w:bCs/>
          <w:sz w:val="32"/>
          <w:szCs w:val="32"/>
          <w:rtl/>
          <w:lang w:bidi="ar-IQ"/>
        </w:rPr>
        <w:t>الدولية الحديثة، والذي ادى الى تغـير</w:t>
      </w:r>
      <w:r w:rsidRPr="00AF53DE">
        <w:rPr>
          <w:rFonts w:ascii="Simplified Arabic" w:hAnsi="Simplified Arabic" w:cs="Simplified Arabic"/>
          <w:b/>
          <w:bCs/>
          <w:sz w:val="32"/>
          <w:szCs w:val="32"/>
          <w:rtl/>
          <w:lang w:bidi="ar-IQ"/>
        </w:rPr>
        <w:t xml:space="preserve"> الاهمية المكانية لمو</w:t>
      </w:r>
      <w:r w:rsidRPr="00AF53DE">
        <w:rPr>
          <w:rFonts w:ascii="Simplified Arabic" w:hAnsi="Simplified Arabic" w:cs="Simplified Arabic" w:hint="cs"/>
          <w:b/>
          <w:bCs/>
          <w:sz w:val="32"/>
          <w:szCs w:val="32"/>
          <w:rtl/>
          <w:lang w:bidi="ar-IQ"/>
        </w:rPr>
        <w:t>ا</w:t>
      </w:r>
      <w:r w:rsidRPr="00AF53DE">
        <w:rPr>
          <w:rFonts w:ascii="Simplified Arabic" w:hAnsi="Simplified Arabic" w:cs="Simplified Arabic"/>
          <w:b/>
          <w:bCs/>
          <w:sz w:val="32"/>
          <w:szCs w:val="32"/>
          <w:rtl/>
          <w:lang w:bidi="ar-IQ"/>
        </w:rPr>
        <w:t>قع جغرافي</w:t>
      </w:r>
      <w:r w:rsidRPr="00AF53DE">
        <w:rPr>
          <w:rFonts w:ascii="Simplified Arabic" w:hAnsi="Simplified Arabic" w:cs="Simplified Arabic" w:hint="cs"/>
          <w:b/>
          <w:bCs/>
          <w:sz w:val="32"/>
          <w:szCs w:val="32"/>
          <w:rtl/>
          <w:lang w:bidi="ar-IQ"/>
        </w:rPr>
        <w:t>ة</w:t>
      </w:r>
      <w:r w:rsidRPr="00AF53DE">
        <w:rPr>
          <w:rFonts w:ascii="Simplified Arabic" w:hAnsi="Simplified Arabic" w:cs="Simplified Arabic"/>
          <w:b/>
          <w:bCs/>
          <w:sz w:val="32"/>
          <w:szCs w:val="32"/>
          <w:rtl/>
          <w:lang w:bidi="ar-IQ"/>
        </w:rPr>
        <w:t xml:space="preserve"> دولي</w:t>
      </w:r>
      <w:r w:rsidRPr="00AF53DE">
        <w:rPr>
          <w:rFonts w:ascii="Simplified Arabic" w:hAnsi="Simplified Arabic" w:cs="Simplified Arabic" w:hint="cs"/>
          <w:b/>
          <w:bCs/>
          <w:sz w:val="32"/>
          <w:szCs w:val="32"/>
          <w:rtl/>
          <w:lang w:bidi="ar-IQ"/>
        </w:rPr>
        <w:t>ة/</w:t>
      </w:r>
      <w:r w:rsidRPr="00AF53DE">
        <w:rPr>
          <w:rFonts w:ascii="Simplified Arabic" w:hAnsi="Simplified Arabic" w:cs="Simplified Arabic"/>
          <w:b/>
          <w:bCs/>
          <w:sz w:val="32"/>
          <w:szCs w:val="32"/>
          <w:rtl/>
          <w:lang w:bidi="ar-IQ"/>
        </w:rPr>
        <w:t>عالمي</w:t>
      </w:r>
      <w:r w:rsidRPr="00AF53DE">
        <w:rPr>
          <w:rFonts w:ascii="Simplified Arabic" w:hAnsi="Simplified Arabic" w:cs="Simplified Arabic" w:hint="cs"/>
          <w:b/>
          <w:bCs/>
          <w:sz w:val="32"/>
          <w:szCs w:val="32"/>
          <w:rtl/>
          <w:lang w:bidi="ar-IQ"/>
        </w:rPr>
        <w:t>ة</w:t>
      </w:r>
      <w:r w:rsidRPr="00AF53DE">
        <w:rPr>
          <w:rFonts w:ascii="Simplified Arabic" w:hAnsi="Simplified Arabic" w:cs="Simplified Arabic"/>
          <w:b/>
          <w:bCs/>
          <w:sz w:val="32"/>
          <w:szCs w:val="32"/>
          <w:rtl/>
          <w:lang w:bidi="ar-IQ"/>
        </w:rPr>
        <w:t xml:space="preserve"> </w:t>
      </w:r>
      <w:r w:rsidRPr="00AF53DE">
        <w:rPr>
          <w:rFonts w:ascii="Simplified Arabic" w:hAnsi="Simplified Arabic" w:cs="Simplified Arabic" w:hint="cs"/>
          <w:b/>
          <w:bCs/>
          <w:sz w:val="32"/>
          <w:szCs w:val="32"/>
          <w:rtl/>
          <w:lang w:bidi="ar-IQ"/>
        </w:rPr>
        <w:t xml:space="preserve">كانت </w:t>
      </w:r>
      <w:r w:rsidRPr="00AF53DE">
        <w:rPr>
          <w:rFonts w:ascii="Simplified Arabic" w:hAnsi="Simplified Arabic" w:cs="Simplified Arabic"/>
          <w:b/>
          <w:bCs/>
          <w:sz w:val="32"/>
          <w:szCs w:val="32"/>
          <w:rtl/>
          <w:lang w:bidi="ar-IQ"/>
        </w:rPr>
        <w:t>متحكم</w:t>
      </w:r>
      <w:r w:rsidRPr="00AF53DE">
        <w:rPr>
          <w:rFonts w:ascii="Simplified Arabic" w:hAnsi="Simplified Arabic" w:cs="Simplified Arabic" w:hint="cs"/>
          <w:b/>
          <w:bCs/>
          <w:sz w:val="32"/>
          <w:szCs w:val="32"/>
          <w:rtl/>
          <w:lang w:bidi="ar-IQ"/>
        </w:rPr>
        <w:t xml:space="preserve">ة </w:t>
      </w:r>
      <w:r w:rsidRPr="00AF53DE">
        <w:rPr>
          <w:rFonts w:ascii="Simplified Arabic" w:hAnsi="Simplified Arabic" w:cs="Simplified Arabic"/>
          <w:b/>
          <w:bCs/>
          <w:sz w:val="32"/>
          <w:szCs w:val="32"/>
          <w:rtl/>
          <w:lang w:bidi="ar-IQ"/>
        </w:rPr>
        <w:t>في حركــــة النقل واتـجاهات التجارة الدولــية</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الى موقع اخر</w:t>
      </w:r>
      <w:r w:rsidRPr="00AF53DE">
        <w:rPr>
          <w:rFonts w:ascii="Simplified Arabic" w:hAnsi="Simplified Arabic" w:cs="Simplified Arabic" w:hint="cs"/>
          <w:b/>
          <w:bCs/>
          <w:sz w:val="32"/>
          <w:szCs w:val="32"/>
          <w:rtl/>
          <w:lang w:bidi="ar-IQ"/>
        </w:rPr>
        <w:t xml:space="preserve">ى. </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lastRenderedPageBreak/>
        <w:t xml:space="preserve">(#) تــركــــز فلسفته في الكتابة </w:t>
      </w:r>
      <w:proofErr w:type="spellStart"/>
      <w:r w:rsidRPr="00AF53DE">
        <w:rPr>
          <w:rFonts w:ascii="Simplified Arabic" w:hAnsi="Simplified Arabic" w:cs="Simplified Arabic" w:hint="cs"/>
          <w:b/>
          <w:bCs/>
          <w:sz w:val="32"/>
          <w:szCs w:val="32"/>
          <w:rtl/>
          <w:lang w:bidi="ar-IQ"/>
        </w:rPr>
        <w:t>التأريخية</w:t>
      </w:r>
      <w:proofErr w:type="spellEnd"/>
      <w:r w:rsidRPr="00AF53DE">
        <w:rPr>
          <w:rFonts w:ascii="Simplified Arabic" w:hAnsi="Simplified Arabic" w:cs="Simplified Arabic" w:hint="cs"/>
          <w:b/>
          <w:bCs/>
          <w:sz w:val="32"/>
          <w:szCs w:val="32"/>
          <w:rtl/>
          <w:lang w:bidi="ar-IQ"/>
        </w:rPr>
        <w:t xml:space="preserve"> على؛ توثيق أو إعادة توثيـق تطور الاحداث برؤية علمية حديثة معاصرة، </w:t>
      </w:r>
      <w:proofErr w:type="spellStart"/>
      <w:r w:rsidRPr="00AF53DE">
        <w:rPr>
          <w:rFonts w:ascii="Simplified Arabic" w:hAnsi="Simplified Arabic" w:cs="Simplified Arabic" w:hint="cs"/>
          <w:b/>
          <w:bCs/>
          <w:sz w:val="32"/>
          <w:szCs w:val="32"/>
          <w:rtl/>
          <w:lang w:bidi="ar-IQ"/>
        </w:rPr>
        <w:t>وإعتماد</w:t>
      </w:r>
      <w:proofErr w:type="spellEnd"/>
      <w:r w:rsidRPr="00AF53DE">
        <w:rPr>
          <w:rFonts w:ascii="Simplified Arabic" w:hAnsi="Simplified Arabic" w:cs="Simplified Arabic" w:hint="cs"/>
          <w:b/>
          <w:bCs/>
          <w:sz w:val="32"/>
          <w:szCs w:val="32"/>
          <w:rtl/>
          <w:lang w:bidi="ar-IQ"/>
        </w:rPr>
        <w:t xml:space="preserve"> منهجية تقوم على الأساس التحليلي في محاولة التأليف الإبداعي التاريخي والجغرافي, وفقاً لمبدأ </w:t>
      </w:r>
      <w:proofErr w:type="spellStart"/>
      <w:r w:rsidRPr="00AF53DE">
        <w:rPr>
          <w:rFonts w:ascii="Simplified Arabic" w:hAnsi="Simplified Arabic" w:cs="Simplified Arabic" w:hint="cs"/>
          <w:b/>
          <w:bCs/>
          <w:sz w:val="32"/>
          <w:szCs w:val="32"/>
          <w:rtl/>
          <w:lang w:bidi="ar-IQ"/>
        </w:rPr>
        <w:t>إلتقاط</w:t>
      </w:r>
      <w:proofErr w:type="spellEnd"/>
      <w:r w:rsidRPr="00AF53DE">
        <w:rPr>
          <w:rFonts w:ascii="Simplified Arabic" w:hAnsi="Simplified Arabic" w:cs="Simplified Arabic" w:hint="cs"/>
          <w:b/>
          <w:bCs/>
          <w:sz w:val="32"/>
          <w:szCs w:val="32"/>
          <w:rtl/>
          <w:lang w:bidi="ar-IQ"/>
        </w:rPr>
        <w:t xml:space="preserve"> الحدث أو الظاهرة وتحليلها بكافة أبعادها لتوضيح أُسسها ونتائجها.</w:t>
      </w:r>
    </w:p>
    <w:p w:rsidR="00C176BC" w:rsidRPr="00AF53DE" w:rsidRDefault="00AF53DE" w:rsidP="00E47A95">
      <w:pPr>
        <w:tabs>
          <w:tab w:val="left" w:pos="-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تــركــــز فلسفته الاجتماعية المتعلقة بالبناء السليم للمجتمعات الانسانية؛ على ان الـعـلــــم بمفهومة الاوسع؛ هــو أساس التطور الحضاري الانساني بكل قطاعاته، كما ان البناء الراقي لهذه المجتمعات يـــبدأ </w:t>
      </w:r>
      <w:proofErr w:type="spellStart"/>
      <w:r w:rsidRPr="00AF53DE">
        <w:rPr>
          <w:rFonts w:ascii="Simplified Arabic" w:hAnsi="Simplified Arabic" w:cs="Simplified Arabic" w:hint="cs"/>
          <w:b/>
          <w:bCs/>
          <w:sz w:val="32"/>
          <w:szCs w:val="32"/>
          <w:rtl/>
          <w:lang w:bidi="ar-IQ"/>
        </w:rPr>
        <w:t>بالاسرة</w:t>
      </w:r>
      <w:proofErr w:type="spellEnd"/>
      <w:r w:rsidRPr="00AF53DE">
        <w:rPr>
          <w:rFonts w:ascii="Simplified Arabic" w:hAnsi="Simplified Arabic" w:cs="Simplified Arabic" w:hint="cs"/>
          <w:b/>
          <w:bCs/>
          <w:sz w:val="32"/>
          <w:szCs w:val="32"/>
          <w:rtl/>
          <w:lang w:bidi="ar-IQ"/>
        </w:rPr>
        <w:t>، ثم التعليم، وكذلك التوجه المجتمعي السليم (أعــرافـــا وقــوانين).</w:t>
      </w:r>
      <w:r w:rsidR="00E47A95">
        <w:rPr>
          <w:rFonts w:ascii="Simplified Arabic" w:hAnsi="Simplified Arabic" w:cs="Simplified Arabic" w:hint="cs"/>
          <w:b/>
          <w:bCs/>
          <w:sz w:val="32"/>
          <w:szCs w:val="32"/>
          <w:rtl/>
          <w:lang w:bidi="ar-IQ"/>
        </w:rPr>
        <w:t xml:space="preserve">  </w:t>
      </w:r>
    </w:p>
    <w:p w:rsidR="00AF53DE" w:rsidRPr="00AF53DE" w:rsidRDefault="00AF53DE"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r w:rsidRPr="00AF53DE">
        <w:rPr>
          <w:rFonts w:ascii="Tahoma" w:hAnsi="Tahoma" w:cs="Tahoma" w:hint="cs"/>
          <w:b/>
          <w:bCs/>
          <w:sz w:val="36"/>
          <w:szCs w:val="36"/>
          <w:u w:val="single"/>
          <w:rtl/>
          <w:lang w:bidi="ar-IQ"/>
        </w:rPr>
        <w:t>مــؤلــفاتـــه :</w:t>
      </w:r>
    </w:p>
    <w:p w:rsidR="00AF53DE" w:rsidRPr="00AF53DE" w:rsidRDefault="00AF53DE" w:rsidP="0034204F">
      <w:pPr>
        <w:shd w:val="clear" w:color="auto" w:fill="FFFFFF" w:themeFill="background1"/>
        <w:tabs>
          <w:tab w:val="left" w:pos="-101"/>
          <w:tab w:val="left" w:pos="7652"/>
          <w:tab w:val="left" w:pos="8533"/>
        </w:tabs>
        <w:spacing w:before="240"/>
        <w:ind w:left="-101"/>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u w:val="single"/>
          <w:rtl/>
          <w:lang w:bidi="ar-IQ"/>
        </w:rPr>
        <w:t>أولا: كتبة المؤلفة والمنشورة/ ورقـــيا:</w:t>
      </w:r>
      <w:r w:rsidRPr="00AF53DE">
        <w:rPr>
          <w:rFonts w:ascii="Simplified Arabic" w:hAnsi="Simplified Arabic" w:cs="Simplified Arabic" w:hint="cs"/>
          <w:b/>
          <w:bCs/>
          <w:sz w:val="32"/>
          <w:szCs w:val="32"/>
          <w:rtl/>
          <w:lang w:bidi="ar-IQ"/>
        </w:rPr>
        <w:t xml:space="preserve">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 السيد عبد العظيم / دراسة جغرافية وتاريخية، مطبعة العــلا، الموصل، 1995.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2) الجغرافيا / بحوث تطبيقية، مطبعة العــلا، الموصل، 2005.</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 الجغرافية وأساليب البحث المعاصرة، مطبعة الهلال، سامراء، 200</w:t>
      </w:r>
      <w:r w:rsidRPr="00AF53DE">
        <w:rPr>
          <w:rFonts w:ascii="Simplified Arabic" w:hAnsi="Simplified Arabic" w:cs="Simplified Arabic"/>
          <w:b/>
          <w:bCs/>
          <w:sz w:val="28"/>
          <w:szCs w:val="28"/>
          <w:rtl/>
          <w:lang w:bidi="ar-IQ"/>
        </w:rPr>
        <w:t>8</w:t>
      </w:r>
      <w:r w:rsidRPr="00AF53DE">
        <w:rPr>
          <w:rFonts w:ascii="Simplified Arabic" w:hAnsi="Simplified Arabic" w:cs="Simplified Arabic" w:hint="cs"/>
          <w:b/>
          <w:bCs/>
          <w:sz w:val="28"/>
          <w:szCs w:val="28"/>
          <w:rtl/>
          <w:lang w:bidi="ar-IQ"/>
        </w:rPr>
        <w:t>.</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 الجغرافية ودراساتها التطبيقية، مطبعة الهلال، سامراء، 200</w:t>
      </w:r>
      <w:r w:rsidRPr="00AF53DE">
        <w:rPr>
          <w:rFonts w:ascii="Simplified Arabic" w:hAnsi="Simplified Arabic" w:cs="Simplified Arabic"/>
          <w:b/>
          <w:bCs/>
          <w:sz w:val="28"/>
          <w:szCs w:val="28"/>
          <w:rtl/>
          <w:lang w:bidi="ar-IQ"/>
        </w:rPr>
        <w:t>9</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w:t>
      </w:r>
      <w:r w:rsidRPr="00AF53DE">
        <w:rPr>
          <w:rFonts w:ascii="Simplified Arabic" w:hAnsi="Simplified Arabic" w:cs="Simplified Arabic" w:hint="eastAsia"/>
          <w:b/>
          <w:bCs/>
          <w:sz w:val="28"/>
          <w:szCs w:val="28"/>
          <w:rtl/>
          <w:lang w:bidi="ar-IQ"/>
        </w:rPr>
        <w:t xml:space="preserve"> </w:t>
      </w:r>
      <w:r w:rsidRPr="00AF53DE">
        <w:rPr>
          <w:rFonts w:ascii="Simplified Arabic" w:hAnsi="Simplified Arabic" w:cs="Simplified Arabic" w:hint="cs"/>
          <w:b/>
          <w:bCs/>
          <w:sz w:val="28"/>
          <w:szCs w:val="28"/>
          <w:rtl/>
          <w:lang w:bidi="ar-IQ"/>
        </w:rPr>
        <w:t xml:space="preserve">الجغرافية الحديثة وآفاقها، مطبعة ماجـد، بغـــداد، </w:t>
      </w:r>
      <w:r w:rsidRPr="00AF53DE">
        <w:rPr>
          <w:rFonts w:ascii="Simplified Arabic" w:hAnsi="Simplified Arabic" w:cs="Simplified Arabic"/>
          <w:b/>
          <w:bCs/>
          <w:sz w:val="28"/>
          <w:szCs w:val="28"/>
          <w:rtl/>
          <w:lang w:bidi="ar-IQ"/>
        </w:rPr>
        <w:t>2011</w:t>
      </w:r>
      <w:r w:rsidRPr="00AF53DE">
        <w:rPr>
          <w:rFonts w:ascii="Simplified Arabic" w:hAnsi="Simplified Arabic" w:cs="Simplified Arabic" w:hint="cs"/>
          <w:b/>
          <w:bCs/>
          <w:sz w:val="28"/>
          <w:szCs w:val="28"/>
          <w:rtl/>
          <w:lang w:bidi="ar-IQ"/>
        </w:rPr>
        <w:t>.</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النسخ المحفوظة، على موقـــع/ دار الكتب والوثائق العراقية،</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 xml:space="preserve"> (https;//www.iraqnal.gov.iq)</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 </w:t>
      </w:r>
      <w:r w:rsidRPr="00AF53DE">
        <w:rPr>
          <w:rFonts w:ascii="Simplified Arabic" w:hAnsi="Simplified Arabic" w:cs="Simplified Arabic" w:hint="eastAsia"/>
          <w:b/>
          <w:bCs/>
          <w:sz w:val="28"/>
          <w:szCs w:val="28"/>
          <w:rtl/>
          <w:lang w:bidi="ar-IQ"/>
        </w:rPr>
        <w:t xml:space="preserve"> جغرافية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eastAsia"/>
          <w:b/>
          <w:bCs/>
          <w:sz w:val="28"/>
          <w:szCs w:val="28"/>
          <w:rtl/>
          <w:lang w:bidi="ar-IQ"/>
        </w:rPr>
        <w:t>النقل</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الحديثة، المطبعة المركزية/ جامعة ديالى،</w:t>
      </w:r>
      <w:r w:rsidRPr="00AF53DE">
        <w:rPr>
          <w:rFonts w:ascii="Simplified Arabic" w:hAnsi="Simplified Arabic" w:cs="Simplified Arabic"/>
          <w:b/>
          <w:bCs/>
          <w:sz w:val="28"/>
          <w:szCs w:val="28"/>
          <w:rtl/>
          <w:lang w:bidi="ar-IQ"/>
        </w:rPr>
        <w:t>2011</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7) </w:t>
      </w:r>
      <w:r w:rsidRPr="00AF53DE">
        <w:rPr>
          <w:rFonts w:ascii="Simplified Arabic" w:hAnsi="Simplified Arabic" w:cs="Simplified Arabic" w:hint="eastAsia"/>
          <w:b/>
          <w:bCs/>
          <w:sz w:val="28"/>
          <w:szCs w:val="28"/>
          <w:rtl/>
          <w:lang w:bidi="ar-IQ"/>
        </w:rPr>
        <w:t xml:space="preserve"> الجغرافية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eastAsia"/>
          <w:b/>
          <w:bCs/>
          <w:sz w:val="28"/>
          <w:szCs w:val="28"/>
          <w:rtl/>
          <w:lang w:bidi="ar-IQ"/>
        </w:rPr>
        <w:t>ودراساتها</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التطبيقية، المطبعة المركزية/ جامعة ديالى،</w:t>
      </w:r>
      <w:r w:rsidRPr="00AF53DE">
        <w:rPr>
          <w:rFonts w:ascii="Simplified Arabic" w:hAnsi="Simplified Arabic" w:cs="Simplified Arabic"/>
          <w:b/>
          <w:bCs/>
          <w:sz w:val="28"/>
          <w:szCs w:val="28"/>
          <w:rtl/>
          <w:lang w:bidi="ar-IQ"/>
        </w:rPr>
        <w:t>2011</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8) </w:t>
      </w:r>
      <w:r w:rsidRPr="00AF53DE">
        <w:rPr>
          <w:rFonts w:ascii="Simplified Arabic" w:hAnsi="Simplified Arabic" w:cs="Simplified Arabic" w:hint="eastAsia"/>
          <w:b/>
          <w:bCs/>
          <w:sz w:val="28"/>
          <w:szCs w:val="28"/>
          <w:rtl/>
          <w:lang w:bidi="ar-IQ"/>
        </w:rPr>
        <w:t xml:space="preserve"> الجغرافية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hint="eastAsia"/>
          <w:b/>
          <w:bCs/>
          <w:sz w:val="28"/>
          <w:szCs w:val="28"/>
          <w:rtl/>
          <w:lang w:bidi="ar-IQ"/>
        </w:rPr>
        <w:t>و</w:t>
      </w:r>
      <w:r w:rsidRPr="00AF53DE">
        <w:rPr>
          <w:rFonts w:ascii="Simplified Arabic" w:hAnsi="Simplified Arabic" w:cs="Simplified Arabic" w:hint="cs"/>
          <w:b/>
          <w:bCs/>
          <w:sz w:val="28"/>
          <w:szCs w:val="28"/>
          <w:rtl/>
          <w:lang w:bidi="ar-IQ"/>
        </w:rPr>
        <w:t>أساليب</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eastAsia"/>
          <w:b/>
          <w:bCs/>
          <w:sz w:val="28"/>
          <w:szCs w:val="28"/>
          <w:rtl/>
          <w:lang w:bidi="ar-IQ"/>
        </w:rPr>
        <w:t>البحث</w:t>
      </w:r>
      <w:r w:rsidRPr="00AF53DE">
        <w:rPr>
          <w:rFonts w:ascii="Simplified Arabic" w:hAnsi="Simplified Arabic" w:cs="Simplified Arabic" w:hint="cs"/>
          <w:b/>
          <w:bCs/>
          <w:sz w:val="28"/>
          <w:szCs w:val="28"/>
          <w:rtl/>
          <w:lang w:bidi="ar-IQ"/>
        </w:rPr>
        <w:t>، المطبعة المركزية/ جامعة ديالى،</w:t>
      </w:r>
      <w:r w:rsidRPr="00AF53DE">
        <w:rPr>
          <w:rFonts w:ascii="Simplified Arabic" w:hAnsi="Simplified Arabic" w:cs="Simplified Arabic"/>
          <w:b/>
          <w:bCs/>
          <w:sz w:val="28"/>
          <w:szCs w:val="28"/>
          <w:rtl/>
          <w:lang w:bidi="ar-IQ"/>
        </w:rPr>
        <w:t xml:space="preserve"> 2011</w:t>
      </w:r>
      <w:r w:rsidRPr="00AF53DE">
        <w:rPr>
          <w:rFonts w:ascii="Simplified Arabic" w:hAnsi="Simplified Arabic" w:cs="Simplified Arabic" w:hint="cs"/>
          <w:b/>
          <w:bCs/>
          <w:sz w:val="28"/>
          <w:szCs w:val="28"/>
          <w:rtl/>
          <w:lang w:bidi="ar-IQ"/>
        </w:rPr>
        <w:t xml:space="preserve">. </w:t>
      </w:r>
    </w:p>
    <w:p w:rsidR="00AF53DE" w:rsidRPr="00AF53DE" w:rsidRDefault="00AF53DE" w:rsidP="00211DB5">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9)  السيد</w:t>
      </w:r>
      <w:r w:rsidRPr="00AF53DE">
        <w:rPr>
          <w:rFonts w:ascii="Simplified Arabic" w:hAnsi="Simplified Arabic" w:cs="Simplified Arabic" w:hint="eastAsia"/>
          <w:b/>
          <w:bCs/>
          <w:sz w:val="28"/>
          <w:szCs w:val="28"/>
          <w:rtl/>
          <w:lang w:bidi="ar-IQ"/>
        </w:rPr>
        <w:t xml:space="preserve"> عبد</w:t>
      </w:r>
      <w:r w:rsidR="00211DB5">
        <w:rPr>
          <w:rFonts w:ascii="Simplified Arabic" w:hAnsi="Simplified Arabic" w:cs="Simplified Arabic" w:hint="cs"/>
          <w:b/>
          <w:bCs/>
          <w:sz w:val="28"/>
          <w:szCs w:val="28"/>
          <w:rtl/>
          <w:lang w:bidi="ar-IQ"/>
        </w:rPr>
        <w:t xml:space="preserve"> ا</w:t>
      </w:r>
      <w:r w:rsidRPr="00AF53DE">
        <w:rPr>
          <w:rFonts w:ascii="Simplified Arabic" w:hAnsi="Simplified Arabic" w:cs="Simplified Arabic"/>
          <w:b/>
          <w:bCs/>
          <w:sz w:val="28"/>
          <w:szCs w:val="28"/>
          <w:rtl/>
          <w:lang w:bidi="ar-IQ"/>
        </w:rPr>
        <w:t>لعظيم الحسيني</w:t>
      </w:r>
      <w:r w:rsidRPr="00AF53DE">
        <w:rPr>
          <w:rFonts w:ascii="Simplified Arabic" w:hAnsi="Simplified Arabic" w:cs="Simplified Arabic" w:hint="cs"/>
          <w:b/>
          <w:bCs/>
          <w:sz w:val="28"/>
          <w:szCs w:val="28"/>
          <w:rtl/>
          <w:lang w:bidi="ar-IQ"/>
        </w:rPr>
        <w:t>، المطبعة المركزية/ جامعة ديالى،</w:t>
      </w:r>
      <w:r w:rsidRPr="00AF53DE">
        <w:rPr>
          <w:rFonts w:ascii="Simplified Arabic" w:hAnsi="Simplified Arabic" w:cs="Simplified Arabic"/>
          <w:b/>
          <w:bCs/>
          <w:sz w:val="28"/>
          <w:szCs w:val="28"/>
          <w:rtl/>
          <w:lang w:bidi="ar-IQ"/>
        </w:rPr>
        <w:t>2011</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10)  سامراء وتطورها الحضاري، المطبعة المركزية/ جامعة ديالى،</w:t>
      </w:r>
      <w:r w:rsidRPr="00AF53DE">
        <w:rPr>
          <w:rFonts w:ascii="Simplified Arabic" w:hAnsi="Simplified Arabic" w:cs="Simplified Arabic"/>
          <w:b/>
          <w:bCs/>
          <w:sz w:val="28"/>
          <w:szCs w:val="28"/>
          <w:rtl/>
          <w:lang w:bidi="ar-IQ"/>
        </w:rPr>
        <w:t>201</w:t>
      </w:r>
      <w:r w:rsidRPr="00AF53DE">
        <w:rPr>
          <w:rFonts w:ascii="Simplified Arabic" w:hAnsi="Simplified Arabic" w:cs="Simplified Arabic" w:hint="cs"/>
          <w:b/>
          <w:bCs/>
          <w:sz w:val="28"/>
          <w:szCs w:val="28"/>
          <w:rtl/>
          <w:lang w:bidi="ar-IQ"/>
        </w:rPr>
        <w:t xml:space="preserve">3.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النسخ المحفوظة، على موقـــع/ جامعة تكريت،</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 xml:space="preserve"> (https;//www.tu.edu.iq)</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11)  </w:t>
      </w:r>
      <w:r w:rsidRPr="00AF53DE">
        <w:rPr>
          <w:rFonts w:ascii="Simplified Arabic" w:hAnsi="Simplified Arabic" w:cs="Simplified Arabic"/>
          <w:b/>
          <w:bCs/>
          <w:sz w:val="28"/>
          <w:szCs w:val="28"/>
          <w:rtl/>
          <w:lang w:bidi="ar-IQ"/>
        </w:rPr>
        <w:t>جـغـرافـــــية النقل والتجارة الدولية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المطبعة المركزية/ جامعة</w:t>
      </w:r>
      <w:r w:rsidRPr="00AF53DE">
        <w:rPr>
          <w:rFonts w:ascii="Simplified Arabic" w:hAnsi="Simplified Arabic" w:cs="Simplified Arabic" w:hint="cs"/>
          <w:b/>
          <w:bCs/>
          <w:sz w:val="28"/>
          <w:szCs w:val="28"/>
          <w:rtl/>
          <w:lang w:bidi="ar-IQ"/>
        </w:rPr>
        <w:t xml:space="preserve"> تكريت،2014. </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12) </w:t>
      </w:r>
      <w:r w:rsidRPr="00AF53DE">
        <w:rPr>
          <w:rFonts w:ascii="Simplified Arabic" w:hAnsi="Simplified Arabic" w:cs="Simplified Arabic"/>
          <w:b/>
          <w:bCs/>
          <w:sz w:val="28"/>
          <w:szCs w:val="28"/>
          <w:rtl/>
          <w:lang w:bidi="ar-IQ"/>
        </w:rPr>
        <w:t>جغرافـية النـقـل المتقدمة</w:t>
      </w:r>
      <w:r w:rsidRPr="00AF53DE">
        <w:rPr>
          <w:rFonts w:ascii="Simplified Arabic" w:hAnsi="Simplified Arabic" w:cs="Simplified Arabic" w:hint="cs"/>
          <w:b/>
          <w:bCs/>
          <w:sz w:val="28"/>
          <w:szCs w:val="28"/>
          <w:rtl/>
          <w:lang w:bidi="ar-IQ"/>
        </w:rPr>
        <w:t xml:space="preserve">/ العليا، </w:t>
      </w:r>
      <w:r w:rsidRPr="00AF53DE">
        <w:rPr>
          <w:rFonts w:ascii="Simplified Arabic" w:hAnsi="Simplified Arabic" w:cs="Simplified Arabic"/>
          <w:b/>
          <w:bCs/>
          <w:sz w:val="28"/>
          <w:szCs w:val="28"/>
          <w:rtl/>
          <w:lang w:bidi="ar-IQ"/>
        </w:rPr>
        <w:t>المطبعة المركزية/ جامعة</w:t>
      </w:r>
      <w:r w:rsidRPr="00AF53DE">
        <w:rPr>
          <w:rFonts w:ascii="Simplified Arabic" w:hAnsi="Simplified Arabic" w:cs="Simplified Arabic" w:hint="cs"/>
          <w:b/>
          <w:bCs/>
          <w:sz w:val="28"/>
          <w:szCs w:val="28"/>
          <w:rtl/>
          <w:lang w:bidi="ar-IQ"/>
        </w:rPr>
        <w:t xml:space="preserve"> تكريت،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13) ال</w:t>
      </w:r>
      <w:r w:rsidRPr="00AF53DE">
        <w:rPr>
          <w:rFonts w:ascii="Simplified Arabic" w:hAnsi="Simplified Arabic" w:cs="Simplified Arabic"/>
          <w:b/>
          <w:bCs/>
          <w:sz w:val="28"/>
          <w:szCs w:val="28"/>
          <w:rtl/>
          <w:lang w:bidi="ar-IQ"/>
        </w:rPr>
        <w:t xml:space="preserve">جـغـرافـــــية </w:t>
      </w:r>
      <w:r w:rsidRPr="00AF53DE">
        <w:rPr>
          <w:rFonts w:ascii="Simplified Arabic" w:hAnsi="Simplified Arabic" w:cs="Simplified Arabic" w:hint="cs"/>
          <w:b/>
          <w:bCs/>
          <w:sz w:val="28"/>
          <w:szCs w:val="28"/>
          <w:rtl/>
          <w:lang w:bidi="ar-IQ"/>
        </w:rPr>
        <w:t xml:space="preserve">وبحوث </w:t>
      </w:r>
      <w:r w:rsidRPr="00AF53DE">
        <w:rPr>
          <w:rFonts w:ascii="Simplified Arabic" w:hAnsi="Simplified Arabic" w:cs="Simplified Arabic"/>
          <w:b/>
          <w:bCs/>
          <w:sz w:val="28"/>
          <w:szCs w:val="28"/>
          <w:rtl/>
          <w:lang w:bidi="ar-IQ"/>
        </w:rPr>
        <w:t xml:space="preserve">التنمية </w:t>
      </w:r>
      <w:r w:rsidRPr="00AF53DE">
        <w:rPr>
          <w:rFonts w:ascii="Simplified Arabic" w:hAnsi="Simplified Arabic" w:cs="Simplified Arabic" w:hint="cs"/>
          <w:b/>
          <w:bCs/>
          <w:sz w:val="28"/>
          <w:szCs w:val="28"/>
          <w:rtl/>
          <w:lang w:bidi="ar-IQ"/>
        </w:rPr>
        <w:t>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المطبعة المركزية/ جامعة</w:t>
      </w:r>
      <w:r w:rsidRPr="00AF53DE">
        <w:rPr>
          <w:rFonts w:ascii="Simplified Arabic" w:hAnsi="Simplified Arabic" w:cs="Simplified Arabic" w:hint="cs"/>
          <w:b/>
          <w:bCs/>
          <w:sz w:val="28"/>
          <w:szCs w:val="28"/>
          <w:rtl/>
          <w:lang w:bidi="ar-IQ"/>
        </w:rPr>
        <w:t xml:space="preserve"> تكريت،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u w:val="single"/>
          <w:rtl/>
          <w:lang w:bidi="ar-IQ"/>
        </w:rPr>
        <w:t>النسخ المحفوظة، على موقـــع/ دار اليازوري العلمية،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yazori.com</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(www.</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14)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وأساليب البحث المعاصرة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15) </w:t>
      </w:r>
      <w:r w:rsidRPr="00AF53DE">
        <w:rPr>
          <w:rFonts w:ascii="Simplified Arabic" w:hAnsi="Simplified Arabic" w:cs="Simplified Arabic"/>
          <w:b/>
          <w:bCs/>
          <w:sz w:val="28"/>
          <w:szCs w:val="28"/>
          <w:rtl/>
          <w:lang w:bidi="ar-IQ"/>
        </w:rPr>
        <w:t>جـغـرافـية النـقـل المعاصرة</w:t>
      </w:r>
      <w:r w:rsidRPr="00AF53DE">
        <w:rPr>
          <w:rFonts w:ascii="Simplified Arabic" w:hAnsi="Simplified Arabic" w:cs="Simplified Arabic" w:hint="cs"/>
          <w:b/>
          <w:bCs/>
          <w:sz w:val="28"/>
          <w:szCs w:val="28"/>
          <w:rtl/>
          <w:lang w:bidi="ar-IQ"/>
        </w:rPr>
        <w:t xml:space="preserve"> وتطبيقاتها الحاسـوبــي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 xml:space="preserve"> /الأردن،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16) </w:t>
      </w:r>
      <w:proofErr w:type="spellStart"/>
      <w:r w:rsidRPr="00AF53DE">
        <w:rPr>
          <w:rFonts w:ascii="Simplified Arabic" w:hAnsi="Simplified Arabic" w:cs="Simplified Arabic" w:hint="cs"/>
          <w:b/>
          <w:bCs/>
          <w:sz w:val="28"/>
          <w:szCs w:val="28"/>
          <w:rtl/>
          <w:lang w:bidi="ar-IQ"/>
        </w:rPr>
        <w:t>سرمن</w:t>
      </w:r>
      <w:proofErr w:type="spellEnd"/>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راى</w:t>
      </w:r>
      <w:proofErr w:type="spellEnd"/>
      <w:r w:rsidRPr="00AF53DE">
        <w:rPr>
          <w:rFonts w:ascii="Simplified Arabic" w:hAnsi="Simplified Arabic" w:cs="Simplified Arabic" w:hint="cs"/>
          <w:b/>
          <w:bCs/>
          <w:sz w:val="28"/>
          <w:szCs w:val="28"/>
          <w:rtl/>
          <w:lang w:bidi="ar-IQ"/>
        </w:rPr>
        <w:t xml:space="preserve"> العاصمة العربية الإسلامية،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17) تـكـنولوجـيا النـقل العـالمي/والتـجارة الدولية الحديثة،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عمان</w:t>
      </w:r>
      <w:r w:rsidRPr="00AF53DE">
        <w:rPr>
          <w:rFonts w:ascii="Simplified Arabic" w:hAnsi="Simplified Arabic" w:cs="Simplified Arabic" w:hint="cs"/>
          <w:b/>
          <w:bCs/>
          <w:sz w:val="28"/>
          <w:szCs w:val="28"/>
          <w:rtl/>
          <w:lang w:bidi="ar-IQ"/>
        </w:rPr>
        <w:t>/ الأردن،2015.</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18) </w:t>
      </w:r>
      <w:r w:rsidRPr="00AF53DE">
        <w:rPr>
          <w:rFonts w:ascii="Simplified Arabic" w:hAnsi="Simplified Arabic" w:cs="Simplified Arabic"/>
          <w:b/>
          <w:bCs/>
          <w:sz w:val="28"/>
          <w:szCs w:val="28"/>
          <w:rtl/>
          <w:lang w:bidi="ar-IQ"/>
        </w:rPr>
        <w:t>الجـغـرافــية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تطبيقاتها </w:t>
      </w:r>
      <w:r w:rsidRPr="00AF53DE">
        <w:rPr>
          <w:rFonts w:ascii="Simplified Arabic" w:hAnsi="Simplified Arabic" w:cs="Simplified Arabic" w:hint="cs"/>
          <w:b/>
          <w:bCs/>
          <w:sz w:val="28"/>
          <w:szCs w:val="28"/>
          <w:rtl/>
          <w:lang w:bidi="ar-IQ"/>
        </w:rPr>
        <w:t>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الحديثة و</w:t>
      </w:r>
      <w:r w:rsidRPr="00AF53DE">
        <w:rPr>
          <w:rFonts w:ascii="Simplified Arabic" w:hAnsi="Simplified Arabic" w:cs="Simplified Arabic"/>
          <w:b/>
          <w:bCs/>
          <w:sz w:val="28"/>
          <w:szCs w:val="28"/>
          <w:rtl/>
          <w:lang w:bidi="ar-IQ"/>
        </w:rPr>
        <w:t>استخدام</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البرمجيات</w:t>
      </w:r>
      <w:r w:rsidRPr="00AF53DE">
        <w:rPr>
          <w:rFonts w:ascii="Simplified Arabic" w:hAnsi="Simplified Arabic" w:cs="Simplified Arabic" w:hint="cs"/>
          <w:b/>
          <w:bCs/>
          <w:sz w:val="28"/>
          <w:szCs w:val="28"/>
          <w:rtl/>
          <w:lang w:bidi="ar-IQ"/>
        </w:rPr>
        <w:t xml:space="preserve"> الحاسوبية، </w:t>
      </w:r>
      <w:r w:rsidRPr="00AF53DE">
        <w:rPr>
          <w:rFonts w:ascii="Simplified Arabic" w:hAnsi="Simplified Arabic" w:cs="Simplified Arabic"/>
          <w:b/>
          <w:bCs/>
          <w:sz w:val="28"/>
          <w:szCs w:val="28"/>
          <w:rtl/>
          <w:lang w:bidi="ar-IQ"/>
        </w:rPr>
        <w:t>دار</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 الأردن ،2016.</w:t>
      </w:r>
    </w:p>
    <w:p w:rsidR="00AF53DE" w:rsidRPr="00AF53DE" w:rsidRDefault="00AF53DE" w:rsidP="00AF53DE">
      <w:pPr>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19) جغرافية السياحة </w:t>
      </w:r>
      <w:r w:rsidRPr="00AF53DE">
        <w:rPr>
          <w:rFonts w:ascii="Simplified Arabic" w:hAnsi="Simplified Arabic" w:cs="Simplified Arabic"/>
          <w:b/>
          <w:bCs/>
          <w:sz w:val="28"/>
          <w:szCs w:val="28"/>
          <w:rtl/>
          <w:lang w:bidi="ar-IQ"/>
        </w:rPr>
        <w:t>الحديثة</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وا</w:t>
      </w:r>
      <w:r w:rsidRPr="00AF53DE">
        <w:rPr>
          <w:rFonts w:ascii="Simplified Arabic" w:hAnsi="Simplified Arabic" w:cs="Simplified Arabic"/>
          <w:b/>
          <w:bCs/>
          <w:sz w:val="28"/>
          <w:szCs w:val="28"/>
          <w:rtl/>
          <w:lang w:bidi="ar-IQ"/>
        </w:rPr>
        <w:t>قتصادي</w:t>
      </w:r>
      <w:r w:rsidRPr="00AF53DE">
        <w:rPr>
          <w:rFonts w:ascii="Simplified Arabic" w:hAnsi="Simplified Arabic" w:cs="Simplified Arabic" w:hint="cs"/>
          <w:b/>
          <w:bCs/>
          <w:sz w:val="28"/>
          <w:szCs w:val="28"/>
          <w:rtl/>
          <w:lang w:bidi="ar-IQ"/>
        </w:rPr>
        <w:t>اتها</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2016.</w:t>
      </w:r>
    </w:p>
    <w:p w:rsidR="00AF53DE" w:rsidRPr="00AF53DE" w:rsidRDefault="00AF53DE" w:rsidP="00AF53DE">
      <w:pPr>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النسخ المحفوظة، على موقـــع/ </w:t>
      </w:r>
      <w:proofErr w:type="spellStart"/>
      <w:r w:rsidRPr="00AF53DE">
        <w:rPr>
          <w:rFonts w:ascii="Simplified Arabic" w:hAnsi="Simplified Arabic" w:cs="Simplified Arabic" w:hint="cs"/>
          <w:b/>
          <w:bCs/>
          <w:sz w:val="28"/>
          <w:szCs w:val="28"/>
          <w:u w:val="single"/>
          <w:rtl/>
          <w:lang w:bidi="ar-IQ"/>
        </w:rPr>
        <w:t>صومائيل</w:t>
      </w:r>
      <w:proofErr w:type="spellEnd"/>
      <w:r w:rsidRPr="00AF53DE">
        <w:rPr>
          <w:rFonts w:ascii="Simplified Arabic" w:hAnsi="Simplified Arabic" w:cs="Simplified Arabic" w:hint="cs"/>
          <w:b/>
          <w:bCs/>
          <w:sz w:val="28"/>
          <w:szCs w:val="28"/>
          <w:u w:val="single"/>
          <w:rtl/>
          <w:lang w:bidi="ar-IQ"/>
        </w:rPr>
        <w:t xml:space="preserve"> </w:t>
      </w:r>
      <w:proofErr w:type="spellStart"/>
      <w:r w:rsidRPr="00AF53DE">
        <w:rPr>
          <w:rFonts w:ascii="Simplified Arabic" w:hAnsi="Simplified Arabic" w:cs="Simplified Arabic" w:hint="cs"/>
          <w:b/>
          <w:bCs/>
          <w:sz w:val="28"/>
          <w:szCs w:val="28"/>
          <w:u w:val="single"/>
          <w:rtl/>
          <w:lang w:bidi="ar-IQ"/>
        </w:rPr>
        <w:t>بيكيت</w:t>
      </w:r>
      <w:proofErr w:type="spellEnd"/>
      <w:r w:rsidRPr="00AF53DE">
        <w:rPr>
          <w:rFonts w:ascii="Simplified Arabic" w:hAnsi="Simplified Arabic" w:cs="Simplified Arabic" w:hint="cs"/>
          <w:b/>
          <w:bCs/>
          <w:sz w:val="28"/>
          <w:szCs w:val="28"/>
          <w:u w:val="single"/>
          <w:rtl/>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 xml:space="preserve"> (</w:t>
      </w:r>
      <w:hyperlink r:id="rId11" w:history="1">
        <w:r w:rsidRPr="00AF53DE">
          <w:rPr>
            <w:rFonts w:ascii="Simplified Arabic" w:hAnsi="Simplified Arabic" w:cs="Simplified Arabic"/>
            <w:b/>
            <w:bCs/>
            <w:sz w:val="28"/>
            <w:szCs w:val="28"/>
            <w:lang w:bidi="ar-IQ"/>
          </w:rPr>
          <w:t>https://www.samuel-beckett.net</w:t>
        </w:r>
      </w:hyperlink>
      <w:r w:rsidRPr="00AF53DE">
        <w:rPr>
          <w:rFonts w:ascii="Simplified Arabic" w:hAnsi="Simplified Arabic" w:cs="Simplified Arabic"/>
          <w:b/>
          <w:bCs/>
          <w:sz w:val="28"/>
          <w:szCs w:val="28"/>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20) </w:t>
      </w:r>
      <w:r w:rsidRPr="00AF53DE">
        <w:rPr>
          <w:rFonts w:ascii="Simplified Arabic" w:hAnsi="Simplified Arabic" w:cs="Simplified Arabic"/>
          <w:b/>
          <w:bCs/>
          <w:sz w:val="28"/>
          <w:szCs w:val="28"/>
          <w:rtl/>
          <w:lang w:bidi="ar-IQ"/>
        </w:rPr>
        <w:t>الجـــغرافــــيـا ودراساتــــــها التطبيقية</w:t>
      </w:r>
      <w:r w:rsidRPr="00AF53DE">
        <w:rPr>
          <w:rFonts w:ascii="Simplified Arabic" w:hAnsi="Simplified Arabic" w:cs="Simplified Arabic" w:hint="cs"/>
          <w:b/>
          <w:bCs/>
          <w:sz w:val="28"/>
          <w:szCs w:val="28"/>
          <w:rtl/>
          <w:lang w:bidi="ar-IQ"/>
        </w:rPr>
        <w:t xml:space="preserve"> 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21)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وأفـــاق </w:t>
      </w:r>
      <w:r w:rsidRPr="00AF53DE">
        <w:rPr>
          <w:rFonts w:ascii="Simplified Arabic" w:hAnsi="Simplified Arabic" w:cs="Simplified Arabic"/>
          <w:b/>
          <w:bCs/>
          <w:sz w:val="28"/>
          <w:szCs w:val="28"/>
          <w:rtl/>
          <w:lang w:bidi="ar-IQ"/>
        </w:rPr>
        <w:t>التنمية</w:t>
      </w:r>
      <w:r w:rsidRPr="00AF53DE">
        <w:rPr>
          <w:rFonts w:ascii="Simplified Arabic" w:hAnsi="Simplified Arabic" w:cs="Simplified Arabic" w:hint="cs"/>
          <w:b/>
          <w:bCs/>
          <w:sz w:val="28"/>
          <w:szCs w:val="28"/>
          <w:rtl/>
          <w:lang w:bidi="ar-IQ"/>
        </w:rPr>
        <w:t xml:space="preserve"> المستدامة، </w:t>
      </w:r>
      <w:r w:rsidRPr="00AF53DE">
        <w:rPr>
          <w:rFonts w:ascii="Simplified Arabic" w:hAnsi="Simplified Arabic" w:cs="Simplified Arabic"/>
          <w:b/>
          <w:bCs/>
          <w:sz w:val="28"/>
          <w:szCs w:val="28"/>
          <w:rtl/>
          <w:lang w:bidi="ar-IQ"/>
        </w:rPr>
        <w:t>دار 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2015.</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34204F">
      <w:pPr>
        <w:shd w:val="clear" w:color="auto" w:fill="FFFFFF" w:themeFill="background1"/>
        <w:tabs>
          <w:tab w:val="left" w:pos="-101"/>
          <w:tab w:val="left" w:pos="7652"/>
          <w:tab w:val="left" w:pos="8533"/>
        </w:tabs>
        <w:spacing w:before="240"/>
        <w:ind w:left="-101"/>
        <w:rPr>
          <w:rFonts w:ascii="Simplified Arabic" w:hAnsi="Simplified Arabic" w:cs="Simplified Arabic"/>
          <w:b/>
          <w:bCs/>
          <w:sz w:val="32"/>
          <w:szCs w:val="32"/>
          <w:u w:val="single"/>
          <w:shd w:val="clear" w:color="auto" w:fill="FFFF00"/>
          <w:rtl/>
          <w:lang w:bidi="ar-IQ"/>
        </w:rPr>
      </w:pPr>
      <w:r w:rsidRPr="00AF53DE">
        <w:rPr>
          <w:rFonts w:ascii="Simplified Arabic" w:hAnsi="Simplified Arabic" w:cs="Simplified Arabic" w:hint="cs"/>
          <w:b/>
          <w:bCs/>
          <w:sz w:val="32"/>
          <w:szCs w:val="32"/>
          <w:u w:val="single"/>
          <w:shd w:val="clear" w:color="auto" w:fill="FFFFFF" w:themeFill="background1"/>
          <w:rtl/>
          <w:lang w:bidi="ar-IQ"/>
        </w:rPr>
        <w:t xml:space="preserve">ثانيا: كتبة المؤلفة والمنشورة/ </w:t>
      </w:r>
      <w:r w:rsidRPr="00AF53DE">
        <w:rPr>
          <w:rFonts w:ascii="Simplified Arabic" w:hAnsi="Simplified Arabic" w:cs="Simplified Arabic"/>
          <w:b/>
          <w:bCs/>
          <w:sz w:val="32"/>
          <w:szCs w:val="32"/>
          <w:u w:val="single"/>
          <w:shd w:val="clear" w:color="auto" w:fill="FFFFFF" w:themeFill="background1"/>
          <w:rtl/>
          <w:lang w:bidi="ar-IQ"/>
        </w:rPr>
        <w:t>إ</w:t>
      </w:r>
      <w:r w:rsidRPr="00AF53DE">
        <w:rPr>
          <w:rFonts w:ascii="Simplified Arabic" w:hAnsi="Simplified Arabic" w:cs="Simplified Arabic" w:hint="cs"/>
          <w:b/>
          <w:bCs/>
          <w:sz w:val="32"/>
          <w:szCs w:val="32"/>
          <w:u w:val="single"/>
          <w:shd w:val="clear" w:color="auto" w:fill="FFFFFF" w:themeFill="background1"/>
          <w:rtl/>
          <w:lang w:bidi="ar-IQ"/>
        </w:rPr>
        <w:t>لــكترونيا</w:t>
      </w:r>
      <w:r w:rsidRPr="00AF53DE">
        <w:rPr>
          <w:rFonts w:ascii="Simplified Arabic" w:hAnsi="Simplified Arabic" w:cs="Simplified Arabic"/>
          <w:b/>
          <w:bCs/>
          <w:sz w:val="32"/>
          <w:szCs w:val="32"/>
          <w:u w:val="single"/>
          <w:shd w:val="clear" w:color="auto" w:fill="FFFFFF" w:themeFill="background1"/>
          <w:rtl/>
          <w:lang w:bidi="ar-IQ"/>
        </w:rPr>
        <w:t xml:space="preserve">( </w:t>
      </w:r>
      <w:r w:rsidRPr="00AF53DE">
        <w:rPr>
          <w:rFonts w:ascii="Simplified Arabic" w:hAnsi="Simplified Arabic" w:cs="Simplified Arabic"/>
          <w:b/>
          <w:bCs/>
          <w:sz w:val="32"/>
          <w:szCs w:val="32"/>
          <w:u w:val="single"/>
          <w:shd w:val="clear" w:color="auto" w:fill="FFFFFF" w:themeFill="background1"/>
          <w:lang w:bidi="ar-IQ"/>
        </w:rPr>
        <w:t>P d f</w:t>
      </w:r>
      <w:r w:rsidRPr="00AF53DE">
        <w:rPr>
          <w:rFonts w:ascii="Simplified Arabic" w:hAnsi="Simplified Arabic" w:cs="Simplified Arabic"/>
          <w:b/>
          <w:bCs/>
          <w:sz w:val="32"/>
          <w:szCs w:val="32"/>
          <w:u w:val="single"/>
          <w:shd w:val="clear" w:color="auto" w:fill="FFFFFF" w:themeFill="background1"/>
          <w:rtl/>
          <w:lang w:bidi="ar-IQ"/>
        </w:rPr>
        <w:t xml:space="preserve"> )</w:t>
      </w:r>
      <w:r w:rsidRPr="00AF53DE">
        <w:rPr>
          <w:rFonts w:ascii="Simplified Arabic" w:hAnsi="Simplified Arabic" w:cs="Simplified Arabic" w:hint="cs"/>
          <w:b/>
          <w:bCs/>
          <w:sz w:val="32"/>
          <w:szCs w:val="32"/>
          <w:shd w:val="clear" w:color="auto" w:fill="FFFFFF" w:themeFill="background1"/>
          <w:rtl/>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064705">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xml:space="preserve">، على موقـــع / </w:t>
      </w:r>
      <w:r w:rsidRPr="00AF53DE">
        <w:rPr>
          <w:rFonts w:ascii="Simplified Arabic" w:hAnsi="Simplified Arabic" w:cs="Simplified Arabic" w:hint="cs"/>
          <w:b/>
          <w:bCs/>
          <w:sz w:val="28"/>
          <w:szCs w:val="28"/>
          <w:u w:val="single"/>
          <w:rtl/>
          <w:lang w:bidi="ar-IQ"/>
        </w:rPr>
        <w:t xml:space="preserve">كوكب </w:t>
      </w:r>
      <w:proofErr w:type="spellStart"/>
      <w:r w:rsidR="00064705">
        <w:rPr>
          <w:rFonts w:ascii="Simplified Arabic" w:hAnsi="Simplified Arabic" w:cs="Simplified Arabic" w:hint="cs"/>
          <w:b/>
          <w:bCs/>
          <w:sz w:val="28"/>
          <w:szCs w:val="28"/>
          <w:u w:val="single"/>
          <w:rtl/>
          <w:lang w:bidi="ar-IQ"/>
        </w:rPr>
        <w:t>المنى</w:t>
      </w:r>
      <w:proofErr w:type="spellEnd"/>
      <w:r w:rsidR="00064705">
        <w:rPr>
          <w:rFonts w:ascii="Simplified Arabic" w:hAnsi="Simplified Arabic" w:cs="Simplified Arabic" w:hint="cs"/>
          <w:b/>
          <w:bCs/>
          <w:sz w:val="28"/>
          <w:szCs w:val="28"/>
          <w:u w:val="single"/>
          <w:rtl/>
          <w:lang w:bidi="ar-IQ"/>
        </w:rPr>
        <w:t xml:space="preserve"> للنشر</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u w:val="single"/>
          <w:rtl/>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w:t>
      </w:r>
      <w:hyperlink r:id="rId12" w:history="1">
        <w:r w:rsidRPr="00AF53DE">
          <w:rPr>
            <w:rFonts w:ascii="Simplified Arabic" w:hAnsi="Simplified Arabic" w:cs="Simplified Arabic"/>
            <w:b/>
            <w:bCs/>
            <w:sz w:val="28"/>
            <w:szCs w:val="28"/>
            <w:lang w:bidi="ar-IQ"/>
          </w:rPr>
          <w:t>https://www.merefa2000.com</w:t>
        </w:r>
      </w:hyperlink>
      <w:r w:rsidRPr="00AF53DE">
        <w:rPr>
          <w:rFonts w:ascii="Simplified Arabic" w:hAnsi="Simplified Arabic" w:cs="Simplified Arabic"/>
          <w:b/>
          <w:bCs/>
          <w:sz w:val="28"/>
          <w:szCs w:val="28"/>
          <w:lang w:bidi="ar-IQ"/>
        </w:rPr>
        <w:t>)</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u w:val="single"/>
          <w:rtl/>
          <w:lang w:bidi="ar-IQ"/>
        </w:rPr>
      </w:pP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وأساليب البحث المعاصرة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2- </w:t>
      </w:r>
      <w:r w:rsidRPr="00AF53DE">
        <w:rPr>
          <w:rFonts w:ascii="Simplified Arabic" w:hAnsi="Simplified Arabic" w:cs="Simplified Arabic"/>
          <w:b/>
          <w:bCs/>
          <w:sz w:val="28"/>
          <w:szCs w:val="28"/>
          <w:rtl/>
          <w:lang w:bidi="ar-IQ"/>
        </w:rPr>
        <w:t>الجـــغرافــــيـا ودراساتــــــها التطبيقية</w:t>
      </w:r>
      <w:r w:rsidRPr="00AF53DE">
        <w:rPr>
          <w:rFonts w:ascii="Simplified Arabic" w:hAnsi="Simplified Arabic" w:cs="Simplified Arabic" w:hint="cs"/>
          <w:b/>
          <w:bCs/>
          <w:sz w:val="28"/>
          <w:szCs w:val="28"/>
          <w:rtl/>
          <w:lang w:bidi="ar-IQ"/>
        </w:rPr>
        <w:t xml:space="preserve"> 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 </w:t>
      </w:r>
      <w:r w:rsidRPr="00AF53DE">
        <w:rPr>
          <w:rFonts w:ascii="Simplified Arabic" w:hAnsi="Simplified Arabic" w:cs="Simplified Arabic"/>
          <w:b/>
          <w:bCs/>
          <w:sz w:val="28"/>
          <w:szCs w:val="28"/>
          <w:rtl/>
          <w:lang w:bidi="ar-IQ"/>
        </w:rPr>
        <w:t>جـغـرافـية النـقـل المعاصرة/</w:t>
      </w:r>
      <w:r w:rsidRPr="00AF53DE">
        <w:rPr>
          <w:rFonts w:ascii="Simplified Arabic" w:hAnsi="Simplified Arabic" w:cs="Simplified Arabic" w:hint="cs"/>
          <w:b/>
          <w:bCs/>
          <w:sz w:val="28"/>
          <w:szCs w:val="28"/>
          <w:rtl/>
          <w:lang w:bidi="ar-IQ"/>
        </w:rPr>
        <w:t xml:space="preserve"> وتطبيقاتها الحاسـوبــي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/الأردن،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 </w:t>
      </w:r>
      <w:proofErr w:type="spellStart"/>
      <w:r w:rsidRPr="00AF53DE">
        <w:rPr>
          <w:rFonts w:ascii="Simplified Arabic" w:hAnsi="Simplified Arabic" w:cs="Simplified Arabic" w:hint="cs"/>
          <w:b/>
          <w:bCs/>
          <w:sz w:val="28"/>
          <w:szCs w:val="28"/>
          <w:rtl/>
          <w:lang w:bidi="ar-IQ"/>
        </w:rPr>
        <w:t>سرمن</w:t>
      </w:r>
      <w:proofErr w:type="spellEnd"/>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راى</w:t>
      </w:r>
      <w:proofErr w:type="spellEnd"/>
      <w:r w:rsidRPr="00AF53DE">
        <w:rPr>
          <w:rFonts w:ascii="Simplified Arabic" w:hAnsi="Simplified Arabic" w:cs="Simplified Arabic" w:hint="cs"/>
          <w:b/>
          <w:bCs/>
          <w:sz w:val="28"/>
          <w:szCs w:val="28"/>
          <w:rtl/>
          <w:lang w:bidi="ar-IQ"/>
        </w:rPr>
        <w:t xml:space="preserve"> العاصمة العربية الإسلامية،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2014.</w:t>
      </w:r>
    </w:p>
    <w:p w:rsidR="00AF53DE" w:rsidRPr="00AF53DE" w:rsidRDefault="00AF53DE" w:rsidP="00AF53DE">
      <w:pPr>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 تـكـنولوجـيا النـقل العـالمي/ واتـجاهات التـجارة الدولية الحديثة،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عمان</w:t>
      </w:r>
      <w:r w:rsidRPr="00AF53DE">
        <w:rPr>
          <w:rFonts w:ascii="Simplified Arabic" w:hAnsi="Simplified Arabic" w:cs="Simplified Arabic" w:hint="cs"/>
          <w:b/>
          <w:bCs/>
          <w:sz w:val="28"/>
          <w:szCs w:val="28"/>
          <w:rtl/>
          <w:lang w:bidi="ar-IQ"/>
        </w:rPr>
        <w:t>/الأردن، 2015.</w:t>
      </w:r>
    </w:p>
    <w:p w:rsidR="00AF53DE" w:rsidRPr="00AF53DE" w:rsidRDefault="00AF53DE" w:rsidP="00AF53DE">
      <w:pPr>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6-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وأفـــاق </w:t>
      </w:r>
      <w:r w:rsidRPr="00AF53DE">
        <w:rPr>
          <w:rFonts w:ascii="Simplified Arabic" w:hAnsi="Simplified Arabic" w:cs="Simplified Arabic"/>
          <w:b/>
          <w:bCs/>
          <w:sz w:val="28"/>
          <w:szCs w:val="28"/>
          <w:rtl/>
          <w:lang w:bidi="ar-IQ"/>
        </w:rPr>
        <w:t>التنمية</w:t>
      </w:r>
      <w:r w:rsidRPr="00AF53DE">
        <w:rPr>
          <w:rFonts w:ascii="Simplified Arabic" w:hAnsi="Simplified Arabic" w:cs="Simplified Arabic" w:hint="cs"/>
          <w:b/>
          <w:bCs/>
          <w:sz w:val="28"/>
          <w:szCs w:val="28"/>
          <w:rtl/>
          <w:lang w:bidi="ar-IQ"/>
        </w:rPr>
        <w:t xml:space="preserve"> المستدامة، </w:t>
      </w:r>
      <w:r w:rsidRPr="00AF53DE">
        <w:rPr>
          <w:rFonts w:ascii="Simplified Arabic" w:hAnsi="Simplified Arabic" w:cs="Simplified Arabic"/>
          <w:b/>
          <w:bCs/>
          <w:sz w:val="28"/>
          <w:szCs w:val="28"/>
          <w:rtl/>
          <w:lang w:bidi="ar-IQ"/>
        </w:rPr>
        <w:t>دار 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2015.</w:t>
      </w:r>
    </w:p>
    <w:p w:rsidR="00AF53DE" w:rsidRPr="00AF53DE" w:rsidRDefault="00AF53DE" w:rsidP="00AF53DE">
      <w:pPr>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7- </w:t>
      </w:r>
      <w:r w:rsidRPr="00AF53DE">
        <w:rPr>
          <w:rFonts w:ascii="Simplified Arabic" w:hAnsi="Simplified Arabic" w:cs="Simplified Arabic"/>
          <w:b/>
          <w:bCs/>
          <w:sz w:val="28"/>
          <w:szCs w:val="28"/>
          <w:rtl/>
          <w:lang w:bidi="ar-IQ"/>
        </w:rPr>
        <w:t>الجـغـرافــية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تطبيقاتها </w:t>
      </w:r>
      <w:r w:rsidRPr="00AF53DE">
        <w:rPr>
          <w:rFonts w:ascii="Simplified Arabic" w:hAnsi="Simplified Arabic" w:cs="Simplified Arabic" w:hint="cs"/>
          <w:b/>
          <w:bCs/>
          <w:sz w:val="28"/>
          <w:szCs w:val="28"/>
          <w:rtl/>
          <w:lang w:bidi="ar-IQ"/>
        </w:rPr>
        <w:t>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الحديثة و</w:t>
      </w:r>
      <w:r w:rsidRPr="00AF53DE">
        <w:rPr>
          <w:rFonts w:ascii="Simplified Arabic" w:hAnsi="Simplified Arabic" w:cs="Simplified Arabic"/>
          <w:b/>
          <w:bCs/>
          <w:sz w:val="28"/>
          <w:szCs w:val="28"/>
          <w:rtl/>
          <w:lang w:bidi="ar-IQ"/>
        </w:rPr>
        <w:t>استخدام</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البرمجيات</w:t>
      </w:r>
      <w:r w:rsidRPr="00AF53DE">
        <w:rPr>
          <w:rFonts w:ascii="Simplified Arabic" w:hAnsi="Simplified Arabic" w:cs="Simplified Arabic" w:hint="cs"/>
          <w:b/>
          <w:bCs/>
          <w:sz w:val="28"/>
          <w:szCs w:val="28"/>
          <w:rtl/>
          <w:lang w:bidi="ar-IQ"/>
        </w:rPr>
        <w:t xml:space="preserve"> الحاسوبية، </w:t>
      </w:r>
      <w:r w:rsidRPr="00AF53DE">
        <w:rPr>
          <w:rFonts w:ascii="Simplified Arabic" w:hAnsi="Simplified Arabic" w:cs="Simplified Arabic"/>
          <w:b/>
          <w:bCs/>
          <w:sz w:val="28"/>
          <w:szCs w:val="28"/>
          <w:rtl/>
          <w:lang w:bidi="ar-IQ"/>
        </w:rPr>
        <w:t>دار</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 الأردن ،2016.</w:t>
      </w:r>
    </w:p>
    <w:p w:rsidR="00AF53DE" w:rsidRPr="00AF53DE" w:rsidRDefault="00AF53DE" w:rsidP="00AF53DE">
      <w:pPr>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8- جغرافية السياحة </w:t>
      </w:r>
      <w:r w:rsidRPr="00AF53DE">
        <w:rPr>
          <w:rFonts w:ascii="Simplified Arabic" w:hAnsi="Simplified Arabic" w:cs="Simplified Arabic"/>
          <w:b/>
          <w:bCs/>
          <w:sz w:val="28"/>
          <w:szCs w:val="28"/>
          <w:rtl/>
          <w:lang w:bidi="ar-IQ"/>
        </w:rPr>
        <w:t>الحديثة</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وا</w:t>
      </w:r>
      <w:r w:rsidRPr="00AF53DE">
        <w:rPr>
          <w:rFonts w:ascii="Simplified Arabic" w:hAnsi="Simplified Arabic" w:cs="Simplified Arabic"/>
          <w:b/>
          <w:bCs/>
          <w:sz w:val="28"/>
          <w:szCs w:val="28"/>
          <w:rtl/>
          <w:lang w:bidi="ar-IQ"/>
        </w:rPr>
        <w:t>قتصادي</w:t>
      </w:r>
      <w:r w:rsidRPr="00AF53DE">
        <w:rPr>
          <w:rFonts w:ascii="Simplified Arabic" w:hAnsi="Simplified Arabic" w:cs="Simplified Arabic" w:hint="cs"/>
          <w:b/>
          <w:bCs/>
          <w:sz w:val="28"/>
          <w:szCs w:val="28"/>
          <w:rtl/>
          <w:lang w:bidi="ar-IQ"/>
        </w:rPr>
        <w:t>اتها</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الأردن، 2016. </w:t>
      </w:r>
    </w:p>
    <w:p w:rsidR="00AF53DE" w:rsidRPr="00BB32F1" w:rsidRDefault="00AF53DE" w:rsidP="006A7458">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9- </w:t>
      </w:r>
      <w:proofErr w:type="spellStart"/>
      <w:r w:rsidRPr="00BB32F1">
        <w:rPr>
          <w:rFonts w:ascii="Simplified Arabic" w:hAnsi="Simplified Arabic" w:cs="Simplified Arabic" w:hint="cs"/>
          <w:b/>
          <w:bCs/>
          <w:sz w:val="28"/>
          <w:szCs w:val="28"/>
          <w:rtl/>
          <w:lang w:bidi="ar-IQ"/>
        </w:rPr>
        <w:t>مدبنة</w:t>
      </w:r>
      <w:proofErr w:type="spellEnd"/>
      <w:r w:rsidRPr="00BB32F1">
        <w:rPr>
          <w:rFonts w:ascii="Simplified Arabic" w:hAnsi="Simplified Arabic" w:cs="Simplified Arabic" w:hint="cs"/>
          <w:b/>
          <w:bCs/>
          <w:sz w:val="28"/>
          <w:szCs w:val="28"/>
          <w:rtl/>
          <w:lang w:bidi="ar-IQ"/>
        </w:rPr>
        <w:t xml:space="preserve"> </w:t>
      </w:r>
      <w:proofErr w:type="spellStart"/>
      <w:r w:rsidRPr="00BB32F1">
        <w:rPr>
          <w:rFonts w:ascii="Simplified Arabic" w:hAnsi="Simplified Arabic" w:cs="Simplified Arabic" w:hint="cs"/>
          <w:b/>
          <w:bCs/>
          <w:sz w:val="28"/>
          <w:szCs w:val="28"/>
          <w:rtl/>
          <w:lang w:bidi="ar-IQ"/>
        </w:rPr>
        <w:t>سرمن</w:t>
      </w:r>
      <w:proofErr w:type="spellEnd"/>
      <w:r w:rsidRPr="00BB32F1">
        <w:rPr>
          <w:rFonts w:ascii="Simplified Arabic" w:hAnsi="Simplified Arabic" w:cs="Simplified Arabic" w:hint="cs"/>
          <w:b/>
          <w:bCs/>
          <w:sz w:val="28"/>
          <w:szCs w:val="28"/>
          <w:rtl/>
          <w:lang w:bidi="ar-IQ"/>
        </w:rPr>
        <w:t xml:space="preserve"> </w:t>
      </w:r>
      <w:proofErr w:type="spellStart"/>
      <w:r w:rsidRPr="00BB32F1">
        <w:rPr>
          <w:rFonts w:ascii="Simplified Arabic" w:hAnsi="Simplified Arabic" w:cs="Simplified Arabic" w:hint="cs"/>
          <w:b/>
          <w:bCs/>
          <w:sz w:val="28"/>
          <w:szCs w:val="28"/>
          <w:rtl/>
          <w:lang w:bidi="ar-IQ"/>
        </w:rPr>
        <w:t>راى</w:t>
      </w:r>
      <w:proofErr w:type="spellEnd"/>
      <w:r w:rsidRPr="00BB32F1">
        <w:rPr>
          <w:rFonts w:ascii="Simplified Arabic" w:hAnsi="Simplified Arabic" w:cs="Simplified Arabic" w:hint="cs"/>
          <w:b/>
          <w:bCs/>
          <w:sz w:val="28"/>
          <w:szCs w:val="28"/>
          <w:rtl/>
          <w:lang w:bidi="ar-IQ"/>
        </w:rPr>
        <w:t xml:space="preserve"> و</w:t>
      </w:r>
      <w:r w:rsidRPr="00BB32F1">
        <w:rPr>
          <w:rFonts w:ascii="Simplified Arabic" w:hAnsi="Simplified Arabic" w:cs="Simplified Arabic"/>
          <w:b/>
          <w:bCs/>
          <w:sz w:val="28"/>
          <w:szCs w:val="28"/>
          <w:rtl/>
          <w:lang w:bidi="ar-IQ"/>
        </w:rPr>
        <w:t>ســــــامــراء</w:t>
      </w:r>
      <w:r w:rsidRPr="00BB32F1">
        <w:rPr>
          <w:rFonts w:ascii="Simplified Arabic" w:hAnsi="Simplified Arabic" w:cs="Simplified Arabic" w:hint="cs"/>
          <w:b/>
          <w:bCs/>
          <w:sz w:val="28"/>
          <w:szCs w:val="28"/>
          <w:rtl/>
          <w:lang w:bidi="ar-IQ"/>
        </w:rPr>
        <w:t xml:space="preserve">/النشأة والتطور، كوكب </w:t>
      </w:r>
      <w:proofErr w:type="spellStart"/>
      <w:r w:rsidR="006A7458">
        <w:rPr>
          <w:rFonts w:ascii="Simplified Arabic" w:hAnsi="Simplified Arabic" w:cs="Simplified Arabic" w:hint="cs"/>
          <w:b/>
          <w:bCs/>
          <w:sz w:val="28"/>
          <w:szCs w:val="28"/>
          <w:rtl/>
          <w:lang w:bidi="ar-IQ"/>
        </w:rPr>
        <w:t>المنى</w:t>
      </w:r>
      <w:proofErr w:type="spellEnd"/>
      <w:r w:rsidR="006A7458">
        <w:rPr>
          <w:rFonts w:ascii="Simplified Arabic" w:hAnsi="Simplified Arabic" w:cs="Simplified Arabic" w:hint="cs"/>
          <w:b/>
          <w:bCs/>
          <w:sz w:val="28"/>
          <w:szCs w:val="28"/>
          <w:rtl/>
          <w:lang w:bidi="ar-IQ"/>
        </w:rPr>
        <w:t xml:space="preserve"> للنشر</w:t>
      </w:r>
      <w:r w:rsidRPr="00BB32F1">
        <w:rPr>
          <w:rFonts w:ascii="Simplified Arabic" w:hAnsi="Simplified Arabic" w:cs="Simplified Arabic" w:hint="cs"/>
          <w:b/>
          <w:bCs/>
          <w:sz w:val="28"/>
          <w:szCs w:val="28"/>
          <w:rtl/>
          <w:lang w:bidi="ar-IQ"/>
        </w:rPr>
        <w:t xml:space="preserve">/القاهرة/مصر، 2020. </w:t>
      </w:r>
    </w:p>
    <w:p w:rsidR="006A7458" w:rsidRDefault="00AF53DE" w:rsidP="006A7458">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10- السادة الاشــراف الهاشــميين وتطور تشكيلاتهم </w:t>
      </w:r>
      <w:proofErr w:type="spellStart"/>
      <w:r w:rsidRPr="00BB32F1">
        <w:rPr>
          <w:rFonts w:ascii="Simplified Arabic" w:hAnsi="Simplified Arabic" w:cs="Simplified Arabic" w:hint="cs"/>
          <w:b/>
          <w:bCs/>
          <w:sz w:val="28"/>
          <w:szCs w:val="28"/>
          <w:rtl/>
          <w:lang w:bidi="ar-IQ"/>
        </w:rPr>
        <w:t>النقايبة</w:t>
      </w:r>
      <w:proofErr w:type="spellEnd"/>
      <w:r w:rsidR="006A7458" w:rsidRPr="00BB32F1">
        <w:rPr>
          <w:rFonts w:ascii="Simplified Arabic" w:hAnsi="Simplified Arabic" w:cs="Simplified Arabic" w:hint="cs"/>
          <w:b/>
          <w:bCs/>
          <w:sz w:val="28"/>
          <w:szCs w:val="28"/>
          <w:rtl/>
          <w:lang w:bidi="ar-IQ"/>
        </w:rPr>
        <w:t xml:space="preserve">، كوكب </w:t>
      </w:r>
      <w:proofErr w:type="spellStart"/>
      <w:r w:rsidR="006A7458">
        <w:rPr>
          <w:rFonts w:ascii="Simplified Arabic" w:hAnsi="Simplified Arabic" w:cs="Simplified Arabic" w:hint="cs"/>
          <w:b/>
          <w:bCs/>
          <w:sz w:val="28"/>
          <w:szCs w:val="28"/>
          <w:rtl/>
          <w:lang w:bidi="ar-IQ"/>
        </w:rPr>
        <w:t>المنى</w:t>
      </w:r>
      <w:proofErr w:type="spellEnd"/>
      <w:r w:rsidR="006A7458">
        <w:rPr>
          <w:rFonts w:ascii="Simplified Arabic" w:hAnsi="Simplified Arabic" w:cs="Simplified Arabic" w:hint="cs"/>
          <w:b/>
          <w:bCs/>
          <w:sz w:val="28"/>
          <w:szCs w:val="28"/>
          <w:rtl/>
          <w:lang w:bidi="ar-IQ"/>
        </w:rPr>
        <w:t xml:space="preserve"> للنشر</w:t>
      </w:r>
      <w:r w:rsidR="006A7458" w:rsidRPr="00BB32F1">
        <w:rPr>
          <w:rFonts w:ascii="Simplified Arabic" w:hAnsi="Simplified Arabic" w:cs="Simplified Arabic" w:hint="cs"/>
          <w:b/>
          <w:bCs/>
          <w:sz w:val="28"/>
          <w:szCs w:val="28"/>
          <w:rtl/>
          <w:lang w:bidi="ar-IQ"/>
        </w:rPr>
        <w:t xml:space="preserve">/القاهرة/مصر، 2020. </w:t>
      </w:r>
    </w:p>
    <w:p w:rsidR="00AF53DE" w:rsidRPr="00BB32F1" w:rsidRDefault="00AF53DE" w:rsidP="006A7458">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11- </w:t>
      </w:r>
      <w:r w:rsidRPr="00BB32F1">
        <w:rPr>
          <w:rFonts w:ascii="Simplified Arabic" w:hAnsi="Simplified Arabic" w:cs="Simplified Arabic"/>
          <w:b/>
          <w:bCs/>
          <w:sz w:val="28"/>
          <w:szCs w:val="28"/>
          <w:rtl/>
          <w:lang w:bidi="ar-IQ"/>
        </w:rPr>
        <w:t>جـغـرافـــــية النـقـل والتجارة الدولية</w:t>
      </w:r>
      <w:r w:rsidR="006A7458" w:rsidRPr="00BB32F1">
        <w:rPr>
          <w:rFonts w:ascii="Simplified Arabic" w:hAnsi="Simplified Arabic" w:cs="Simplified Arabic" w:hint="cs"/>
          <w:b/>
          <w:bCs/>
          <w:sz w:val="28"/>
          <w:szCs w:val="28"/>
          <w:rtl/>
          <w:lang w:bidi="ar-IQ"/>
        </w:rPr>
        <w:t xml:space="preserve">، كوكب </w:t>
      </w:r>
      <w:proofErr w:type="spellStart"/>
      <w:r w:rsidR="006A7458">
        <w:rPr>
          <w:rFonts w:ascii="Simplified Arabic" w:hAnsi="Simplified Arabic" w:cs="Simplified Arabic" w:hint="cs"/>
          <w:b/>
          <w:bCs/>
          <w:sz w:val="28"/>
          <w:szCs w:val="28"/>
          <w:rtl/>
          <w:lang w:bidi="ar-IQ"/>
        </w:rPr>
        <w:t>المنى</w:t>
      </w:r>
      <w:proofErr w:type="spellEnd"/>
      <w:r w:rsidR="006A7458">
        <w:rPr>
          <w:rFonts w:ascii="Simplified Arabic" w:hAnsi="Simplified Arabic" w:cs="Simplified Arabic" w:hint="cs"/>
          <w:b/>
          <w:bCs/>
          <w:sz w:val="28"/>
          <w:szCs w:val="28"/>
          <w:rtl/>
          <w:lang w:bidi="ar-IQ"/>
        </w:rPr>
        <w:t xml:space="preserve"> للنشر</w:t>
      </w:r>
      <w:r w:rsidR="006A7458" w:rsidRPr="00BB32F1">
        <w:rPr>
          <w:rFonts w:ascii="Simplified Arabic" w:hAnsi="Simplified Arabic" w:cs="Simplified Arabic" w:hint="cs"/>
          <w:b/>
          <w:bCs/>
          <w:sz w:val="28"/>
          <w:szCs w:val="28"/>
          <w:rtl/>
          <w:lang w:bidi="ar-IQ"/>
        </w:rPr>
        <w:t>/القاهرة/مصر، 2020.</w:t>
      </w:r>
    </w:p>
    <w:p w:rsidR="006A7458" w:rsidRDefault="00AF53DE" w:rsidP="006A7458">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12- السياحة </w:t>
      </w:r>
      <w:r w:rsidRPr="00BB32F1">
        <w:rPr>
          <w:rFonts w:ascii="Simplified Arabic" w:hAnsi="Simplified Arabic" w:cs="Simplified Arabic"/>
          <w:b/>
          <w:bCs/>
          <w:sz w:val="28"/>
          <w:szCs w:val="28"/>
          <w:rtl/>
          <w:lang w:bidi="ar-IQ"/>
        </w:rPr>
        <w:t>الحديثة</w:t>
      </w:r>
      <w:r w:rsidRPr="00BB32F1">
        <w:rPr>
          <w:rFonts w:ascii="Simplified Arabic" w:hAnsi="Simplified Arabic" w:cs="Simplified Arabic" w:hint="cs"/>
          <w:b/>
          <w:bCs/>
          <w:sz w:val="28"/>
          <w:szCs w:val="28"/>
          <w:rtl/>
          <w:lang w:bidi="ar-IQ"/>
        </w:rPr>
        <w:t>/ تــوازنها الاستثماري الاقتصادي وادارة مواردها</w:t>
      </w:r>
      <w:r w:rsidR="006A7458" w:rsidRPr="00BB32F1">
        <w:rPr>
          <w:rFonts w:ascii="Simplified Arabic" w:hAnsi="Simplified Arabic" w:cs="Simplified Arabic" w:hint="cs"/>
          <w:b/>
          <w:bCs/>
          <w:sz w:val="28"/>
          <w:szCs w:val="28"/>
          <w:rtl/>
          <w:lang w:bidi="ar-IQ"/>
        </w:rPr>
        <w:t xml:space="preserve">، كوكب </w:t>
      </w:r>
      <w:proofErr w:type="spellStart"/>
      <w:r w:rsidR="006A7458">
        <w:rPr>
          <w:rFonts w:ascii="Simplified Arabic" w:hAnsi="Simplified Arabic" w:cs="Simplified Arabic" w:hint="cs"/>
          <w:b/>
          <w:bCs/>
          <w:sz w:val="28"/>
          <w:szCs w:val="28"/>
          <w:rtl/>
          <w:lang w:bidi="ar-IQ"/>
        </w:rPr>
        <w:t>المنى</w:t>
      </w:r>
      <w:proofErr w:type="spellEnd"/>
      <w:r w:rsidR="006A7458">
        <w:rPr>
          <w:rFonts w:ascii="Simplified Arabic" w:hAnsi="Simplified Arabic" w:cs="Simplified Arabic" w:hint="cs"/>
          <w:b/>
          <w:bCs/>
          <w:sz w:val="28"/>
          <w:szCs w:val="28"/>
          <w:rtl/>
          <w:lang w:bidi="ar-IQ"/>
        </w:rPr>
        <w:t xml:space="preserve"> للنشر</w:t>
      </w:r>
      <w:r w:rsidR="006A7458" w:rsidRPr="00BB32F1">
        <w:rPr>
          <w:rFonts w:ascii="Simplified Arabic" w:hAnsi="Simplified Arabic" w:cs="Simplified Arabic" w:hint="cs"/>
          <w:b/>
          <w:bCs/>
          <w:sz w:val="28"/>
          <w:szCs w:val="28"/>
          <w:rtl/>
          <w:lang w:bidi="ar-IQ"/>
        </w:rPr>
        <w:t xml:space="preserve">/القاهرة/مصر، 2020. </w:t>
      </w:r>
    </w:p>
    <w:p w:rsidR="00AF53DE" w:rsidRPr="00BB32F1" w:rsidRDefault="00AF53DE" w:rsidP="006A7458">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13- </w:t>
      </w:r>
      <w:r w:rsidRPr="00BB32F1">
        <w:rPr>
          <w:rFonts w:ascii="Simplified Arabic" w:hAnsi="Simplified Arabic" w:cs="Simplified Arabic"/>
          <w:b/>
          <w:bCs/>
          <w:sz w:val="28"/>
          <w:szCs w:val="28"/>
          <w:rtl/>
          <w:lang w:bidi="ar-IQ"/>
        </w:rPr>
        <w:t>جـغـرافـــــية</w:t>
      </w:r>
      <w:r w:rsidRPr="00BB32F1">
        <w:rPr>
          <w:rFonts w:ascii="Simplified Arabic" w:hAnsi="Simplified Arabic" w:cs="Simplified Arabic" w:hint="cs"/>
          <w:b/>
          <w:bCs/>
          <w:sz w:val="28"/>
          <w:szCs w:val="28"/>
          <w:rtl/>
          <w:lang w:bidi="ar-IQ"/>
        </w:rPr>
        <w:t xml:space="preserve"> السياحة/ اساسياتها وتوجهات دراساتها الحديثة</w:t>
      </w:r>
      <w:r w:rsidR="006A7458" w:rsidRPr="00BB32F1">
        <w:rPr>
          <w:rFonts w:ascii="Simplified Arabic" w:hAnsi="Simplified Arabic" w:cs="Simplified Arabic" w:hint="cs"/>
          <w:b/>
          <w:bCs/>
          <w:sz w:val="28"/>
          <w:szCs w:val="28"/>
          <w:rtl/>
          <w:lang w:bidi="ar-IQ"/>
        </w:rPr>
        <w:t xml:space="preserve">، كوكب </w:t>
      </w:r>
      <w:proofErr w:type="spellStart"/>
      <w:r w:rsidR="006A7458">
        <w:rPr>
          <w:rFonts w:ascii="Simplified Arabic" w:hAnsi="Simplified Arabic" w:cs="Simplified Arabic" w:hint="cs"/>
          <w:b/>
          <w:bCs/>
          <w:sz w:val="28"/>
          <w:szCs w:val="28"/>
          <w:rtl/>
          <w:lang w:bidi="ar-IQ"/>
        </w:rPr>
        <w:t>المنى</w:t>
      </w:r>
      <w:proofErr w:type="spellEnd"/>
      <w:r w:rsidR="006A7458">
        <w:rPr>
          <w:rFonts w:ascii="Simplified Arabic" w:hAnsi="Simplified Arabic" w:cs="Simplified Arabic" w:hint="cs"/>
          <w:b/>
          <w:bCs/>
          <w:sz w:val="28"/>
          <w:szCs w:val="28"/>
          <w:rtl/>
          <w:lang w:bidi="ar-IQ"/>
        </w:rPr>
        <w:t xml:space="preserve"> للنشر</w:t>
      </w:r>
      <w:r w:rsidR="006A7458" w:rsidRPr="00BB32F1">
        <w:rPr>
          <w:rFonts w:ascii="Simplified Arabic" w:hAnsi="Simplified Arabic" w:cs="Simplified Arabic" w:hint="cs"/>
          <w:b/>
          <w:bCs/>
          <w:sz w:val="28"/>
          <w:szCs w:val="28"/>
          <w:rtl/>
          <w:lang w:bidi="ar-IQ"/>
        </w:rPr>
        <w:t>/القاهرة/</w:t>
      </w:r>
      <w:r w:rsidR="006A7458">
        <w:rPr>
          <w:rFonts w:ascii="Simplified Arabic" w:hAnsi="Simplified Arabic" w:cs="Simplified Arabic" w:hint="cs"/>
          <w:b/>
          <w:bCs/>
          <w:sz w:val="28"/>
          <w:szCs w:val="28"/>
          <w:rtl/>
          <w:lang w:bidi="ar-IQ"/>
        </w:rPr>
        <w:t xml:space="preserve"> </w:t>
      </w:r>
      <w:r w:rsidR="006A7458" w:rsidRPr="00BB32F1">
        <w:rPr>
          <w:rFonts w:ascii="Simplified Arabic" w:hAnsi="Simplified Arabic" w:cs="Simplified Arabic" w:hint="cs"/>
          <w:b/>
          <w:bCs/>
          <w:sz w:val="28"/>
          <w:szCs w:val="28"/>
          <w:rtl/>
          <w:lang w:bidi="ar-IQ"/>
        </w:rPr>
        <w:t>مصر، 2020.</w:t>
      </w:r>
    </w:p>
    <w:p w:rsidR="00AF53DE" w:rsidRPr="00BB32F1" w:rsidRDefault="00AF53DE" w:rsidP="00635130">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14- ال</w:t>
      </w:r>
      <w:r w:rsidRPr="00BB32F1">
        <w:rPr>
          <w:rFonts w:ascii="Simplified Arabic" w:hAnsi="Simplified Arabic" w:cs="Simplified Arabic"/>
          <w:b/>
          <w:bCs/>
          <w:sz w:val="28"/>
          <w:szCs w:val="28"/>
          <w:rtl/>
          <w:lang w:bidi="ar-IQ"/>
        </w:rPr>
        <w:t xml:space="preserve">جـغـرافـــــية </w:t>
      </w:r>
      <w:proofErr w:type="spellStart"/>
      <w:r w:rsidRPr="00BB32F1">
        <w:rPr>
          <w:rFonts w:ascii="Simplified Arabic" w:hAnsi="Simplified Arabic" w:cs="Simplified Arabic" w:hint="cs"/>
          <w:b/>
          <w:bCs/>
          <w:sz w:val="28"/>
          <w:szCs w:val="28"/>
          <w:rtl/>
          <w:lang w:bidi="ar-IQ"/>
        </w:rPr>
        <w:t>الإقتصادي</w:t>
      </w:r>
      <w:r w:rsidRPr="00BB32F1">
        <w:rPr>
          <w:rFonts w:ascii="Simplified Arabic" w:hAnsi="Simplified Arabic" w:cs="Simplified Arabic" w:hint="eastAsia"/>
          <w:b/>
          <w:bCs/>
          <w:sz w:val="28"/>
          <w:szCs w:val="28"/>
          <w:rtl/>
          <w:lang w:bidi="ar-IQ"/>
        </w:rPr>
        <w:t>ة</w:t>
      </w:r>
      <w:proofErr w:type="spellEnd"/>
      <w:r w:rsidRPr="00BB32F1">
        <w:rPr>
          <w:rFonts w:ascii="Simplified Arabic" w:hAnsi="Simplified Arabic" w:cs="Simplified Arabic" w:hint="cs"/>
          <w:b/>
          <w:bCs/>
          <w:sz w:val="28"/>
          <w:szCs w:val="28"/>
          <w:rtl/>
          <w:lang w:bidi="ar-IQ"/>
        </w:rPr>
        <w:t xml:space="preserve"> وتطبيقاتها المكانية</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/القاهرة/مصر، 2020.</w:t>
      </w:r>
    </w:p>
    <w:p w:rsidR="00635130" w:rsidRDefault="00AF53DE" w:rsidP="00635130">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15- ال</w:t>
      </w:r>
      <w:r w:rsidRPr="00BB32F1">
        <w:rPr>
          <w:rFonts w:ascii="Simplified Arabic" w:hAnsi="Simplified Arabic" w:cs="Simplified Arabic"/>
          <w:b/>
          <w:bCs/>
          <w:sz w:val="28"/>
          <w:szCs w:val="28"/>
          <w:rtl/>
          <w:lang w:bidi="ar-IQ"/>
        </w:rPr>
        <w:t>جـغـرافـــــية</w:t>
      </w:r>
      <w:r w:rsidRPr="00BB32F1">
        <w:rPr>
          <w:rFonts w:ascii="Simplified Arabic" w:hAnsi="Simplified Arabic" w:cs="Simplified Arabic" w:hint="cs"/>
          <w:b/>
          <w:bCs/>
          <w:sz w:val="28"/>
          <w:szCs w:val="28"/>
          <w:rtl/>
          <w:lang w:bidi="ar-IQ"/>
        </w:rPr>
        <w:t xml:space="preserve"> والتـــكـنولوجــيا</w:t>
      </w:r>
      <w:r w:rsidRPr="00BB32F1">
        <w:rPr>
          <w:rFonts w:ascii="Simplified Arabic" w:hAnsi="Simplified Arabic" w:cs="Simplified Arabic"/>
          <w:b/>
          <w:bCs/>
          <w:sz w:val="28"/>
          <w:szCs w:val="28"/>
          <w:rtl/>
          <w:lang w:bidi="ar-IQ"/>
        </w:rPr>
        <w:t xml:space="preserve"> المعاصرة</w:t>
      </w:r>
      <w:r w:rsidRPr="00BB32F1">
        <w:rPr>
          <w:rFonts w:ascii="Simplified Arabic" w:hAnsi="Simplified Arabic" w:cs="Simplified Arabic" w:hint="cs"/>
          <w:b/>
          <w:bCs/>
          <w:sz w:val="28"/>
          <w:szCs w:val="28"/>
          <w:rtl/>
          <w:lang w:bidi="ar-IQ"/>
        </w:rPr>
        <w:t xml:space="preserve"> </w:t>
      </w:r>
      <w:proofErr w:type="spellStart"/>
      <w:r w:rsidRPr="00BB32F1">
        <w:rPr>
          <w:rFonts w:ascii="Simplified Arabic" w:hAnsi="Simplified Arabic" w:cs="Simplified Arabic" w:hint="cs"/>
          <w:b/>
          <w:bCs/>
          <w:sz w:val="28"/>
          <w:szCs w:val="28"/>
          <w:rtl/>
          <w:lang w:bidi="ar-IQ"/>
        </w:rPr>
        <w:t>واستراتجيات</w:t>
      </w:r>
      <w:proofErr w:type="spellEnd"/>
      <w:r w:rsidRPr="00BB32F1">
        <w:rPr>
          <w:rFonts w:ascii="Simplified Arabic" w:hAnsi="Simplified Arabic" w:cs="Simplified Arabic" w:hint="cs"/>
          <w:b/>
          <w:bCs/>
          <w:sz w:val="28"/>
          <w:szCs w:val="28"/>
          <w:rtl/>
          <w:lang w:bidi="ar-IQ"/>
        </w:rPr>
        <w:t xml:space="preserve"> التطوير</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w:t>
      </w:r>
      <w:r w:rsidR="00635130">
        <w:rPr>
          <w:rFonts w:ascii="Simplified Arabic" w:hAnsi="Simplified Arabic" w:cs="Simplified Arabic" w:hint="cs"/>
          <w:b/>
          <w:bCs/>
          <w:sz w:val="28"/>
          <w:szCs w:val="28"/>
          <w:rtl/>
          <w:lang w:bidi="ar-IQ"/>
        </w:rPr>
        <w:t xml:space="preserve"> </w:t>
      </w:r>
      <w:r w:rsidR="00635130" w:rsidRPr="00BB32F1">
        <w:rPr>
          <w:rFonts w:ascii="Simplified Arabic" w:hAnsi="Simplified Arabic" w:cs="Simplified Arabic" w:hint="cs"/>
          <w:b/>
          <w:bCs/>
          <w:sz w:val="28"/>
          <w:szCs w:val="28"/>
          <w:rtl/>
          <w:lang w:bidi="ar-IQ"/>
        </w:rPr>
        <w:t xml:space="preserve">مصر، 2020. </w:t>
      </w:r>
    </w:p>
    <w:p w:rsidR="00635130" w:rsidRDefault="00AF53DE" w:rsidP="00635130">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16- </w:t>
      </w:r>
      <w:r w:rsidRPr="00BB32F1">
        <w:rPr>
          <w:rFonts w:ascii="Simplified Arabic" w:hAnsi="Simplified Arabic" w:cs="Simplified Arabic"/>
          <w:b/>
          <w:bCs/>
          <w:sz w:val="28"/>
          <w:szCs w:val="28"/>
          <w:rtl/>
          <w:lang w:bidi="ar-IQ"/>
        </w:rPr>
        <w:t xml:space="preserve">النـقـل والتجارة </w:t>
      </w:r>
      <w:r w:rsidRPr="00BB32F1">
        <w:rPr>
          <w:rFonts w:ascii="Simplified Arabic" w:hAnsi="Simplified Arabic" w:cs="Simplified Arabic" w:hint="cs"/>
          <w:b/>
          <w:bCs/>
          <w:sz w:val="28"/>
          <w:szCs w:val="28"/>
          <w:rtl/>
          <w:lang w:bidi="ar-IQ"/>
        </w:rPr>
        <w:t xml:space="preserve">الدولية </w:t>
      </w:r>
      <w:r w:rsidRPr="00BB32F1">
        <w:rPr>
          <w:rFonts w:ascii="Simplified Arabic" w:hAnsi="Simplified Arabic" w:cs="Simplified Arabic"/>
          <w:b/>
          <w:bCs/>
          <w:sz w:val="28"/>
          <w:szCs w:val="28"/>
          <w:rtl/>
          <w:lang w:bidi="ar-IQ"/>
        </w:rPr>
        <w:t>المعاص</w:t>
      </w:r>
      <w:r w:rsidRPr="00BB32F1">
        <w:rPr>
          <w:rFonts w:ascii="Simplified Arabic" w:hAnsi="Simplified Arabic" w:cs="Simplified Arabic" w:hint="cs"/>
          <w:b/>
          <w:bCs/>
          <w:sz w:val="28"/>
          <w:szCs w:val="28"/>
          <w:rtl/>
          <w:lang w:bidi="ar-IQ"/>
        </w:rPr>
        <w:t>ــ</w:t>
      </w:r>
      <w:r w:rsidRPr="00BB32F1">
        <w:rPr>
          <w:rFonts w:ascii="Simplified Arabic" w:hAnsi="Simplified Arabic" w:cs="Simplified Arabic"/>
          <w:b/>
          <w:bCs/>
          <w:sz w:val="28"/>
          <w:szCs w:val="28"/>
          <w:rtl/>
          <w:lang w:bidi="ar-IQ"/>
        </w:rPr>
        <w:t>رة</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 xml:space="preserve">/القاهرة/مصر، 2020. </w:t>
      </w:r>
      <w:r w:rsidRPr="00BB32F1">
        <w:rPr>
          <w:rFonts w:ascii="Simplified Arabic" w:hAnsi="Simplified Arabic" w:cs="Simplified Arabic" w:hint="cs"/>
          <w:b/>
          <w:bCs/>
          <w:sz w:val="28"/>
          <w:szCs w:val="28"/>
          <w:rtl/>
          <w:lang w:bidi="ar-IQ"/>
        </w:rPr>
        <w:t xml:space="preserve">17- </w:t>
      </w:r>
      <w:r w:rsidRPr="00BB32F1">
        <w:rPr>
          <w:rFonts w:ascii="Simplified Arabic" w:hAnsi="Simplified Arabic" w:cs="Simplified Arabic"/>
          <w:b/>
          <w:bCs/>
          <w:sz w:val="28"/>
          <w:szCs w:val="28"/>
          <w:rtl/>
          <w:lang w:bidi="ar-IQ"/>
        </w:rPr>
        <w:t>ـجـغـرافـــــية ال</w:t>
      </w:r>
      <w:r w:rsidRPr="00BB32F1">
        <w:rPr>
          <w:rFonts w:ascii="Simplified Arabic" w:hAnsi="Simplified Arabic" w:cs="Simplified Arabic" w:hint="cs"/>
          <w:b/>
          <w:bCs/>
          <w:sz w:val="28"/>
          <w:szCs w:val="28"/>
          <w:rtl/>
          <w:lang w:bidi="ar-IQ"/>
        </w:rPr>
        <w:t>مـــوارد والمتغيرات الجيوسياسية/</w:t>
      </w:r>
      <w:proofErr w:type="spellStart"/>
      <w:r w:rsidRPr="00BB32F1">
        <w:rPr>
          <w:rFonts w:ascii="Simplified Arabic" w:hAnsi="Simplified Arabic" w:cs="Simplified Arabic" w:hint="cs"/>
          <w:b/>
          <w:bCs/>
          <w:sz w:val="28"/>
          <w:szCs w:val="28"/>
          <w:rtl/>
          <w:lang w:bidi="ar-IQ"/>
        </w:rPr>
        <w:t>الجيواقتصادية</w:t>
      </w:r>
      <w:proofErr w:type="spellEnd"/>
      <w:r w:rsidRPr="00BB32F1">
        <w:rPr>
          <w:rFonts w:ascii="Simplified Arabic" w:hAnsi="Simplified Arabic" w:cs="Simplified Arabic" w:hint="cs"/>
          <w:b/>
          <w:bCs/>
          <w:sz w:val="28"/>
          <w:szCs w:val="28"/>
          <w:rtl/>
          <w:lang w:bidi="ar-IQ"/>
        </w:rPr>
        <w:t xml:space="preserve"> الدولية</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w:t>
      </w:r>
      <w:r w:rsidR="00635130">
        <w:rPr>
          <w:rFonts w:ascii="Simplified Arabic" w:hAnsi="Simplified Arabic" w:cs="Simplified Arabic" w:hint="cs"/>
          <w:b/>
          <w:bCs/>
          <w:sz w:val="28"/>
          <w:szCs w:val="28"/>
          <w:rtl/>
          <w:lang w:bidi="ar-IQ"/>
        </w:rPr>
        <w:t xml:space="preserve"> </w:t>
      </w:r>
      <w:r w:rsidR="00635130" w:rsidRPr="00BB32F1">
        <w:rPr>
          <w:rFonts w:ascii="Simplified Arabic" w:hAnsi="Simplified Arabic" w:cs="Simplified Arabic" w:hint="cs"/>
          <w:b/>
          <w:bCs/>
          <w:sz w:val="28"/>
          <w:szCs w:val="28"/>
          <w:rtl/>
          <w:lang w:bidi="ar-IQ"/>
        </w:rPr>
        <w:t>مصر، 2020.</w:t>
      </w:r>
    </w:p>
    <w:p w:rsidR="00AF53DE" w:rsidRPr="00BB32F1" w:rsidRDefault="00635130" w:rsidP="00635130">
      <w:pPr>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 </w:t>
      </w:r>
      <w:r w:rsidR="00AF53DE" w:rsidRPr="00BB32F1">
        <w:rPr>
          <w:rFonts w:ascii="Simplified Arabic" w:hAnsi="Simplified Arabic" w:cs="Simplified Arabic" w:hint="cs"/>
          <w:b/>
          <w:bCs/>
          <w:sz w:val="28"/>
          <w:szCs w:val="28"/>
          <w:rtl/>
          <w:lang w:bidi="ar-IQ"/>
        </w:rPr>
        <w:t xml:space="preserve">18- </w:t>
      </w:r>
      <w:r w:rsidR="00AF53DE" w:rsidRPr="00BB32F1">
        <w:rPr>
          <w:rFonts w:ascii="Simplified Arabic" w:hAnsi="Simplified Arabic" w:cs="Simplified Arabic"/>
          <w:b/>
          <w:bCs/>
          <w:sz w:val="28"/>
          <w:szCs w:val="28"/>
          <w:rtl/>
          <w:lang w:bidi="ar-IQ"/>
        </w:rPr>
        <w:t xml:space="preserve">جـغـرافـــــية النـقـل </w:t>
      </w:r>
      <w:r w:rsidR="00AF53DE" w:rsidRPr="00BB32F1">
        <w:rPr>
          <w:rFonts w:ascii="Simplified Arabic" w:hAnsi="Simplified Arabic" w:cs="Simplified Arabic" w:hint="cs"/>
          <w:b/>
          <w:bCs/>
          <w:sz w:val="28"/>
          <w:szCs w:val="28"/>
          <w:rtl/>
          <w:lang w:bidi="ar-IQ"/>
        </w:rPr>
        <w:t>الحديثة</w:t>
      </w:r>
      <w:r w:rsidRPr="00BB32F1">
        <w:rPr>
          <w:rFonts w:ascii="Simplified Arabic" w:hAnsi="Simplified Arabic" w:cs="Simplified Arabic" w:hint="cs"/>
          <w:b/>
          <w:bCs/>
          <w:sz w:val="28"/>
          <w:szCs w:val="28"/>
          <w:rtl/>
          <w:lang w:bidi="ar-IQ"/>
        </w:rPr>
        <w:t xml:space="preserve">، كوكب </w:t>
      </w:r>
      <w:proofErr w:type="spellStart"/>
      <w:r>
        <w:rPr>
          <w:rFonts w:ascii="Simplified Arabic" w:hAnsi="Simplified Arabic" w:cs="Simplified Arabic" w:hint="cs"/>
          <w:b/>
          <w:bCs/>
          <w:sz w:val="28"/>
          <w:szCs w:val="28"/>
          <w:rtl/>
          <w:lang w:bidi="ar-IQ"/>
        </w:rPr>
        <w:t>المنى</w:t>
      </w:r>
      <w:proofErr w:type="spellEnd"/>
      <w:r>
        <w:rPr>
          <w:rFonts w:ascii="Simplified Arabic" w:hAnsi="Simplified Arabic" w:cs="Simplified Arabic" w:hint="cs"/>
          <w:b/>
          <w:bCs/>
          <w:sz w:val="28"/>
          <w:szCs w:val="28"/>
          <w:rtl/>
          <w:lang w:bidi="ar-IQ"/>
        </w:rPr>
        <w:t xml:space="preserve"> للنشر</w:t>
      </w:r>
      <w:r w:rsidRPr="00BB32F1">
        <w:rPr>
          <w:rFonts w:ascii="Simplified Arabic" w:hAnsi="Simplified Arabic" w:cs="Simplified Arabic" w:hint="cs"/>
          <w:b/>
          <w:bCs/>
          <w:sz w:val="28"/>
          <w:szCs w:val="28"/>
          <w:rtl/>
          <w:lang w:bidi="ar-IQ"/>
        </w:rPr>
        <w:t>/القاهرة/مصر، 2020.</w:t>
      </w:r>
    </w:p>
    <w:p w:rsidR="00DA53B1" w:rsidRDefault="00AF53DE" w:rsidP="00DA53B1">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19- التطبيقات ال</w:t>
      </w:r>
      <w:r w:rsidRPr="00BB32F1">
        <w:rPr>
          <w:rFonts w:ascii="Simplified Arabic" w:hAnsi="Simplified Arabic" w:cs="Simplified Arabic"/>
          <w:b/>
          <w:bCs/>
          <w:sz w:val="28"/>
          <w:szCs w:val="28"/>
          <w:rtl/>
          <w:lang w:bidi="ar-IQ"/>
        </w:rPr>
        <w:t>جـغـرافـــــية</w:t>
      </w:r>
      <w:r w:rsidRPr="00BB32F1">
        <w:rPr>
          <w:rFonts w:ascii="Simplified Arabic" w:hAnsi="Simplified Arabic" w:cs="Simplified Arabic" w:hint="cs"/>
          <w:b/>
          <w:bCs/>
          <w:sz w:val="28"/>
          <w:szCs w:val="28"/>
          <w:rtl/>
          <w:lang w:bidi="ar-IQ"/>
        </w:rPr>
        <w:t xml:space="preserve"> للتـقنيات الكمية وتـــكـنولوجــيا المعلوماتية</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/القاهرة/مصر، 2020.</w:t>
      </w:r>
    </w:p>
    <w:p w:rsidR="00AF53DE" w:rsidRPr="00BB32F1" w:rsidRDefault="00AF53DE" w:rsidP="00DA53B1">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 xml:space="preserve">20- </w:t>
      </w:r>
      <w:r w:rsidRPr="00BB32F1">
        <w:rPr>
          <w:rFonts w:ascii="Simplified Arabic" w:hAnsi="Simplified Arabic" w:cs="Simplified Arabic"/>
          <w:b/>
          <w:bCs/>
          <w:sz w:val="28"/>
          <w:szCs w:val="28"/>
          <w:rtl/>
          <w:lang w:bidi="ar-IQ"/>
        </w:rPr>
        <w:t>جـغـرافـــــية النـقـل المتقدمة</w:t>
      </w:r>
      <w:r w:rsidRPr="00BB32F1">
        <w:rPr>
          <w:rFonts w:ascii="Simplified Arabic" w:hAnsi="Simplified Arabic" w:cs="Simplified Arabic" w:hint="cs"/>
          <w:b/>
          <w:bCs/>
          <w:sz w:val="28"/>
          <w:szCs w:val="28"/>
          <w:rtl/>
          <w:lang w:bidi="ar-IQ"/>
        </w:rPr>
        <w:t xml:space="preserve"> للدراسات العـليا</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w:t>
      </w:r>
      <w:r w:rsidR="00DA53B1">
        <w:rPr>
          <w:rFonts w:ascii="Simplified Arabic" w:hAnsi="Simplified Arabic" w:cs="Simplified Arabic" w:hint="cs"/>
          <w:b/>
          <w:bCs/>
          <w:sz w:val="28"/>
          <w:szCs w:val="28"/>
          <w:rtl/>
          <w:lang w:bidi="ar-IQ"/>
        </w:rPr>
        <w:t>ر</w:t>
      </w:r>
      <w:r w:rsidR="00635130" w:rsidRPr="00BB32F1">
        <w:rPr>
          <w:rFonts w:ascii="Simplified Arabic" w:hAnsi="Simplified Arabic" w:cs="Simplified Arabic" w:hint="cs"/>
          <w:b/>
          <w:bCs/>
          <w:sz w:val="28"/>
          <w:szCs w:val="28"/>
          <w:rtl/>
          <w:lang w:bidi="ar-IQ"/>
        </w:rPr>
        <w:t>/القاهرة/</w:t>
      </w:r>
      <w:r w:rsidR="00DA53B1">
        <w:rPr>
          <w:rFonts w:ascii="Simplified Arabic" w:hAnsi="Simplified Arabic" w:cs="Simplified Arabic" w:hint="cs"/>
          <w:b/>
          <w:bCs/>
          <w:sz w:val="28"/>
          <w:szCs w:val="28"/>
          <w:rtl/>
          <w:lang w:bidi="ar-IQ"/>
        </w:rPr>
        <w:t xml:space="preserve"> </w:t>
      </w:r>
      <w:r w:rsidR="00635130" w:rsidRPr="00BB32F1">
        <w:rPr>
          <w:rFonts w:ascii="Simplified Arabic" w:hAnsi="Simplified Arabic" w:cs="Simplified Arabic" w:hint="cs"/>
          <w:b/>
          <w:bCs/>
          <w:sz w:val="28"/>
          <w:szCs w:val="28"/>
          <w:rtl/>
          <w:lang w:bidi="ar-IQ"/>
        </w:rPr>
        <w:t>مصر، 2020.</w:t>
      </w:r>
    </w:p>
    <w:p w:rsidR="00AF53DE" w:rsidRPr="00BB32F1" w:rsidRDefault="00AF53DE" w:rsidP="00635130">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t>21- السيد الشريف عـبد العظيم الحسيني</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/القاهرة/مصر، 2020.</w:t>
      </w:r>
    </w:p>
    <w:p w:rsidR="00635130" w:rsidRDefault="00AF53DE" w:rsidP="00635130">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BB32F1">
        <w:rPr>
          <w:rFonts w:ascii="Simplified Arabic" w:hAnsi="Simplified Arabic" w:cs="Simplified Arabic" w:hint="cs"/>
          <w:b/>
          <w:bCs/>
          <w:sz w:val="28"/>
          <w:szCs w:val="28"/>
          <w:rtl/>
          <w:lang w:bidi="ar-IQ"/>
        </w:rPr>
        <w:lastRenderedPageBreak/>
        <w:t>22- ال</w:t>
      </w:r>
      <w:r w:rsidRPr="00BB32F1">
        <w:rPr>
          <w:rFonts w:ascii="Simplified Arabic" w:hAnsi="Simplified Arabic" w:cs="Simplified Arabic"/>
          <w:b/>
          <w:bCs/>
          <w:sz w:val="28"/>
          <w:szCs w:val="28"/>
          <w:rtl/>
          <w:lang w:bidi="ar-IQ"/>
        </w:rPr>
        <w:t xml:space="preserve">جـغـرافـــــية </w:t>
      </w:r>
      <w:r w:rsidRPr="00BB32F1">
        <w:rPr>
          <w:rFonts w:ascii="Simplified Arabic" w:hAnsi="Simplified Arabic" w:cs="Simplified Arabic" w:hint="cs"/>
          <w:b/>
          <w:bCs/>
          <w:sz w:val="28"/>
          <w:szCs w:val="28"/>
          <w:rtl/>
          <w:lang w:bidi="ar-IQ"/>
        </w:rPr>
        <w:t xml:space="preserve">/عـلم المكان من الـوصـف الى </w:t>
      </w:r>
      <w:r w:rsidRPr="00BB32F1">
        <w:rPr>
          <w:rFonts w:ascii="Simplified Arabic" w:hAnsi="Simplified Arabic" w:cs="Simplified Arabic"/>
          <w:b/>
          <w:bCs/>
          <w:sz w:val="28"/>
          <w:szCs w:val="28"/>
          <w:rtl/>
          <w:lang w:bidi="ar-IQ"/>
        </w:rPr>
        <w:t>المعلوماتية</w:t>
      </w:r>
      <w:r w:rsidRPr="00BB32F1">
        <w:rPr>
          <w:rFonts w:ascii="Simplified Arabic" w:hAnsi="Simplified Arabic" w:cs="Simplified Arabic" w:hint="cs"/>
          <w:b/>
          <w:bCs/>
          <w:sz w:val="28"/>
          <w:szCs w:val="28"/>
          <w:rtl/>
          <w:lang w:bidi="ar-IQ"/>
        </w:rPr>
        <w:t xml:space="preserve"> و</w:t>
      </w:r>
      <w:r w:rsidRPr="00BB32F1">
        <w:rPr>
          <w:rFonts w:ascii="Simplified Arabic" w:hAnsi="Simplified Arabic" w:cs="Simplified Arabic"/>
          <w:b/>
          <w:bCs/>
          <w:sz w:val="28"/>
          <w:szCs w:val="28"/>
          <w:rtl/>
          <w:lang w:bidi="ar-IQ"/>
        </w:rPr>
        <w:t>الاتصال</w:t>
      </w:r>
      <w:r w:rsidRPr="00BB32F1">
        <w:rPr>
          <w:rFonts w:ascii="Simplified Arabic" w:hAnsi="Simplified Arabic" w:cs="Simplified Arabic" w:hint="cs"/>
          <w:b/>
          <w:bCs/>
          <w:sz w:val="28"/>
          <w:szCs w:val="28"/>
          <w:rtl/>
          <w:lang w:bidi="ar-IQ"/>
        </w:rPr>
        <w:t>ــ</w:t>
      </w:r>
      <w:r w:rsidRPr="00BB32F1">
        <w:rPr>
          <w:rFonts w:ascii="Simplified Arabic" w:hAnsi="Simplified Arabic" w:cs="Simplified Arabic"/>
          <w:b/>
          <w:bCs/>
          <w:sz w:val="28"/>
          <w:szCs w:val="28"/>
          <w:rtl/>
          <w:lang w:bidi="ar-IQ"/>
        </w:rPr>
        <w:t>ية العالم</w:t>
      </w:r>
      <w:r w:rsidRPr="00BB32F1">
        <w:rPr>
          <w:rFonts w:ascii="Simplified Arabic" w:hAnsi="Simplified Arabic" w:cs="Simplified Arabic" w:hint="cs"/>
          <w:b/>
          <w:bCs/>
          <w:sz w:val="28"/>
          <w:szCs w:val="28"/>
          <w:rtl/>
          <w:lang w:bidi="ar-IQ"/>
        </w:rPr>
        <w:t>ــ</w:t>
      </w:r>
      <w:r w:rsidRPr="00BB32F1">
        <w:rPr>
          <w:rFonts w:ascii="Simplified Arabic" w:hAnsi="Simplified Arabic" w:cs="Simplified Arabic"/>
          <w:b/>
          <w:bCs/>
          <w:sz w:val="28"/>
          <w:szCs w:val="28"/>
          <w:rtl/>
          <w:lang w:bidi="ar-IQ"/>
        </w:rPr>
        <w:t>ية</w:t>
      </w:r>
      <w:r w:rsidR="00635130" w:rsidRPr="00BB32F1">
        <w:rPr>
          <w:rFonts w:ascii="Simplified Arabic" w:hAnsi="Simplified Arabic" w:cs="Simplified Arabic" w:hint="cs"/>
          <w:b/>
          <w:bCs/>
          <w:sz w:val="28"/>
          <w:szCs w:val="28"/>
          <w:rtl/>
          <w:lang w:bidi="ar-IQ"/>
        </w:rPr>
        <w:t xml:space="preserve">، كوكب </w:t>
      </w:r>
      <w:proofErr w:type="spellStart"/>
      <w:r w:rsidR="00635130">
        <w:rPr>
          <w:rFonts w:ascii="Simplified Arabic" w:hAnsi="Simplified Arabic" w:cs="Simplified Arabic" w:hint="cs"/>
          <w:b/>
          <w:bCs/>
          <w:sz w:val="28"/>
          <w:szCs w:val="28"/>
          <w:rtl/>
          <w:lang w:bidi="ar-IQ"/>
        </w:rPr>
        <w:t>المنى</w:t>
      </w:r>
      <w:proofErr w:type="spellEnd"/>
      <w:r w:rsidR="00635130">
        <w:rPr>
          <w:rFonts w:ascii="Simplified Arabic" w:hAnsi="Simplified Arabic" w:cs="Simplified Arabic" w:hint="cs"/>
          <w:b/>
          <w:bCs/>
          <w:sz w:val="28"/>
          <w:szCs w:val="28"/>
          <w:rtl/>
          <w:lang w:bidi="ar-IQ"/>
        </w:rPr>
        <w:t xml:space="preserve"> للنشر</w:t>
      </w:r>
      <w:r w:rsidR="00635130" w:rsidRPr="00BB32F1">
        <w:rPr>
          <w:rFonts w:ascii="Simplified Arabic" w:hAnsi="Simplified Arabic" w:cs="Simplified Arabic" w:hint="cs"/>
          <w:b/>
          <w:bCs/>
          <w:sz w:val="28"/>
          <w:szCs w:val="28"/>
          <w:rtl/>
          <w:lang w:bidi="ar-IQ"/>
        </w:rPr>
        <w:t>/القاهرة/مصر، 2020.</w:t>
      </w:r>
    </w:p>
    <w:p w:rsidR="00AF53DE" w:rsidRDefault="00635130" w:rsidP="00635130">
      <w:pPr>
        <w:shd w:val="clear" w:color="auto" w:fill="FFFFFF" w:themeFill="background1"/>
        <w:tabs>
          <w:tab w:val="left" w:pos="-101"/>
          <w:tab w:val="left" w:pos="7652"/>
          <w:tab w:val="left" w:pos="8533"/>
        </w:tabs>
        <w:ind w:left="-101"/>
        <w:rPr>
          <w:rFonts w:ascii="Simplified Arabic" w:hAnsi="Simplified Arabic" w:cs="Simplified Arabic"/>
          <w:b/>
          <w:bCs/>
          <w:sz w:val="32"/>
          <w:szCs w:val="32"/>
          <w:rtl/>
          <w:lang w:bidi="ar-IQ"/>
        </w:rPr>
      </w:pPr>
      <w:r w:rsidRPr="00BB32F1">
        <w:rPr>
          <w:rFonts w:ascii="Simplified Arabic" w:hAnsi="Simplified Arabic" w:cs="Simplified Arabic" w:hint="cs"/>
          <w:b/>
          <w:bCs/>
          <w:sz w:val="28"/>
          <w:szCs w:val="28"/>
          <w:rtl/>
          <w:lang w:bidi="ar-IQ"/>
        </w:rPr>
        <w:t xml:space="preserve"> </w:t>
      </w:r>
      <w:r w:rsidR="00AF53DE" w:rsidRPr="00BB32F1">
        <w:rPr>
          <w:rFonts w:ascii="Simplified Arabic" w:hAnsi="Simplified Arabic" w:cs="Simplified Arabic" w:hint="cs"/>
          <w:b/>
          <w:bCs/>
          <w:sz w:val="28"/>
          <w:szCs w:val="28"/>
          <w:rtl/>
          <w:lang w:bidi="ar-IQ"/>
        </w:rPr>
        <w:t xml:space="preserve">23- </w:t>
      </w:r>
      <w:r w:rsidR="00AF53DE" w:rsidRPr="00BB32F1">
        <w:rPr>
          <w:rFonts w:ascii="Simplified Arabic" w:hAnsi="Simplified Arabic" w:cs="Simplified Arabic" w:hint="cs"/>
          <w:b/>
          <w:bCs/>
          <w:sz w:val="32"/>
          <w:szCs w:val="32"/>
          <w:rtl/>
        </w:rPr>
        <w:t xml:space="preserve">منـير فارس الدراجي، </w:t>
      </w:r>
      <w:r w:rsidR="00AF53DE" w:rsidRPr="00BB32F1">
        <w:rPr>
          <w:rFonts w:ascii="Simplified Arabic" w:hAnsi="Simplified Arabic" w:cs="Simplified Arabic"/>
          <w:b/>
          <w:bCs/>
          <w:sz w:val="32"/>
          <w:szCs w:val="32"/>
          <w:rtl/>
        </w:rPr>
        <w:t xml:space="preserve">السيرة </w:t>
      </w:r>
      <w:r w:rsidR="00AF53DE" w:rsidRPr="00BB32F1">
        <w:rPr>
          <w:rFonts w:ascii="Simplified Arabic" w:hAnsi="Simplified Arabic" w:cs="Simplified Arabic" w:hint="cs"/>
          <w:b/>
          <w:bCs/>
          <w:sz w:val="32"/>
          <w:szCs w:val="32"/>
          <w:rtl/>
        </w:rPr>
        <w:t>الشخصية المعلوماتية</w:t>
      </w:r>
      <w:r w:rsidR="00AF53DE" w:rsidRPr="00BB32F1">
        <w:rPr>
          <w:rFonts w:ascii="Simplified Arabic" w:hAnsi="Simplified Arabic" w:cs="Simplified Arabic"/>
          <w:b/>
          <w:bCs/>
          <w:sz w:val="32"/>
          <w:szCs w:val="32"/>
          <w:rtl/>
        </w:rPr>
        <w:t>،</w:t>
      </w:r>
      <w:r w:rsidR="00AF53DE" w:rsidRPr="00BB32F1">
        <w:rPr>
          <w:rFonts w:ascii="Simplified Arabic" w:hAnsi="Simplified Arabic" w:cs="Simplified Arabic" w:hint="cs"/>
          <w:b/>
          <w:bCs/>
          <w:sz w:val="32"/>
          <w:szCs w:val="32"/>
          <w:rtl/>
        </w:rPr>
        <w:t xml:space="preserve">( </w:t>
      </w:r>
      <w:r w:rsidR="00AF53DE" w:rsidRPr="00BB32F1">
        <w:rPr>
          <w:rFonts w:ascii="Simplified Arabic" w:hAnsi="Simplified Arabic" w:cs="Simplified Arabic"/>
          <w:b/>
          <w:bCs/>
          <w:sz w:val="32"/>
          <w:szCs w:val="32"/>
          <w:rtl/>
        </w:rPr>
        <w:t>مجيد ملوك السامرائي</w:t>
      </w:r>
      <w:r w:rsidR="00AF53DE" w:rsidRPr="00BB32F1">
        <w:rPr>
          <w:rFonts w:ascii="Simplified Arabic" w:hAnsi="Simplified Arabic" w:cs="Simplified Arabic" w:hint="cs"/>
          <w:b/>
          <w:bCs/>
          <w:sz w:val="32"/>
          <w:szCs w:val="32"/>
          <w:rtl/>
        </w:rPr>
        <w:t>)</w:t>
      </w:r>
      <w:r w:rsidR="00AF53DE" w:rsidRPr="00BB32F1">
        <w:rPr>
          <w:rFonts w:ascii="Simplified Arabic" w:hAnsi="Simplified Arabic" w:cs="Simplified Arabic"/>
          <w:b/>
          <w:bCs/>
          <w:sz w:val="32"/>
          <w:szCs w:val="32"/>
          <w:rtl/>
        </w:rPr>
        <w:t xml:space="preserve">، </w:t>
      </w:r>
      <w:r w:rsidR="00AF53DE" w:rsidRPr="00BB32F1">
        <w:rPr>
          <w:rFonts w:ascii="Simplified Arabic" w:hAnsi="Simplified Arabic" w:cs="Simplified Arabic" w:hint="cs"/>
          <w:b/>
          <w:bCs/>
          <w:sz w:val="32"/>
          <w:szCs w:val="32"/>
          <w:rtl/>
        </w:rPr>
        <w:t>شخصية جغرافية</w:t>
      </w:r>
      <w:r w:rsidRPr="00BB32F1">
        <w:rPr>
          <w:rFonts w:ascii="Simplified Arabic" w:hAnsi="Simplified Arabic" w:cs="Simplified Arabic" w:hint="cs"/>
          <w:b/>
          <w:bCs/>
          <w:sz w:val="28"/>
          <w:szCs w:val="28"/>
          <w:rtl/>
          <w:lang w:bidi="ar-IQ"/>
        </w:rPr>
        <w:t xml:space="preserve">، كوكب </w:t>
      </w:r>
      <w:proofErr w:type="spellStart"/>
      <w:r>
        <w:rPr>
          <w:rFonts w:ascii="Simplified Arabic" w:hAnsi="Simplified Arabic" w:cs="Simplified Arabic" w:hint="cs"/>
          <w:b/>
          <w:bCs/>
          <w:sz w:val="28"/>
          <w:szCs w:val="28"/>
          <w:rtl/>
          <w:lang w:bidi="ar-IQ"/>
        </w:rPr>
        <w:t>المنى</w:t>
      </w:r>
      <w:proofErr w:type="spellEnd"/>
      <w:r>
        <w:rPr>
          <w:rFonts w:ascii="Simplified Arabic" w:hAnsi="Simplified Arabic" w:cs="Simplified Arabic" w:hint="cs"/>
          <w:b/>
          <w:bCs/>
          <w:sz w:val="28"/>
          <w:szCs w:val="28"/>
          <w:rtl/>
          <w:lang w:bidi="ar-IQ"/>
        </w:rPr>
        <w:t xml:space="preserve"> للنشر</w:t>
      </w:r>
      <w:r w:rsidRPr="00BB32F1">
        <w:rPr>
          <w:rFonts w:ascii="Simplified Arabic" w:hAnsi="Simplified Arabic" w:cs="Simplified Arabic" w:hint="cs"/>
          <w:b/>
          <w:bCs/>
          <w:sz w:val="28"/>
          <w:szCs w:val="28"/>
          <w:rtl/>
          <w:lang w:bidi="ar-IQ"/>
        </w:rPr>
        <w:t>/القاهرة/مصر، 2020.</w:t>
      </w:r>
    </w:p>
    <w:p w:rsidR="00904A08" w:rsidRPr="00BB32F1" w:rsidRDefault="00904A08" w:rsidP="00AF53DE">
      <w:pPr>
        <w:shd w:val="clear" w:color="auto" w:fill="FFFFFF" w:themeFill="background1"/>
        <w:tabs>
          <w:tab w:val="left" w:pos="-101"/>
          <w:tab w:val="left" w:pos="-1"/>
          <w:tab w:val="left" w:pos="1033"/>
          <w:tab w:val="left" w:pos="8533"/>
        </w:tabs>
        <w:ind w:left="-101"/>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جغرافيا-المكتبة الجغرافية،</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lang w:bidi="ar-IQ"/>
        </w:rPr>
      </w:pPr>
      <w:r w:rsidRPr="00AF53DE">
        <w:rPr>
          <w:rFonts w:ascii="Simplified Arabic" w:hAnsi="Simplified Arabic" w:cs="Simplified Arabic"/>
          <w:b/>
          <w:bCs/>
          <w:sz w:val="28"/>
          <w:szCs w:val="28"/>
          <w:lang w:bidi="ar-IQ"/>
        </w:rPr>
        <w:t>(https:// play.google.com/store /apps/ details ?id=</w:t>
      </w:r>
      <w:proofErr w:type="spellStart"/>
      <w:r w:rsidRPr="00AF53DE">
        <w:rPr>
          <w:rFonts w:ascii="Simplified Arabic" w:hAnsi="Simplified Arabic" w:cs="Simplified Arabic"/>
          <w:b/>
          <w:bCs/>
          <w:sz w:val="28"/>
          <w:szCs w:val="28"/>
          <w:lang w:bidi="ar-IQ"/>
        </w:rPr>
        <w:t>com.nphlover</w:t>
      </w:r>
      <w:proofErr w:type="spellEnd"/>
      <w:r w:rsidRPr="00AF53DE">
        <w:rPr>
          <w:rFonts w:ascii="Simplified Arabic" w:hAnsi="Simplified Arabic" w:cs="Simplified Arabic"/>
          <w:b/>
          <w:bCs/>
          <w:sz w:val="28"/>
          <w:szCs w:val="28"/>
          <w:lang w:bidi="ar-IQ"/>
        </w:rPr>
        <w:t xml:space="preserve"> .</w:t>
      </w:r>
      <w:proofErr w:type="spellStart"/>
      <w:r w:rsidRPr="00AF53DE">
        <w:rPr>
          <w:rFonts w:ascii="Simplified Arabic" w:hAnsi="Simplified Arabic" w:cs="Simplified Arabic"/>
          <w:b/>
          <w:bCs/>
          <w:sz w:val="28"/>
          <w:szCs w:val="28"/>
          <w:lang w:bidi="ar-IQ"/>
        </w:rPr>
        <w:t>geographybook</w:t>
      </w:r>
      <w:proofErr w:type="spellEnd"/>
      <w:r w:rsidRPr="00AF53DE">
        <w:rPr>
          <w:rFonts w:ascii="Simplified Arabic" w:hAnsi="Simplified Arabic" w:cs="Simplified Arabic"/>
          <w:b/>
          <w:bCs/>
          <w:sz w:val="28"/>
          <w:szCs w:val="28"/>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24- ال</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ة رؤيـة علمية شمولية  للمكان والأنسان والزمان،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25- الجغرافية التاريخية للتشكيلات النقابية للـسادة الأشراف الهاشميين،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26- الجغرافية </w:t>
      </w:r>
      <w:proofErr w:type="spellStart"/>
      <w:r w:rsidRPr="00AF53DE">
        <w:rPr>
          <w:rFonts w:ascii="Simplified Arabic" w:hAnsi="Simplified Arabic" w:cs="Simplified Arabic" w:hint="cs"/>
          <w:b/>
          <w:bCs/>
          <w:sz w:val="28"/>
          <w:szCs w:val="28"/>
          <w:rtl/>
          <w:lang w:bidi="ar-IQ"/>
        </w:rPr>
        <w:t>منهجيتها</w:t>
      </w:r>
      <w:proofErr w:type="spellEnd"/>
      <w:r w:rsidRPr="00AF53DE">
        <w:rPr>
          <w:rFonts w:ascii="Simplified Arabic" w:hAnsi="Simplified Arabic" w:cs="Simplified Arabic" w:hint="cs"/>
          <w:b/>
          <w:bCs/>
          <w:sz w:val="28"/>
          <w:szCs w:val="28"/>
          <w:rtl/>
          <w:lang w:bidi="ar-IQ"/>
        </w:rPr>
        <w:t xml:space="preserve"> العلمية وتكنولوجيا المعلوماتية الحديثة،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2020م.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المكتبة الالكترونية النموذجية</w:t>
      </w:r>
      <w:r w:rsidRPr="00AF53DE">
        <w:rPr>
          <w:rFonts w:ascii="Simplified Arabic" w:hAnsi="Simplified Arabic" w:cs="Simplified Arabic" w:hint="cs"/>
          <w:b/>
          <w:bCs/>
          <w:sz w:val="28"/>
          <w:szCs w:val="28"/>
          <w:rtl/>
          <w:lang w:bidi="ar-IQ"/>
        </w:rPr>
        <w:t xml:space="preserve"> ،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 xml:space="preserve"> (</w:t>
      </w:r>
      <w:hyperlink r:id="rId13" w:history="1">
        <w:r w:rsidRPr="00AF53DE">
          <w:rPr>
            <w:rFonts w:ascii="Simplified Arabic" w:hAnsi="Simplified Arabic" w:cs="Simplified Arabic"/>
            <w:b/>
            <w:bCs/>
            <w:sz w:val="28"/>
            <w:szCs w:val="28"/>
            <w:lang w:bidi="ar-IQ"/>
          </w:rPr>
          <w:t xml:space="preserve">https://www.books-4us.com </w:t>
        </w:r>
      </w:hyperlink>
      <w:r w:rsidRPr="00AF53DE">
        <w:rPr>
          <w:rFonts w:ascii="Simplified Arabic" w:hAnsi="Simplified Arabic" w:cs="Simplified Arabic"/>
          <w:b/>
          <w:bCs/>
          <w:sz w:val="28"/>
          <w:szCs w:val="28"/>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27- الجغرافية </w:t>
      </w:r>
      <w:proofErr w:type="spellStart"/>
      <w:r w:rsidRPr="00AF53DE">
        <w:rPr>
          <w:rFonts w:ascii="Simplified Arabic" w:hAnsi="Simplified Arabic" w:cs="Simplified Arabic" w:hint="cs"/>
          <w:b/>
          <w:bCs/>
          <w:sz w:val="28"/>
          <w:szCs w:val="28"/>
          <w:rtl/>
          <w:lang w:bidi="ar-IQ"/>
        </w:rPr>
        <w:t>التأريخية</w:t>
      </w:r>
      <w:proofErr w:type="spellEnd"/>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سـرمن</w:t>
      </w:r>
      <w:proofErr w:type="spellEnd"/>
      <w:r w:rsidRPr="00AF53DE">
        <w:rPr>
          <w:rFonts w:ascii="Simplified Arabic" w:hAnsi="Simplified Arabic" w:cs="Simplified Arabic" w:hint="cs"/>
          <w:b/>
          <w:bCs/>
          <w:sz w:val="28"/>
          <w:szCs w:val="28"/>
          <w:rtl/>
          <w:lang w:bidi="ar-IQ"/>
        </w:rPr>
        <w:t xml:space="preserve"> رأى وســـامــراء،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28- </w:t>
      </w:r>
      <w:r w:rsidRPr="00AF53DE">
        <w:rPr>
          <w:rFonts w:ascii="Simplified Arabic" w:hAnsi="Simplified Arabic" w:cs="Simplified Arabic"/>
          <w:b/>
          <w:bCs/>
          <w:sz w:val="28"/>
          <w:szCs w:val="28"/>
          <w:rtl/>
          <w:lang w:bidi="ar-IQ"/>
        </w:rPr>
        <w:t>جـغـرافـــــية النـقـل</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والتجارة </w:t>
      </w:r>
      <w:r w:rsidRPr="00AF53DE">
        <w:rPr>
          <w:rFonts w:ascii="Simplified Arabic" w:hAnsi="Simplified Arabic" w:cs="Simplified Arabic" w:hint="cs"/>
          <w:b/>
          <w:bCs/>
          <w:sz w:val="28"/>
          <w:szCs w:val="28"/>
          <w:rtl/>
          <w:lang w:bidi="ar-IQ"/>
        </w:rPr>
        <w:t>العالمية،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الجغرافية التطبيقية،</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lang w:bidi="ar-IQ"/>
        </w:rPr>
        <w:t xml:space="preserve"> (https://www.geopratique.com/2020/09/ge.htmi</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29- الجــغرافــية/ قـصتها كما كتبتها المؤلف،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30- جــغرافـــية ا</w:t>
      </w:r>
      <w:r w:rsidRPr="00AF53DE">
        <w:rPr>
          <w:rFonts w:ascii="Simplified Arabic" w:hAnsi="Simplified Arabic" w:cs="Simplified Arabic"/>
          <w:b/>
          <w:bCs/>
          <w:sz w:val="28"/>
          <w:szCs w:val="28"/>
          <w:rtl/>
          <w:lang w:bidi="ar-IQ"/>
        </w:rPr>
        <w:t>ل</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سـياحـة</w:t>
      </w:r>
      <w:r w:rsidRPr="00AF53DE">
        <w:rPr>
          <w:rFonts w:ascii="Simplified Arabic" w:hAnsi="Simplified Arabic" w:cs="Simplified Arabic" w:hint="cs"/>
          <w:b/>
          <w:bCs/>
          <w:sz w:val="28"/>
          <w:szCs w:val="28"/>
          <w:rtl/>
          <w:lang w:bidi="ar-IQ"/>
        </w:rPr>
        <w:t xml:space="preserve"> الحديـثة </w:t>
      </w:r>
      <w:proofErr w:type="spellStart"/>
      <w:r w:rsidRPr="00AF53DE">
        <w:rPr>
          <w:rFonts w:ascii="Simplified Arabic" w:hAnsi="Simplified Arabic" w:cs="Simplified Arabic" w:hint="cs"/>
          <w:b/>
          <w:bCs/>
          <w:sz w:val="28"/>
          <w:szCs w:val="28"/>
          <w:rtl/>
          <w:lang w:bidi="ar-IQ"/>
        </w:rPr>
        <w:t>واقتصادياتها</w:t>
      </w:r>
      <w:proofErr w:type="spellEnd"/>
      <w:r w:rsidRPr="00AF53DE">
        <w:rPr>
          <w:rFonts w:ascii="Simplified Arabic" w:hAnsi="Simplified Arabic" w:cs="Simplified Arabic" w:hint="cs"/>
          <w:b/>
          <w:bCs/>
          <w:sz w:val="28"/>
          <w:szCs w:val="28"/>
          <w:rtl/>
          <w:lang w:bidi="ar-IQ"/>
        </w:rPr>
        <w:t xml:space="preserve">،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مكتبة الاكسير الالكترونية،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 xml:space="preserve"> (https://alexir.org/library.php?id=211)</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31-</w:t>
      </w:r>
      <w:r w:rsidRPr="00AF53DE">
        <w:rPr>
          <w:rFonts w:ascii="Simplified Arabic" w:hAnsi="Simplified Arabic" w:cs="Simplified Arabic"/>
          <w:b/>
          <w:bCs/>
          <w:sz w:val="28"/>
          <w:szCs w:val="28"/>
          <w:rtl/>
          <w:lang w:bidi="ar-IQ"/>
        </w:rPr>
        <w:t xml:space="preserve"> الـج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دراساتها التطبيقية الـمــكانـــيــة و</w:t>
      </w:r>
      <w:r w:rsidRPr="00AF53DE">
        <w:rPr>
          <w:rFonts w:ascii="Simplified Arabic" w:hAnsi="Simplified Arabic" w:cs="Simplified Arabic"/>
          <w:b/>
          <w:bCs/>
          <w:sz w:val="28"/>
          <w:szCs w:val="28"/>
          <w:rtl/>
          <w:lang w:bidi="ar-IQ"/>
        </w:rPr>
        <w:t>أســـس</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نمذجتـها</w:t>
      </w:r>
      <w:proofErr w:type="spellEnd"/>
      <w:r w:rsidRPr="00AF53DE">
        <w:rPr>
          <w:rFonts w:ascii="Simplified Arabic" w:hAnsi="Simplified Arabic" w:cs="Simplified Arabic" w:hint="cs"/>
          <w:b/>
          <w:bCs/>
          <w:sz w:val="28"/>
          <w:szCs w:val="28"/>
          <w:rtl/>
          <w:lang w:bidi="ar-IQ"/>
        </w:rPr>
        <w:t xml:space="preserve">، الطبعة الأولى، </w:t>
      </w:r>
      <w:r w:rsidRPr="00AF53DE">
        <w:rPr>
          <w:rFonts w:ascii="Simplified Arabic" w:hAnsi="Simplified Arabic" w:cs="Simplified Arabic"/>
          <w:b/>
          <w:bCs/>
          <w:sz w:val="28"/>
          <w:szCs w:val="28"/>
          <w:rtl/>
          <w:lang w:bidi="ar-IQ"/>
        </w:rPr>
        <w:t>2020م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32- </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Pr="00AF53DE">
        <w:rPr>
          <w:rFonts w:ascii="Simplified Arabic" w:hAnsi="Simplified Arabic" w:cs="Simplified Arabic" w:hint="cs"/>
          <w:b/>
          <w:bCs/>
          <w:sz w:val="28"/>
          <w:szCs w:val="28"/>
          <w:rtl/>
          <w:lang w:bidi="ar-IQ"/>
        </w:rPr>
        <w:t>ســــــرمــــن</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ر</w:t>
      </w:r>
      <w:r w:rsidRPr="00AF53DE">
        <w:rPr>
          <w:rFonts w:ascii="Simplified Arabic" w:hAnsi="Simplified Arabic" w:cs="Simplified Arabic" w:hint="cs"/>
          <w:b/>
          <w:bCs/>
          <w:sz w:val="28"/>
          <w:szCs w:val="28"/>
          <w:rtl/>
          <w:lang w:bidi="ar-IQ"/>
        </w:rPr>
        <w:t xml:space="preserve">أى ،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33- جغرافية </w:t>
      </w:r>
      <w:r w:rsidRPr="00AF53DE">
        <w:rPr>
          <w:rFonts w:ascii="Simplified Arabic" w:hAnsi="Simplified Arabic" w:cs="Simplified Arabic"/>
          <w:b/>
          <w:bCs/>
          <w:sz w:val="28"/>
          <w:szCs w:val="28"/>
          <w:rtl/>
          <w:lang w:bidi="ar-IQ"/>
        </w:rPr>
        <w:t>النقل</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والتـجارة</w:t>
      </w:r>
      <w:r w:rsidRPr="00AF53DE">
        <w:rPr>
          <w:rFonts w:ascii="Simplified Arabic" w:hAnsi="Simplified Arabic" w:cs="Simplified Arabic" w:hint="cs"/>
          <w:b/>
          <w:bCs/>
          <w:sz w:val="28"/>
          <w:szCs w:val="28"/>
          <w:rtl/>
          <w:lang w:bidi="ar-IQ"/>
        </w:rPr>
        <w:t xml:space="preserve"> العالمية، الطبعة الاولى،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xml:space="preserve">، على موقـــع / </w:t>
      </w:r>
      <w:r w:rsidRPr="00AF53DE">
        <w:rPr>
          <w:rFonts w:ascii="Simplified Arabic" w:hAnsi="Simplified Arabic" w:cs="Simplified Arabic" w:hint="cs"/>
          <w:b/>
          <w:bCs/>
          <w:sz w:val="28"/>
          <w:szCs w:val="28"/>
          <w:u w:val="single"/>
          <w:rtl/>
          <w:lang w:bidi="ar-IQ"/>
        </w:rPr>
        <w:t>مدونة الجغرافـيا: دراسات وابحاث جغرافية</w:t>
      </w:r>
      <w:r w:rsidRPr="00AF53DE">
        <w:rPr>
          <w:rFonts w:ascii="Simplified Arabic" w:hAnsi="Simplified Arabic" w:cs="Simplified Arabic"/>
          <w:b/>
          <w:bCs/>
          <w:sz w:val="28"/>
          <w:szCs w:val="28"/>
          <w:u w:val="single"/>
          <w:rtl/>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w:t>
      </w:r>
      <w:hyperlink r:id="rId14" w:history="1">
        <w:r w:rsidRPr="00AF53DE">
          <w:rPr>
            <w:rFonts w:ascii="Simplified Arabic" w:hAnsi="Simplified Arabic" w:cs="Simplified Arabic"/>
            <w:b/>
            <w:bCs/>
            <w:sz w:val="28"/>
            <w:szCs w:val="28"/>
            <w:lang w:bidi="ar-IQ"/>
          </w:rPr>
          <w:t xml:space="preserve">https://swideg-geography.blogspot.com </w:t>
        </w:r>
      </w:hyperlink>
      <w:r w:rsidRPr="00AF53DE">
        <w:rPr>
          <w:rFonts w:ascii="Simplified Arabic" w:hAnsi="Simplified Arabic" w:cs="Simplified Arabic"/>
          <w:b/>
          <w:bCs/>
          <w:sz w:val="28"/>
          <w:szCs w:val="28"/>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34- ال</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ة رؤيـة علمية شمولية  للمكان والأنسان والزمان،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35- الجغرافية </w:t>
      </w:r>
      <w:proofErr w:type="spellStart"/>
      <w:r w:rsidRPr="00AF53DE">
        <w:rPr>
          <w:rFonts w:ascii="Simplified Arabic" w:hAnsi="Simplified Arabic" w:cs="Simplified Arabic" w:hint="cs"/>
          <w:b/>
          <w:bCs/>
          <w:sz w:val="28"/>
          <w:szCs w:val="28"/>
          <w:rtl/>
          <w:lang w:bidi="ar-IQ"/>
        </w:rPr>
        <w:t>منهجيتها</w:t>
      </w:r>
      <w:proofErr w:type="spellEnd"/>
      <w:r w:rsidRPr="00AF53DE">
        <w:rPr>
          <w:rFonts w:ascii="Simplified Arabic" w:hAnsi="Simplified Arabic" w:cs="Simplified Arabic" w:hint="cs"/>
          <w:b/>
          <w:bCs/>
          <w:sz w:val="28"/>
          <w:szCs w:val="28"/>
          <w:rtl/>
          <w:lang w:bidi="ar-IQ"/>
        </w:rPr>
        <w:t xml:space="preserve"> العلمية وتكنولوجيا المعلوماتية الحديثة،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2020م.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36- </w:t>
      </w:r>
      <w:r w:rsidRPr="00AF53DE">
        <w:rPr>
          <w:rFonts w:ascii="Simplified Arabic" w:hAnsi="Simplified Arabic" w:cs="Simplified Arabic"/>
          <w:b/>
          <w:bCs/>
          <w:sz w:val="28"/>
          <w:szCs w:val="28"/>
          <w:rtl/>
          <w:lang w:bidi="ar-IQ"/>
        </w:rPr>
        <w:t>جـغـرافـــــية النـقـل</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والتجارة </w:t>
      </w:r>
      <w:r w:rsidRPr="00AF53DE">
        <w:rPr>
          <w:rFonts w:ascii="Simplified Arabic" w:hAnsi="Simplified Arabic" w:cs="Simplified Arabic" w:hint="cs"/>
          <w:b/>
          <w:bCs/>
          <w:sz w:val="28"/>
          <w:szCs w:val="28"/>
          <w:rtl/>
          <w:lang w:bidi="ar-IQ"/>
        </w:rPr>
        <w:t>العالمية،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37- الجــغرافــية/ قـصتها كما كتبتها المؤلف،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38- جــغرافـــية ا</w:t>
      </w:r>
      <w:r w:rsidRPr="00AF53DE">
        <w:rPr>
          <w:rFonts w:ascii="Simplified Arabic" w:hAnsi="Simplified Arabic" w:cs="Simplified Arabic"/>
          <w:b/>
          <w:bCs/>
          <w:sz w:val="28"/>
          <w:szCs w:val="28"/>
          <w:rtl/>
          <w:lang w:bidi="ar-IQ"/>
        </w:rPr>
        <w:t>ل</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سـياحـة</w:t>
      </w:r>
      <w:r w:rsidRPr="00AF53DE">
        <w:rPr>
          <w:rFonts w:ascii="Simplified Arabic" w:hAnsi="Simplified Arabic" w:cs="Simplified Arabic" w:hint="cs"/>
          <w:b/>
          <w:bCs/>
          <w:sz w:val="28"/>
          <w:szCs w:val="28"/>
          <w:rtl/>
          <w:lang w:bidi="ar-IQ"/>
        </w:rPr>
        <w:t xml:space="preserve"> الحديـثة </w:t>
      </w:r>
      <w:proofErr w:type="spellStart"/>
      <w:r w:rsidRPr="00AF53DE">
        <w:rPr>
          <w:rFonts w:ascii="Simplified Arabic" w:hAnsi="Simplified Arabic" w:cs="Simplified Arabic" w:hint="cs"/>
          <w:b/>
          <w:bCs/>
          <w:sz w:val="28"/>
          <w:szCs w:val="28"/>
          <w:rtl/>
          <w:lang w:bidi="ar-IQ"/>
        </w:rPr>
        <w:t>واقتصادياتها</w:t>
      </w:r>
      <w:proofErr w:type="spellEnd"/>
      <w:r w:rsidRPr="00AF53DE">
        <w:rPr>
          <w:rFonts w:ascii="Simplified Arabic" w:hAnsi="Simplified Arabic" w:cs="Simplified Arabic" w:hint="cs"/>
          <w:b/>
          <w:bCs/>
          <w:sz w:val="28"/>
          <w:szCs w:val="28"/>
          <w:rtl/>
          <w:lang w:bidi="ar-IQ"/>
        </w:rPr>
        <w:t xml:space="preserve">،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39-</w:t>
      </w:r>
      <w:r w:rsidRPr="00AF53DE">
        <w:rPr>
          <w:rFonts w:ascii="Simplified Arabic" w:hAnsi="Simplified Arabic" w:cs="Simplified Arabic"/>
          <w:b/>
          <w:bCs/>
          <w:sz w:val="28"/>
          <w:szCs w:val="28"/>
          <w:rtl/>
          <w:lang w:bidi="ar-IQ"/>
        </w:rPr>
        <w:t xml:space="preserve"> الـج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دراساتها التطبيقية الـمــكانـــيــة و</w:t>
      </w:r>
      <w:r w:rsidRPr="00AF53DE">
        <w:rPr>
          <w:rFonts w:ascii="Simplified Arabic" w:hAnsi="Simplified Arabic" w:cs="Simplified Arabic"/>
          <w:b/>
          <w:bCs/>
          <w:sz w:val="28"/>
          <w:szCs w:val="28"/>
          <w:rtl/>
          <w:lang w:bidi="ar-IQ"/>
        </w:rPr>
        <w:t>أســـس</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نمذجتـها</w:t>
      </w:r>
      <w:proofErr w:type="spellEnd"/>
      <w:r w:rsidRPr="00AF53DE">
        <w:rPr>
          <w:rFonts w:ascii="Simplified Arabic" w:hAnsi="Simplified Arabic" w:cs="Simplified Arabic" w:hint="cs"/>
          <w:b/>
          <w:bCs/>
          <w:sz w:val="28"/>
          <w:szCs w:val="28"/>
          <w:rtl/>
          <w:lang w:bidi="ar-IQ"/>
        </w:rPr>
        <w:t xml:space="preserve">، الطبعة الأولى، </w:t>
      </w:r>
      <w:r w:rsidRPr="00AF53DE">
        <w:rPr>
          <w:rFonts w:ascii="Simplified Arabic" w:hAnsi="Simplified Arabic" w:cs="Simplified Arabic"/>
          <w:b/>
          <w:bCs/>
          <w:sz w:val="28"/>
          <w:szCs w:val="28"/>
          <w:rtl/>
          <w:lang w:bidi="ar-IQ"/>
        </w:rPr>
        <w:t>2020م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40- </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Pr="00AF53DE">
        <w:rPr>
          <w:rFonts w:ascii="Simplified Arabic" w:hAnsi="Simplified Arabic" w:cs="Simplified Arabic" w:hint="cs"/>
          <w:b/>
          <w:bCs/>
          <w:sz w:val="28"/>
          <w:szCs w:val="28"/>
          <w:rtl/>
          <w:lang w:bidi="ar-IQ"/>
        </w:rPr>
        <w:t>ســــــرمــــن</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ر</w:t>
      </w:r>
      <w:r w:rsidRPr="00AF53DE">
        <w:rPr>
          <w:rFonts w:ascii="Simplified Arabic" w:hAnsi="Simplified Arabic" w:cs="Simplified Arabic" w:hint="cs"/>
          <w:b/>
          <w:bCs/>
          <w:sz w:val="28"/>
          <w:szCs w:val="28"/>
          <w:rtl/>
          <w:lang w:bidi="ar-IQ"/>
        </w:rPr>
        <w:t xml:space="preserve">أى ،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واي باك ميشين</w:t>
      </w:r>
      <w:r w:rsidR="00BB32F1">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hint="cs"/>
          <w:b/>
          <w:bCs/>
          <w:sz w:val="28"/>
          <w:szCs w:val="28"/>
          <w:u w:val="single"/>
          <w:rtl/>
          <w:lang w:bidi="ar-IQ"/>
        </w:rPr>
        <w:t>(ارشيف الانترنت)،</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 xml:space="preserve"> (</w:t>
      </w:r>
      <w:r w:rsidRPr="00AF53DE">
        <w:t xml:space="preserve"> </w:t>
      </w:r>
      <w:hyperlink r:id="rId15" w:history="1">
        <w:r w:rsidRPr="00AF53DE">
          <w:rPr>
            <w:rFonts w:ascii="Simplified Arabic" w:hAnsi="Simplified Arabic" w:cs="Simplified Arabic"/>
            <w:b/>
            <w:bCs/>
            <w:sz w:val="28"/>
            <w:szCs w:val="28"/>
            <w:lang w:bidi="ar-IQ"/>
          </w:rPr>
          <w:t>https://www.archive.org</w:t>
        </w:r>
      </w:hyperlink>
      <w:r w:rsidRPr="00AF53DE">
        <w:rPr>
          <w:rFonts w:ascii="Simplified Arabic" w:hAnsi="Simplified Arabic" w:cs="Simplified Arabic"/>
          <w:b/>
          <w:bCs/>
          <w:sz w:val="28"/>
          <w:szCs w:val="28"/>
          <w:lang w:bidi="ar-IQ"/>
        </w:rPr>
        <w:t>/detail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41- </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ة النقل وتطبيقاتها الحاسوبية،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42- ال</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ة التاريخية لتشكيل نقابات الاشراف،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43- ال</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 xml:space="preserve">ة التاريخية </w:t>
      </w:r>
      <w:proofErr w:type="spellStart"/>
      <w:r w:rsidRPr="00AF53DE">
        <w:rPr>
          <w:rFonts w:ascii="Simplified Arabic" w:hAnsi="Simplified Arabic" w:cs="Simplified Arabic" w:hint="cs"/>
          <w:b/>
          <w:bCs/>
          <w:sz w:val="28"/>
          <w:szCs w:val="28"/>
          <w:rtl/>
          <w:lang w:bidi="ar-IQ"/>
        </w:rPr>
        <w:t>سرمن</w:t>
      </w:r>
      <w:proofErr w:type="spellEnd"/>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راى</w:t>
      </w:r>
      <w:proofErr w:type="spellEnd"/>
      <w:r w:rsidRPr="00AF53DE">
        <w:rPr>
          <w:rFonts w:ascii="Simplified Arabic" w:hAnsi="Simplified Arabic" w:cs="Simplified Arabic" w:hint="cs"/>
          <w:b/>
          <w:bCs/>
          <w:sz w:val="28"/>
          <w:szCs w:val="28"/>
          <w:rtl/>
          <w:lang w:bidi="ar-IQ"/>
        </w:rPr>
        <w:t xml:space="preserve"> وسامراء،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44- الجغرافية الاقتصادية والمتغيرات الدولية المعاصرة،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2018م.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45-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تطبيقاتها الاقتصادية الحديثة واستخدام البرمجيات، الطبع</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2016م.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46- الاساس النظري للجــغرافـــية ا</w:t>
      </w:r>
      <w:r w:rsidRPr="00AF53DE">
        <w:rPr>
          <w:rFonts w:ascii="Simplified Arabic" w:hAnsi="Simplified Arabic" w:cs="Simplified Arabic"/>
          <w:b/>
          <w:bCs/>
          <w:sz w:val="28"/>
          <w:szCs w:val="28"/>
          <w:rtl/>
          <w:lang w:bidi="ar-IQ"/>
        </w:rPr>
        <w:t>ل</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سـياحـة</w:t>
      </w:r>
      <w:r w:rsidRPr="00AF53DE">
        <w:rPr>
          <w:rFonts w:ascii="Simplified Arabic" w:hAnsi="Simplified Arabic" w:cs="Simplified Arabic" w:hint="cs"/>
          <w:b/>
          <w:bCs/>
          <w:sz w:val="28"/>
          <w:szCs w:val="28"/>
          <w:rtl/>
          <w:lang w:bidi="ar-IQ"/>
        </w:rPr>
        <w:t xml:space="preserve"> وتطبيقاتها، الطبعة الاولى،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47-</w:t>
      </w:r>
      <w:r w:rsidRPr="00AF53DE">
        <w:rPr>
          <w:rFonts w:ascii="Simplified Arabic" w:hAnsi="Simplified Arabic" w:cs="Simplified Arabic"/>
          <w:b/>
          <w:bCs/>
          <w:sz w:val="28"/>
          <w:szCs w:val="28"/>
          <w:rtl/>
          <w:lang w:bidi="ar-IQ"/>
        </w:rPr>
        <w:t xml:space="preserve"> الـج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دراساتها التطبيقية الـمــكانـــيــة و</w:t>
      </w:r>
      <w:r w:rsidRPr="00AF53DE">
        <w:rPr>
          <w:rFonts w:ascii="Simplified Arabic" w:hAnsi="Simplified Arabic" w:cs="Simplified Arabic"/>
          <w:b/>
          <w:bCs/>
          <w:sz w:val="28"/>
          <w:szCs w:val="28"/>
          <w:rtl/>
          <w:lang w:bidi="ar-IQ"/>
        </w:rPr>
        <w:t>أســـس</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نمذجتـها</w:t>
      </w:r>
      <w:proofErr w:type="spellEnd"/>
      <w:r w:rsidRPr="00AF53DE">
        <w:rPr>
          <w:rFonts w:ascii="Simplified Arabic" w:hAnsi="Simplified Arabic" w:cs="Simplified Arabic" w:hint="cs"/>
          <w:b/>
          <w:bCs/>
          <w:sz w:val="28"/>
          <w:szCs w:val="28"/>
          <w:rtl/>
          <w:lang w:bidi="ar-IQ"/>
        </w:rPr>
        <w:t xml:space="preserve">، الطبعة الأولى، </w:t>
      </w:r>
      <w:r w:rsidRPr="00AF53DE">
        <w:rPr>
          <w:rFonts w:ascii="Simplified Arabic" w:hAnsi="Simplified Arabic" w:cs="Simplified Arabic"/>
          <w:b/>
          <w:bCs/>
          <w:sz w:val="28"/>
          <w:szCs w:val="28"/>
          <w:rtl/>
          <w:lang w:bidi="ar-IQ"/>
        </w:rPr>
        <w:t>2020م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48- </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Pr="00AF53DE">
        <w:rPr>
          <w:rFonts w:ascii="Simplified Arabic" w:hAnsi="Simplified Arabic" w:cs="Simplified Arabic" w:hint="cs"/>
          <w:b/>
          <w:bCs/>
          <w:sz w:val="28"/>
          <w:szCs w:val="28"/>
          <w:rtl/>
          <w:lang w:bidi="ar-IQ"/>
        </w:rPr>
        <w:t>ســــــرمــــن</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ر</w:t>
      </w:r>
      <w:r w:rsidRPr="00AF53DE">
        <w:rPr>
          <w:rFonts w:ascii="Simplified Arabic" w:hAnsi="Simplified Arabic" w:cs="Simplified Arabic" w:hint="cs"/>
          <w:b/>
          <w:bCs/>
          <w:sz w:val="28"/>
          <w:szCs w:val="28"/>
          <w:rtl/>
          <w:lang w:bidi="ar-IQ"/>
        </w:rPr>
        <w:t xml:space="preserve">أى،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49- جغرافية </w:t>
      </w:r>
      <w:r w:rsidRPr="00AF53DE">
        <w:rPr>
          <w:rFonts w:ascii="Simplified Arabic" w:hAnsi="Simplified Arabic" w:cs="Simplified Arabic"/>
          <w:b/>
          <w:bCs/>
          <w:sz w:val="28"/>
          <w:szCs w:val="28"/>
          <w:rtl/>
          <w:lang w:bidi="ar-IQ"/>
        </w:rPr>
        <w:t>النقل</w:t>
      </w:r>
      <w:r w:rsidRPr="00AF53DE">
        <w:rPr>
          <w:rFonts w:ascii="Simplified Arabic" w:hAnsi="Simplified Arabic" w:cs="Simplified Arabic" w:hint="cs"/>
          <w:b/>
          <w:bCs/>
          <w:sz w:val="28"/>
          <w:szCs w:val="28"/>
          <w:rtl/>
          <w:lang w:bidi="ar-IQ"/>
        </w:rPr>
        <w:t xml:space="preserve">  المتقدمة للدراسات العليا، الطبعة الاولى،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14</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50- ال</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راف</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w:t>
      </w:r>
      <w:r w:rsidRPr="00AF53DE">
        <w:rPr>
          <w:rFonts w:ascii="Simplified Arabic" w:hAnsi="Simplified Arabic" w:cs="Simplified Arabic" w:hint="cs"/>
          <w:b/>
          <w:bCs/>
          <w:sz w:val="28"/>
          <w:szCs w:val="28"/>
          <w:rtl/>
          <w:lang w:bidi="ar-IQ"/>
        </w:rPr>
        <w:t>ة رؤيـة علمية شمولية  للمكان والأنسان والزمان،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51- الجغرافية </w:t>
      </w:r>
      <w:proofErr w:type="spellStart"/>
      <w:r w:rsidRPr="00AF53DE">
        <w:rPr>
          <w:rFonts w:ascii="Simplified Arabic" w:hAnsi="Simplified Arabic" w:cs="Simplified Arabic" w:hint="cs"/>
          <w:b/>
          <w:bCs/>
          <w:sz w:val="28"/>
          <w:szCs w:val="28"/>
          <w:rtl/>
          <w:lang w:bidi="ar-IQ"/>
        </w:rPr>
        <w:t>منهجيتها</w:t>
      </w:r>
      <w:proofErr w:type="spellEnd"/>
      <w:r w:rsidRPr="00AF53DE">
        <w:rPr>
          <w:rFonts w:ascii="Simplified Arabic" w:hAnsi="Simplified Arabic" w:cs="Simplified Arabic" w:hint="cs"/>
          <w:b/>
          <w:bCs/>
          <w:sz w:val="28"/>
          <w:szCs w:val="28"/>
          <w:rtl/>
          <w:lang w:bidi="ar-IQ"/>
        </w:rPr>
        <w:t xml:space="preserve"> العلمية وتكنولوجيا المعلوماتية الحديثة،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2020م.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52- </w:t>
      </w:r>
      <w:r w:rsidRPr="00AF53DE">
        <w:rPr>
          <w:rFonts w:ascii="Simplified Arabic" w:hAnsi="Simplified Arabic" w:cs="Simplified Arabic"/>
          <w:b/>
          <w:bCs/>
          <w:sz w:val="28"/>
          <w:szCs w:val="28"/>
          <w:rtl/>
          <w:lang w:bidi="ar-IQ"/>
        </w:rPr>
        <w:t>جـغـرافـــــية النـقـل</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والتجارة </w:t>
      </w:r>
      <w:r w:rsidRPr="00AF53DE">
        <w:rPr>
          <w:rFonts w:ascii="Simplified Arabic" w:hAnsi="Simplified Arabic" w:cs="Simplified Arabic" w:hint="cs"/>
          <w:b/>
          <w:bCs/>
          <w:sz w:val="28"/>
          <w:szCs w:val="28"/>
          <w:rtl/>
          <w:lang w:bidi="ar-IQ"/>
        </w:rPr>
        <w:t>العالمية،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53- الجــغرافــية/ قـصتها كما كتبتها المؤلف،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2020م.</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54- جــغرافـــية ا</w:t>
      </w:r>
      <w:r w:rsidRPr="00AF53DE">
        <w:rPr>
          <w:rFonts w:ascii="Simplified Arabic" w:hAnsi="Simplified Arabic" w:cs="Simplified Arabic"/>
          <w:b/>
          <w:bCs/>
          <w:sz w:val="28"/>
          <w:szCs w:val="28"/>
          <w:rtl/>
          <w:lang w:bidi="ar-IQ"/>
        </w:rPr>
        <w:t>ل</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سـياحـة</w:t>
      </w:r>
      <w:r w:rsidRPr="00AF53DE">
        <w:rPr>
          <w:rFonts w:ascii="Simplified Arabic" w:hAnsi="Simplified Arabic" w:cs="Simplified Arabic" w:hint="cs"/>
          <w:b/>
          <w:bCs/>
          <w:sz w:val="28"/>
          <w:szCs w:val="28"/>
          <w:rtl/>
          <w:lang w:bidi="ar-IQ"/>
        </w:rPr>
        <w:t xml:space="preserve"> الحديـثة </w:t>
      </w:r>
      <w:proofErr w:type="spellStart"/>
      <w:r w:rsidRPr="00AF53DE">
        <w:rPr>
          <w:rFonts w:ascii="Simplified Arabic" w:hAnsi="Simplified Arabic" w:cs="Simplified Arabic" w:hint="cs"/>
          <w:b/>
          <w:bCs/>
          <w:sz w:val="28"/>
          <w:szCs w:val="28"/>
          <w:rtl/>
          <w:lang w:bidi="ar-IQ"/>
        </w:rPr>
        <w:t>واقتصادياتها</w:t>
      </w:r>
      <w:proofErr w:type="spellEnd"/>
      <w:r w:rsidRPr="00AF53DE">
        <w:rPr>
          <w:rFonts w:ascii="Simplified Arabic" w:hAnsi="Simplified Arabic" w:cs="Simplified Arabic" w:hint="cs"/>
          <w:b/>
          <w:bCs/>
          <w:sz w:val="28"/>
          <w:szCs w:val="28"/>
          <w:rtl/>
          <w:lang w:bidi="ar-IQ"/>
        </w:rPr>
        <w:t xml:space="preserve">،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55- الجغرافية ودراساتها التطبيقية /الاقتصادية،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2011م. </w:t>
      </w:r>
      <w:r w:rsidRPr="00AF53DE">
        <w:rPr>
          <w:rFonts w:ascii="Simplified Arabic" w:hAnsi="Simplified Arabic" w:cs="Simplified Arabic"/>
          <w:b/>
          <w:bCs/>
          <w:sz w:val="28"/>
          <w:szCs w:val="28"/>
          <w:rtl/>
          <w:lang w:bidi="ar-IQ"/>
        </w:rPr>
        <w:t xml:space="preserve">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56- </w:t>
      </w:r>
      <w:r w:rsidRPr="00AF53DE">
        <w:rPr>
          <w:rFonts w:ascii="Simplified Arabic" w:hAnsi="Simplified Arabic" w:cs="Simplified Arabic"/>
          <w:b/>
          <w:bCs/>
          <w:sz w:val="28"/>
          <w:szCs w:val="28"/>
          <w:rtl/>
          <w:lang w:bidi="ar-IQ"/>
        </w:rPr>
        <w:t>ج</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غرافـ</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يـة</w:t>
      </w:r>
      <w:r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Pr="00AF53DE">
        <w:rPr>
          <w:rFonts w:ascii="Simplified Arabic" w:hAnsi="Simplified Arabic" w:cs="Simplified Arabic" w:hint="cs"/>
          <w:b/>
          <w:bCs/>
          <w:sz w:val="28"/>
          <w:szCs w:val="28"/>
          <w:rtl/>
          <w:lang w:bidi="ar-IQ"/>
        </w:rPr>
        <w:t>ســــــرمــــن</w:t>
      </w:r>
      <w:proofErr w:type="spellEnd"/>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ر</w:t>
      </w:r>
      <w:r w:rsidRPr="00AF53DE">
        <w:rPr>
          <w:rFonts w:ascii="Simplified Arabic" w:hAnsi="Simplified Arabic" w:cs="Simplified Arabic" w:hint="cs"/>
          <w:b/>
          <w:bCs/>
          <w:sz w:val="28"/>
          <w:szCs w:val="28"/>
          <w:rtl/>
          <w:lang w:bidi="ar-IQ"/>
        </w:rPr>
        <w:t xml:space="preserve">أى ، الطبعة الثانية،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20</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57- الجغرافية وتكنولوجيا النقل العالمي واتجاهات التجارة الدولية،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الأولى، 2015م.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58- الجــغرافــية وتطبيقات التقنيات الكمية وتكنولوجيا المعلوماتية،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2019م.</w:t>
      </w:r>
    </w:p>
    <w:p w:rsid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59- ال</w:t>
      </w:r>
      <w:r w:rsidRPr="00AF53DE">
        <w:rPr>
          <w:rFonts w:ascii="Simplified Arabic" w:hAnsi="Simplified Arabic" w:cs="Simplified Arabic"/>
          <w:b/>
          <w:bCs/>
          <w:sz w:val="28"/>
          <w:szCs w:val="28"/>
          <w:rtl/>
          <w:lang w:bidi="ar-IQ"/>
        </w:rPr>
        <w:t xml:space="preserve">جـغـرافـــــية </w:t>
      </w:r>
      <w:r w:rsidRPr="00AF53DE">
        <w:rPr>
          <w:rFonts w:ascii="Simplified Arabic" w:hAnsi="Simplified Arabic" w:cs="Simplified Arabic" w:hint="cs"/>
          <w:b/>
          <w:bCs/>
          <w:sz w:val="28"/>
          <w:szCs w:val="28"/>
          <w:rtl/>
          <w:lang w:bidi="ar-IQ"/>
        </w:rPr>
        <w:t>وافاقها العلمية، الطبعة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الأولى، 2011م.</w:t>
      </w:r>
    </w:p>
    <w:p w:rsidR="00AF53DE" w:rsidRDefault="00AF53DE" w:rsidP="005E5455">
      <w:pPr>
        <w:shd w:val="clear" w:color="auto" w:fill="FFFFFF" w:themeFill="background1"/>
        <w:tabs>
          <w:tab w:val="left" w:pos="-101"/>
          <w:tab w:val="left" w:pos="6671"/>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60- الجــغرافـــية واساليب البحث المعاصر، الطبعة الاولى، </w:t>
      </w:r>
      <w:r w:rsidRPr="00AF53DE">
        <w:rPr>
          <w:rFonts w:ascii="Simplified Arabic" w:hAnsi="Simplified Arabic" w:cs="Simplified Arabic"/>
          <w:b/>
          <w:bCs/>
          <w:sz w:val="28"/>
          <w:szCs w:val="28"/>
          <w:rtl/>
          <w:lang w:bidi="ar-IQ"/>
        </w:rPr>
        <w:t>20</w:t>
      </w:r>
      <w:r w:rsidRPr="00AF53DE">
        <w:rPr>
          <w:rFonts w:ascii="Simplified Arabic" w:hAnsi="Simplified Arabic" w:cs="Simplified Arabic" w:hint="cs"/>
          <w:b/>
          <w:bCs/>
          <w:sz w:val="28"/>
          <w:szCs w:val="28"/>
          <w:rtl/>
          <w:lang w:bidi="ar-IQ"/>
        </w:rPr>
        <w:t>12</w:t>
      </w:r>
      <w:r w:rsidRPr="00AF53DE">
        <w:rPr>
          <w:rFonts w:ascii="Simplified Arabic" w:hAnsi="Simplified Arabic" w:cs="Simplified Arabic"/>
          <w:b/>
          <w:bCs/>
          <w:sz w:val="28"/>
          <w:szCs w:val="28"/>
          <w:rtl/>
          <w:lang w:bidi="ar-IQ"/>
        </w:rPr>
        <w:t>م</w:t>
      </w:r>
      <w:r w:rsidRPr="00AF53DE">
        <w:rPr>
          <w:rFonts w:ascii="Simplified Arabic" w:hAnsi="Simplified Arabic" w:cs="Simplified Arabic" w:hint="cs"/>
          <w:b/>
          <w:bCs/>
          <w:sz w:val="28"/>
          <w:szCs w:val="28"/>
          <w:rtl/>
          <w:lang w:bidi="ar-IQ"/>
        </w:rPr>
        <w:t>.</w:t>
      </w:r>
      <w:r w:rsidR="005E5455">
        <w:rPr>
          <w:rFonts w:ascii="Simplified Arabic" w:hAnsi="Simplified Arabic" w:cs="Simplified Arabic"/>
          <w:b/>
          <w:bCs/>
          <w:sz w:val="28"/>
          <w:szCs w:val="28"/>
          <w:rtl/>
          <w:lang w:bidi="ar-IQ"/>
        </w:rPr>
        <w:tab/>
      </w:r>
    </w:p>
    <w:p w:rsidR="00B234EC" w:rsidRDefault="00B234EC" w:rsidP="005E5455">
      <w:pPr>
        <w:shd w:val="clear" w:color="auto" w:fill="FFFFFF" w:themeFill="background1"/>
        <w:tabs>
          <w:tab w:val="left" w:pos="-101"/>
          <w:tab w:val="left" w:pos="6671"/>
        </w:tabs>
        <w:ind w:left="-101"/>
        <w:rPr>
          <w:rFonts w:ascii="Simplified Arabic" w:hAnsi="Simplified Arabic" w:cs="Simplified Arabic"/>
          <w:b/>
          <w:bCs/>
          <w:sz w:val="28"/>
          <w:szCs w:val="28"/>
          <w:rtl/>
          <w:lang w:bidi="ar-IQ"/>
        </w:rPr>
      </w:pPr>
    </w:p>
    <w:p w:rsidR="005E5455" w:rsidRPr="00AF53DE" w:rsidRDefault="005E5455" w:rsidP="005E5455">
      <w:pPr>
        <w:shd w:val="clear" w:color="auto" w:fill="FFFFFF" w:themeFill="background1"/>
        <w:tabs>
          <w:tab w:val="left" w:pos="-101"/>
          <w:tab w:val="left" w:pos="6671"/>
        </w:tabs>
        <w:ind w:left="-101"/>
        <w:rPr>
          <w:rFonts w:ascii="Simplified Arabic" w:hAnsi="Simplified Arabic" w:cs="Simplified Arabic"/>
          <w:b/>
          <w:bCs/>
          <w:sz w:val="28"/>
          <w:szCs w:val="28"/>
          <w:rtl/>
          <w:lang w:bidi="ar-IQ"/>
        </w:rPr>
      </w:pPr>
    </w:p>
    <w:p w:rsidR="005651AE" w:rsidRPr="005651AE" w:rsidRDefault="005651AE" w:rsidP="005651AE">
      <w:pPr>
        <w:tabs>
          <w:tab w:val="left" w:pos="-1"/>
          <w:tab w:val="left" w:pos="7652"/>
          <w:tab w:val="left" w:pos="8533"/>
        </w:tabs>
        <w:ind w:left="-101"/>
        <w:jc w:val="both"/>
        <w:rPr>
          <w:rFonts w:ascii="Simplified Arabic" w:hAnsi="Simplified Arabic" w:cs="Simplified Arabic"/>
          <w:b/>
          <w:bCs/>
          <w:sz w:val="28"/>
          <w:szCs w:val="28"/>
          <w:u w:val="single"/>
          <w:rtl/>
          <w:lang w:bidi="ar-IQ"/>
        </w:rPr>
      </w:pPr>
      <w:r w:rsidRPr="005651AE">
        <w:rPr>
          <w:rFonts w:ascii="Simplified Arabic" w:hAnsi="Simplified Arabic" w:cs="Simplified Arabic"/>
          <w:b/>
          <w:bCs/>
          <w:sz w:val="28"/>
          <w:szCs w:val="28"/>
          <w:u w:val="single"/>
          <w:rtl/>
          <w:lang w:bidi="ar-IQ"/>
        </w:rPr>
        <w:t xml:space="preserve">نسخ </w:t>
      </w:r>
      <w:r w:rsidRPr="005651AE">
        <w:rPr>
          <w:rFonts w:ascii="Simplified Arabic" w:hAnsi="Simplified Arabic" w:cs="Simplified Arabic"/>
          <w:b/>
          <w:bCs/>
          <w:sz w:val="28"/>
          <w:szCs w:val="28"/>
          <w:u w:val="single"/>
          <w:lang w:bidi="ar-IQ"/>
        </w:rPr>
        <w:t xml:space="preserve"> </w:t>
      </w:r>
      <w:r w:rsidRPr="005651AE">
        <w:rPr>
          <w:rFonts w:ascii="Simplified Arabic" w:hAnsi="Simplified Arabic" w:cs="Simplified Arabic"/>
          <w:b/>
          <w:bCs/>
          <w:sz w:val="28"/>
          <w:szCs w:val="28"/>
          <w:u w:val="single"/>
          <w:rtl/>
          <w:lang w:bidi="ar-IQ"/>
        </w:rPr>
        <w:t>محفوظة، 2020، على موقـــع /قاعـدة الكتب</w:t>
      </w:r>
      <w:r>
        <w:rPr>
          <w:rFonts w:ascii="Simplified Arabic" w:hAnsi="Simplified Arabic" w:cs="Simplified Arabic" w:hint="cs"/>
          <w:b/>
          <w:bCs/>
          <w:sz w:val="28"/>
          <w:szCs w:val="28"/>
          <w:u w:val="single"/>
          <w:rtl/>
          <w:lang w:bidi="ar-IQ"/>
        </w:rPr>
        <w:t xml:space="preserve">، </w:t>
      </w:r>
      <w:r w:rsidRPr="005651AE">
        <w:rPr>
          <w:rFonts w:ascii="Simplified Arabic" w:hAnsi="Simplified Arabic" w:cs="Simplified Arabic"/>
          <w:b/>
          <w:bCs/>
          <w:sz w:val="28"/>
          <w:szCs w:val="28"/>
          <w:u w:val="single"/>
          <w:rtl/>
          <w:lang w:bidi="ar-IQ"/>
        </w:rPr>
        <w:t xml:space="preserve">عبدالله بن ناصر </w:t>
      </w:r>
      <w:proofErr w:type="spellStart"/>
      <w:r w:rsidRPr="005651AE">
        <w:rPr>
          <w:rFonts w:ascii="Simplified Arabic" w:hAnsi="Simplified Arabic" w:cs="Simplified Arabic"/>
          <w:b/>
          <w:bCs/>
          <w:sz w:val="28"/>
          <w:szCs w:val="28"/>
          <w:u w:val="single"/>
          <w:rtl/>
          <w:lang w:bidi="ar-IQ"/>
        </w:rPr>
        <w:t>الوليعي</w:t>
      </w:r>
      <w:proofErr w:type="spellEnd"/>
      <w:r w:rsidRPr="005651AE">
        <w:rPr>
          <w:rFonts w:ascii="Simplified Arabic" w:hAnsi="Simplified Arabic" w:cs="Simplified Arabic"/>
          <w:b/>
          <w:bCs/>
          <w:sz w:val="28"/>
          <w:szCs w:val="28"/>
          <w:u w:val="single"/>
          <w:rtl/>
          <w:lang w:bidi="ar-IQ"/>
        </w:rPr>
        <w:t>،</w:t>
      </w:r>
    </w:p>
    <w:p w:rsidR="005651AE" w:rsidRPr="005651AE" w:rsidRDefault="005651AE" w:rsidP="005651AE">
      <w:pPr>
        <w:tabs>
          <w:tab w:val="left" w:pos="-1"/>
          <w:tab w:val="left" w:pos="7652"/>
          <w:tab w:val="left" w:pos="8533"/>
        </w:tabs>
        <w:ind w:left="-101"/>
        <w:jc w:val="both"/>
        <w:rPr>
          <w:rFonts w:ascii="Simplified Arabic" w:hAnsi="Simplified Arabic" w:cs="Simplified Arabic"/>
          <w:b/>
          <w:bCs/>
          <w:sz w:val="28"/>
          <w:szCs w:val="28"/>
          <w:rtl/>
          <w:lang w:bidi="ar-IQ"/>
        </w:rPr>
      </w:pPr>
      <w:r w:rsidRPr="005651AE">
        <w:rPr>
          <w:rFonts w:ascii="Simplified Arabic" w:hAnsi="Simplified Arabic" w:cs="Simplified Arabic"/>
          <w:b/>
          <w:bCs/>
          <w:sz w:val="28"/>
          <w:szCs w:val="28"/>
          <w:lang w:bidi="ar-IQ"/>
        </w:rPr>
        <w:t>(</w:t>
      </w:r>
      <w:hyperlink r:id="rId16" w:history="1">
        <w:r w:rsidRPr="005651AE">
          <w:rPr>
            <w:rFonts w:ascii="Simplified Arabic" w:hAnsi="Simplified Arabic" w:cs="Simplified Arabic"/>
            <w:b/>
            <w:bCs/>
            <w:sz w:val="28"/>
            <w:szCs w:val="28"/>
            <w:lang w:bidi="ar-IQ"/>
          </w:rPr>
          <w:t xml:space="preserve">https://www.alwelaie.com </w:t>
        </w:r>
      </w:hyperlink>
      <w:r w:rsidRPr="005651AE">
        <w:rPr>
          <w:rFonts w:ascii="Simplified Arabic" w:hAnsi="Simplified Arabic" w:cs="Simplified Arabic"/>
          <w:b/>
          <w:bCs/>
          <w:sz w:val="28"/>
          <w:szCs w:val="28"/>
          <w:lang w:bidi="ar-IQ"/>
        </w:rPr>
        <w:t>)</w:t>
      </w: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u w:val="single"/>
          <w:rtl/>
          <w:lang w:bidi="ar-IQ"/>
        </w:rPr>
      </w:pP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61</w:t>
      </w:r>
      <w:r w:rsidRPr="00AF53DE">
        <w:rPr>
          <w:rFonts w:ascii="Simplified Arabic" w:hAnsi="Simplified Arabic" w:cs="Simplified Arabic" w:hint="cs"/>
          <w:b/>
          <w:bCs/>
          <w:sz w:val="28"/>
          <w:szCs w:val="28"/>
          <w:rtl/>
          <w:lang w:bidi="ar-IQ"/>
        </w:rPr>
        <w:t>-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وأساليب البحث المعاصرة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62</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الجـــغرافــــيـا ودراساتــــــها التطبيقية</w:t>
      </w:r>
      <w:r w:rsidRPr="00AF53DE">
        <w:rPr>
          <w:rFonts w:ascii="Simplified Arabic" w:hAnsi="Simplified Arabic" w:cs="Simplified Arabic" w:hint="cs"/>
          <w:b/>
          <w:bCs/>
          <w:sz w:val="28"/>
          <w:szCs w:val="28"/>
          <w:rtl/>
          <w:lang w:bidi="ar-IQ"/>
        </w:rPr>
        <w:t xml:space="preserve"> 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2013.</w:t>
      </w: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63</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جـغـرافـية النـقـل المعاصرة/</w:t>
      </w:r>
      <w:r w:rsidRPr="00AF53DE">
        <w:rPr>
          <w:rFonts w:ascii="Simplified Arabic" w:hAnsi="Simplified Arabic" w:cs="Simplified Arabic" w:hint="cs"/>
          <w:b/>
          <w:bCs/>
          <w:sz w:val="28"/>
          <w:szCs w:val="28"/>
          <w:rtl/>
          <w:lang w:bidi="ar-IQ"/>
        </w:rPr>
        <w:t xml:space="preserve"> وتطبيقاتها الحاسـوبــي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/الأردن، 2014.</w:t>
      </w: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64</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سرمن</w:t>
      </w:r>
      <w:proofErr w:type="spellEnd"/>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راى</w:t>
      </w:r>
      <w:proofErr w:type="spellEnd"/>
      <w:r w:rsidRPr="00AF53DE">
        <w:rPr>
          <w:rFonts w:ascii="Simplified Arabic" w:hAnsi="Simplified Arabic" w:cs="Simplified Arabic" w:hint="cs"/>
          <w:b/>
          <w:bCs/>
          <w:sz w:val="28"/>
          <w:szCs w:val="28"/>
          <w:rtl/>
          <w:lang w:bidi="ar-IQ"/>
        </w:rPr>
        <w:t xml:space="preserve"> العاصمة العربية الإسلامية،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2014.</w:t>
      </w:r>
    </w:p>
    <w:p w:rsidR="005E5455" w:rsidRPr="00AF53DE" w:rsidRDefault="005E5455" w:rsidP="005E5455">
      <w:pPr>
        <w:tabs>
          <w:tab w:val="left" w:pos="-10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65</w:t>
      </w:r>
      <w:r w:rsidRPr="00AF53DE">
        <w:rPr>
          <w:rFonts w:ascii="Simplified Arabic" w:hAnsi="Simplified Arabic" w:cs="Simplified Arabic" w:hint="cs"/>
          <w:b/>
          <w:bCs/>
          <w:sz w:val="28"/>
          <w:szCs w:val="28"/>
          <w:rtl/>
          <w:lang w:bidi="ar-IQ"/>
        </w:rPr>
        <w:t xml:space="preserve">- تـكـنولوجـيا النـقل العـالمي/ واتـجاهات التـجارة الدولية الحديثة، </w:t>
      </w:r>
      <w:r w:rsidRPr="00AF53DE">
        <w:rPr>
          <w:rFonts w:ascii="Simplified Arabic" w:hAnsi="Simplified Arabic" w:cs="Simplified Arabic"/>
          <w:b/>
          <w:bCs/>
          <w:sz w:val="28"/>
          <w:szCs w:val="28"/>
          <w:rtl/>
          <w:lang w:bidi="ar-IQ"/>
        </w:rPr>
        <w:t>دار اليازوري</w:t>
      </w:r>
      <w:r w:rsidRPr="00AF53DE">
        <w:rPr>
          <w:rFonts w:ascii="Simplified Arabic" w:eastAsia="Calibri" w:hAnsi="Simplified Arabic" w:cs="Simplified Arabic" w:hint="cs"/>
          <w:b/>
          <w:bCs/>
          <w:sz w:val="28"/>
          <w:szCs w:val="28"/>
          <w:rtl/>
          <w:lang w:eastAsia="en-US" w:bidi="ar-IQ"/>
        </w:rPr>
        <w:t xml:space="preserve"> العلمية</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عمان</w:t>
      </w:r>
      <w:r w:rsidRPr="00AF53DE">
        <w:rPr>
          <w:rFonts w:ascii="Simplified Arabic" w:hAnsi="Simplified Arabic" w:cs="Simplified Arabic" w:hint="cs"/>
          <w:b/>
          <w:bCs/>
          <w:sz w:val="28"/>
          <w:szCs w:val="28"/>
          <w:rtl/>
          <w:lang w:bidi="ar-IQ"/>
        </w:rPr>
        <w:t>/الأردن، 2015.</w:t>
      </w:r>
    </w:p>
    <w:p w:rsidR="005E5455" w:rsidRPr="00AF53DE" w:rsidRDefault="005E5455" w:rsidP="005E5455">
      <w:pPr>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6</w:t>
      </w:r>
      <w:r>
        <w:rPr>
          <w:rFonts w:ascii="Simplified Arabic" w:hAnsi="Simplified Arabic" w:cs="Simplified Arabic" w:hint="cs"/>
          <w:b/>
          <w:bCs/>
          <w:sz w:val="28"/>
          <w:szCs w:val="28"/>
          <w:rtl/>
          <w:lang w:bidi="ar-IQ"/>
        </w:rPr>
        <w:t>6</w:t>
      </w:r>
      <w:r w:rsidRPr="00AF53DE">
        <w:rPr>
          <w:rFonts w:ascii="Simplified Arabic" w:hAnsi="Simplified Arabic" w:cs="Simplified Arabic" w:hint="cs"/>
          <w:b/>
          <w:bCs/>
          <w:sz w:val="28"/>
          <w:szCs w:val="28"/>
          <w:rtl/>
          <w:lang w:bidi="ar-IQ"/>
        </w:rPr>
        <w:t>-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وأفـــاق </w:t>
      </w:r>
      <w:r w:rsidRPr="00AF53DE">
        <w:rPr>
          <w:rFonts w:ascii="Simplified Arabic" w:hAnsi="Simplified Arabic" w:cs="Simplified Arabic"/>
          <w:b/>
          <w:bCs/>
          <w:sz w:val="28"/>
          <w:szCs w:val="28"/>
          <w:rtl/>
          <w:lang w:bidi="ar-IQ"/>
        </w:rPr>
        <w:t>التنمية</w:t>
      </w:r>
      <w:r w:rsidRPr="00AF53DE">
        <w:rPr>
          <w:rFonts w:ascii="Simplified Arabic" w:hAnsi="Simplified Arabic" w:cs="Simplified Arabic" w:hint="cs"/>
          <w:b/>
          <w:bCs/>
          <w:sz w:val="28"/>
          <w:szCs w:val="28"/>
          <w:rtl/>
          <w:lang w:bidi="ar-IQ"/>
        </w:rPr>
        <w:t xml:space="preserve"> المستدامة، </w:t>
      </w:r>
      <w:r w:rsidRPr="00AF53DE">
        <w:rPr>
          <w:rFonts w:ascii="Simplified Arabic" w:hAnsi="Simplified Arabic" w:cs="Simplified Arabic"/>
          <w:b/>
          <w:bCs/>
          <w:sz w:val="28"/>
          <w:szCs w:val="28"/>
          <w:rtl/>
          <w:lang w:bidi="ar-IQ"/>
        </w:rPr>
        <w:t>دار 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الأردن، 2015.</w:t>
      </w:r>
    </w:p>
    <w:p w:rsidR="005E5455" w:rsidRPr="00AF53DE" w:rsidRDefault="005E5455" w:rsidP="005E5455">
      <w:pPr>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67</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الجـغـرافــية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تطبيقاتها </w:t>
      </w:r>
      <w:r w:rsidRPr="00AF53DE">
        <w:rPr>
          <w:rFonts w:ascii="Simplified Arabic" w:hAnsi="Simplified Arabic" w:cs="Simplified Arabic" w:hint="cs"/>
          <w:b/>
          <w:bCs/>
          <w:sz w:val="28"/>
          <w:szCs w:val="28"/>
          <w:rtl/>
          <w:lang w:bidi="ar-IQ"/>
        </w:rPr>
        <w:t>الاقتصادي</w:t>
      </w:r>
      <w:r w:rsidRPr="00AF53DE">
        <w:rPr>
          <w:rFonts w:ascii="Simplified Arabic" w:hAnsi="Simplified Arabic" w:cs="Simplified Arabic" w:hint="eastAsia"/>
          <w:b/>
          <w:bCs/>
          <w:sz w:val="28"/>
          <w:szCs w:val="28"/>
          <w:rtl/>
          <w:lang w:bidi="ar-IQ"/>
        </w:rPr>
        <w:t>ة</w:t>
      </w:r>
      <w:r w:rsidRPr="00AF53DE">
        <w:rPr>
          <w:rFonts w:ascii="Simplified Arabic" w:hAnsi="Simplified Arabic" w:cs="Simplified Arabic" w:hint="cs"/>
          <w:b/>
          <w:bCs/>
          <w:sz w:val="28"/>
          <w:szCs w:val="28"/>
          <w:rtl/>
          <w:lang w:bidi="ar-IQ"/>
        </w:rPr>
        <w:t xml:space="preserve"> الحديثة و</w:t>
      </w:r>
      <w:r w:rsidRPr="00AF53DE">
        <w:rPr>
          <w:rFonts w:ascii="Simplified Arabic" w:hAnsi="Simplified Arabic" w:cs="Simplified Arabic"/>
          <w:b/>
          <w:bCs/>
          <w:sz w:val="28"/>
          <w:szCs w:val="28"/>
          <w:rtl/>
          <w:lang w:bidi="ar-IQ"/>
        </w:rPr>
        <w:t>استخدام</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البرمجيات</w:t>
      </w:r>
      <w:r w:rsidRPr="00AF53DE">
        <w:rPr>
          <w:rFonts w:ascii="Simplified Arabic" w:hAnsi="Simplified Arabic" w:cs="Simplified Arabic" w:hint="cs"/>
          <w:b/>
          <w:bCs/>
          <w:sz w:val="28"/>
          <w:szCs w:val="28"/>
          <w:rtl/>
          <w:lang w:bidi="ar-IQ"/>
        </w:rPr>
        <w:t xml:space="preserve"> الحاسوبية، </w:t>
      </w:r>
      <w:r w:rsidRPr="00AF53DE">
        <w:rPr>
          <w:rFonts w:ascii="Simplified Arabic" w:hAnsi="Simplified Arabic" w:cs="Simplified Arabic"/>
          <w:b/>
          <w:bCs/>
          <w:sz w:val="28"/>
          <w:szCs w:val="28"/>
          <w:rtl/>
          <w:lang w:bidi="ar-IQ"/>
        </w:rPr>
        <w:t>دار</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اليازوري</w:t>
      </w:r>
      <w:r w:rsidRPr="00AF53DE">
        <w:rPr>
          <w:rFonts w:ascii="Simplified Arabic" w:hAnsi="Simplified Arabic" w:cs="Simplified Arabic" w:hint="cs"/>
          <w:b/>
          <w:bCs/>
          <w:sz w:val="28"/>
          <w:szCs w:val="28"/>
          <w:rtl/>
          <w:lang w:bidi="ar-IQ"/>
        </w:rPr>
        <w:t xml:space="preserve"> العلمية/</w:t>
      </w:r>
      <w:r w:rsidRPr="00AF53DE">
        <w:rPr>
          <w:rFonts w:ascii="Simplified Arabic" w:hAnsi="Simplified Arabic" w:cs="Simplified Arabic"/>
          <w:b/>
          <w:bCs/>
          <w:sz w:val="28"/>
          <w:szCs w:val="28"/>
          <w:rtl/>
          <w:lang w:bidi="ar-IQ"/>
        </w:rPr>
        <w:t xml:space="preserve"> عمان</w:t>
      </w:r>
      <w:r w:rsidRPr="00AF53DE">
        <w:rPr>
          <w:rFonts w:ascii="Simplified Arabic" w:hAnsi="Simplified Arabic" w:cs="Simplified Arabic" w:hint="cs"/>
          <w:b/>
          <w:bCs/>
          <w:sz w:val="28"/>
          <w:szCs w:val="28"/>
          <w:rtl/>
          <w:lang w:bidi="ar-IQ"/>
        </w:rPr>
        <w:t>/ الأردن ،2016.</w:t>
      </w:r>
    </w:p>
    <w:p w:rsidR="005E5455" w:rsidRPr="00AF53DE" w:rsidRDefault="00924A7A" w:rsidP="00946172">
      <w:pPr>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68</w:t>
      </w:r>
      <w:r w:rsidR="005E5455" w:rsidRPr="00924A7A">
        <w:rPr>
          <w:rFonts w:ascii="Simplified Arabic" w:hAnsi="Simplified Arabic" w:cs="Simplified Arabic" w:hint="cs"/>
          <w:b/>
          <w:bCs/>
          <w:sz w:val="28"/>
          <w:szCs w:val="28"/>
          <w:rtl/>
          <w:lang w:bidi="ar-IQ"/>
        </w:rPr>
        <w:t xml:space="preserve">- السادة الاشــراف الهاشــميين وتطور تشكيلاتهم </w:t>
      </w:r>
      <w:proofErr w:type="spellStart"/>
      <w:r w:rsidR="005E5455" w:rsidRPr="00924A7A">
        <w:rPr>
          <w:rFonts w:ascii="Simplified Arabic" w:hAnsi="Simplified Arabic" w:cs="Simplified Arabic" w:hint="cs"/>
          <w:b/>
          <w:bCs/>
          <w:sz w:val="28"/>
          <w:szCs w:val="28"/>
          <w:rtl/>
          <w:lang w:bidi="ar-IQ"/>
        </w:rPr>
        <w:t>النقايبة</w:t>
      </w:r>
      <w:proofErr w:type="spellEnd"/>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5E5455" w:rsidRPr="00AF53DE">
        <w:rPr>
          <w:rFonts w:ascii="Simplified Arabic" w:hAnsi="Simplified Arabic" w:cs="Simplified Arabic" w:hint="cs"/>
          <w:b/>
          <w:bCs/>
          <w:sz w:val="28"/>
          <w:szCs w:val="28"/>
          <w:rtl/>
          <w:lang w:bidi="ar-IQ"/>
        </w:rPr>
        <w:t>/ القاهرة/ مصر، 2020.</w:t>
      </w:r>
    </w:p>
    <w:p w:rsidR="005E5455" w:rsidRPr="00924A7A" w:rsidRDefault="00924A7A" w:rsidP="00946172">
      <w:pPr>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69</w:t>
      </w:r>
      <w:r w:rsidR="005E5455" w:rsidRPr="00924A7A">
        <w:rPr>
          <w:rFonts w:ascii="Simplified Arabic" w:hAnsi="Simplified Arabic" w:cs="Simplified Arabic" w:hint="cs"/>
          <w:b/>
          <w:bCs/>
          <w:sz w:val="28"/>
          <w:szCs w:val="28"/>
          <w:rtl/>
          <w:lang w:bidi="ar-IQ"/>
        </w:rPr>
        <w:t xml:space="preserve">- </w:t>
      </w:r>
      <w:r w:rsidR="005E5455" w:rsidRPr="00924A7A">
        <w:rPr>
          <w:rFonts w:ascii="Simplified Arabic" w:hAnsi="Simplified Arabic" w:cs="Simplified Arabic"/>
          <w:b/>
          <w:bCs/>
          <w:sz w:val="28"/>
          <w:szCs w:val="28"/>
          <w:rtl/>
          <w:lang w:bidi="ar-IQ"/>
        </w:rPr>
        <w:t>جـغـرافـــــية النـقـل والتجارة الدولية</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5E5455" w:rsidRPr="00924A7A">
        <w:rPr>
          <w:rFonts w:ascii="Simplified Arabic" w:hAnsi="Simplified Arabic" w:cs="Simplified Arabic" w:hint="cs"/>
          <w:b/>
          <w:bCs/>
          <w:sz w:val="28"/>
          <w:szCs w:val="28"/>
          <w:rtl/>
          <w:lang w:bidi="ar-IQ"/>
        </w:rPr>
        <w:t>/القاهرة/مصر، 2020.</w:t>
      </w:r>
    </w:p>
    <w:p w:rsidR="005E5455" w:rsidRPr="00924A7A" w:rsidRDefault="00924A7A" w:rsidP="00946172">
      <w:pPr>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70</w:t>
      </w:r>
      <w:r w:rsidR="005E5455" w:rsidRPr="00924A7A">
        <w:rPr>
          <w:rFonts w:ascii="Simplified Arabic" w:hAnsi="Simplified Arabic" w:cs="Simplified Arabic" w:hint="cs"/>
          <w:b/>
          <w:bCs/>
          <w:sz w:val="28"/>
          <w:szCs w:val="28"/>
          <w:rtl/>
          <w:lang w:bidi="ar-IQ"/>
        </w:rPr>
        <w:t>- ال</w:t>
      </w:r>
      <w:r w:rsidR="005E5455" w:rsidRPr="00924A7A">
        <w:rPr>
          <w:rFonts w:ascii="Simplified Arabic" w:hAnsi="Simplified Arabic" w:cs="Simplified Arabic"/>
          <w:b/>
          <w:bCs/>
          <w:sz w:val="28"/>
          <w:szCs w:val="28"/>
          <w:rtl/>
          <w:lang w:bidi="ar-IQ"/>
        </w:rPr>
        <w:t xml:space="preserve">جـغـرافـــــية </w:t>
      </w:r>
      <w:proofErr w:type="spellStart"/>
      <w:r w:rsidR="005E5455" w:rsidRPr="00924A7A">
        <w:rPr>
          <w:rFonts w:ascii="Simplified Arabic" w:hAnsi="Simplified Arabic" w:cs="Simplified Arabic" w:hint="cs"/>
          <w:b/>
          <w:bCs/>
          <w:sz w:val="28"/>
          <w:szCs w:val="28"/>
          <w:rtl/>
          <w:lang w:bidi="ar-IQ"/>
        </w:rPr>
        <w:t>الإقتصادي</w:t>
      </w:r>
      <w:r w:rsidR="005E5455" w:rsidRPr="00924A7A">
        <w:rPr>
          <w:rFonts w:ascii="Simplified Arabic" w:hAnsi="Simplified Arabic" w:cs="Simplified Arabic" w:hint="eastAsia"/>
          <w:b/>
          <w:bCs/>
          <w:sz w:val="28"/>
          <w:szCs w:val="28"/>
          <w:rtl/>
          <w:lang w:bidi="ar-IQ"/>
        </w:rPr>
        <w:t>ة</w:t>
      </w:r>
      <w:proofErr w:type="spellEnd"/>
      <w:r w:rsidR="005E5455" w:rsidRPr="00924A7A">
        <w:rPr>
          <w:rFonts w:ascii="Simplified Arabic" w:hAnsi="Simplified Arabic" w:cs="Simplified Arabic" w:hint="cs"/>
          <w:b/>
          <w:bCs/>
          <w:sz w:val="28"/>
          <w:szCs w:val="28"/>
          <w:rtl/>
          <w:lang w:bidi="ar-IQ"/>
        </w:rPr>
        <w:t xml:space="preserve"> وتطبيقاتها المكانية</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5E5455" w:rsidRPr="00924A7A">
        <w:rPr>
          <w:rFonts w:ascii="Simplified Arabic" w:hAnsi="Simplified Arabic" w:cs="Simplified Arabic" w:hint="cs"/>
          <w:b/>
          <w:bCs/>
          <w:sz w:val="28"/>
          <w:szCs w:val="28"/>
          <w:rtl/>
          <w:lang w:bidi="ar-IQ"/>
        </w:rPr>
        <w:t>/القاهرة/مصر، 2020.</w:t>
      </w:r>
    </w:p>
    <w:p w:rsidR="005E5455" w:rsidRPr="00924A7A" w:rsidRDefault="005E5455" w:rsidP="00946172">
      <w:pPr>
        <w:tabs>
          <w:tab w:val="left" w:pos="-101"/>
          <w:tab w:val="left" w:pos="7652"/>
          <w:tab w:val="left" w:pos="8533"/>
        </w:tabs>
        <w:ind w:left="-101"/>
        <w:rPr>
          <w:rFonts w:ascii="Simplified Arabic" w:hAnsi="Simplified Arabic" w:cs="Simplified Arabic"/>
          <w:b/>
          <w:bCs/>
          <w:sz w:val="28"/>
          <w:szCs w:val="28"/>
          <w:rtl/>
          <w:lang w:bidi="ar-IQ"/>
        </w:rPr>
      </w:pPr>
      <w:r w:rsidRPr="00924A7A">
        <w:rPr>
          <w:rFonts w:ascii="Simplified Arabic" w:hAnsi="Simplified Arabic" w:cs="Simplified Arabic" w:hint="cs"/>
          <w:b/>
          <w:bCs/>
          <w:sz w:val="28"/>
          <w:szCs w:val="28"/>
          <w:rtl/>
          <w:lang w:bidi="ar-IQ"/>
        </w:rPr>
        <w:lastRenderedPageBreak/>
        <w:t>7</w:t>
      </w:r>
      <w:r w:rsidR="00924A7A">
        <w:rPr>
          <w:rFonts w:ascii="Simplified Arabic" w:hAnsi="Simplified Arabic" w:cs="Simplified Arabic" w:hint="cs"/>
          <w:b/>
          <w:bCs/>
          <w:sz w:val="28"/>
          <w:szCs w:val="28"/>
          <w:rtl/>
          <w:lang w:bidi="ar-IQ"/>
        </w:rPr>
        <w:t>1</w:t>
      </w:r>
      <w:r w:rsidRPr="00924A7A">
        <w:rPr>
          <w:rFonts w:ascii="Simplified Arabic" w:hAnsi="Simplified Arabic" w:cs="Simplified Arabic" w:hint="cs"/>
          <w:b/>
          <w:bCs/>
          <w:sz w:val="28"/>
          <w:szCs w:val="28"/>
          <w:rtl/>
          <w:lang w:bidi="ar-IQ"/>
        </w:rPr>
        <w:t>- ال</w:t>
      </w:r>
      <w:r w:rsidRPr="00924A7A">
        <w:rPr>
          <w:rFonts w:ascii="Simplified Arabic" w:hAnsi="Simplified Arabic" w:cs="Simplified Arabic"/>
          <w:b/>
          <w:bCs/>
          <w:sz w:val="28"/>
          <w:szCs w:val="28"/>
          <w:rtl/>
          <w:lang w:bidi="ar-IQ"/>
        </w:rPr>
        <w:t>جـغـرافـــــية</w:t>
      </w:r>
      <w:r w:rsidRPr="00924A7A">
        <w:rPr>
          <w:rFonts w:ascii="Simplified Arabic" w:hAnsi="Simplified Arabic" w:cs="Simplified Arabic" w:hint="cs"/>
          <w:b/>
          <w:bCs/>
          <w:sz w:val="28"/>
          <w:szCs w:val="28"/>
          <w:rtl/>
          <w:lang w:bidi="ar-IQ"/>
        </w:rPr>
        <w:t xml:space="preserve"> والتـــكـنولوجــيا</w:t>
      </w:r>
      <w:r w:rsidRPr="00924A7A">
        <w:rPr>
          <w:rFonts w:ascii="Simplified Arabic" w:hAnsi="Simplified Arabic" w:cs="Simplified Arabic"/>
          <w:b/>
          <w:bCs/>
          <w:sz w:val="28"/>
          <w:szCs w:val="28"/>
          <w:rtl/>
          <w:lang w:bidi="ar-IQ"/>
        </w:rPr>
        <w:t xml:space="preserve"> المعاصرة</w:t>
      </w:r>
      <w:r w:rsidRPr="00924A7A">
        <w:rPr>
          <w:rFonts w:ascii="Simplified Arabic" w:hAnsi="Simplified Arabic" w:cs="Simplified Arabic" w:hint="cs"/>
          <w:b/>
          <w:bCs/>
          <w:sz w:val="28"/>
          <w:szCs w:val="28"/>
          <w:rtl/>
          <w:lang w:bidi="ar-IQ"/>
        </w:rPr>
        <w:t xml:space="preserve"> </w:t>
      </w:r>
      <w:proofErr w:type="spellStart"/>
      <w:r w:rsidRPr="00924A7A">
        <w:rPr>
          <w:rFonts w:ascii="Simplified Arabic" w:hAnsi="Simplified Arabic" w:cs="Simplified Arabic" w:hint="cs"/>
          <w:b/>
          <w:bCs/>
          <w:sz w:val="28"/>
          <w:szCs w:val="28"/>
          <w:rtl/>
          <w:lang w:bidi="ar-IQ"/>
        </w:rPr>
        <w:t>واستراتجيات</w:t>
      </w:r>
      <w:proofErr w:type="spellEnd"/>
      <w:r w:rsidRPr="00924A7A">
        <w:rPr>
          <w:rFonts w:ascii="Simplified Arabic" w:hAnsi="Simplified Arabic" w:cs="Simplified Arabic" w:hint="cs"/>
          <w:b/>
          <w:bCs/>
          <w:sz w:val="28"/>
          <w:szCs w:val="28"/>
          <w:rtl/>
          <w:lang w:bidi="ar-IQ"/>
        </w:rPr>
        <w:t xml:space="preserve"> التطوير</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Pr="00924A7A">
        <w:rPr>
          <w:rFonts w:ascii="Simplified Arabic" w:hAnsi="Simplified Arabic" w:cs="Simplified Arabic" w:hint="cs"/>
          <w:b/>
          <w:bCs/>
          <w:sz w:val="28"/>
          <w:szCs w:val="28"/>
          <w:rtl/>
          <w:lang w:bidi="ar-IQ"/>
        </w:rPr>
        <w:t>/ القاهرة/ مصر، 2020.</w:t>
      </w:r>
    </w:p>
    <w:p w:rsidR="005E5455" w:rsidRPr="00924A7A" w:rsidRDefault="005E5455" w:rsidP="00946172">
      <w:pPr>
        <w:tabs>
          <w:tab w:val="left" w:pos="-101"/>
          <w:tab w:val="left" w:pos="7652"/>
          <w:tab w:val="left" w:pos="8533"/>
        </w:tabs>
        <w:ind w:left="-101"/>
        <w:rPr>
          <w:rFonts w:ascii="Simplified Arabic" w:hAnsi="Simplified Arabic" w:cs="Simplified Arabic"/>
          <w:b/>
          <w:bCs/>
          <w:sz w:val="28"/>
          <w:szCs w:val="28"/>
          <w:rtl/>
          <w:lang w:bidi="ar-IQ"/>
        </w:rPr>
      </w:pPr>
      <w:r w:rsidRPr="00924A7A">
        <w:rPr>
          <w:rFonts w:ascii="Simplified Arabic" w:hAnsi="Simplified Arabic" w:cs="Simplified Arabic" w:hint="cs"/>
          <w:b/>
          <w:bCs/>
          <w:sz w:val="28"/>
          <w:szCs w:val="28"/>
          <w:rtl/>
          <w:lang w:bidi="ar-IQ"/>
        </w:rPr>
        <w:t>7</w:t>
      </w:r>
      <w:r w:rsidR="00924A7A">
        <w:rPr>
          <w:rFonts w:ascii="Simplified Arabic" w:hAnsi="Simplified Arabic" w:cs="Simplified Arabic" w:hint="cs"/>
          <w:b/>
          <w:bCs/>
          <w:sz w:val="28"/>
          <w:szCs w:val="28"/>
          <w:rtl/>
          <w:lang w:bidi="ar-IQ"/>
        </w:rPr>
        <w:t>2</w:t>
      </w:r>
      <w:r w:rsidRPr="00924A7A">
        <w:rPr>
          <w:rFonts w:ascii="Simplified Arabic" w:hAnsi="Simplified Arabic" w:cs="Simplified Arabic" w:hint="cs"/>
          <w:b/>
          <w:bCs/>
          <w:sz w:val="28"/>
          <w:szCs w:val="28"/>
          <w:rtl/>
          <w:lang w:bidi="ar-IQ"/>
        </w:rPr>
        <w:t xml:space="preserve">- </w:t>
      </w:r>
      <w:r w:rsidRPr="00924A7A">
        <w:rPr>
          <w:rFonts w:ascii="Simplified Arabic" w:hAnsi="Simplified Arabic" w:cs="Simplified Arabic"/>
          <w:b/>
          <w:bCs/>
          <w:sz w:val="28"/>
          <w:szCs w:val="28"/>
          <w:rtl/>
          <w:lang w:bidi="ar-IQ"/>
        </w:rPr>
        <w:t xml:space="preserve">النـقـل والتجارة </w:t>
      </w:r>
      <w:r w:rsidRPr="00924A7A">
        <w:rPr>
          <w:rFonts w:ascii="Simplified Arabic" w:hAnsi="Simplified Arabic" w:cs="Simplified Arabic" w:hint="cs"/>
          <w:b/>
          <w:bCs/>
          <w:sz w:val="28"/>
          <w:szCs w:val="28"/>
          <w:rtl/>
          <w:lang w:bidi="ar-IQ"/>
        </w:rPr>
        <w:t xml:space="preserve">الدولية </w:t>
      </w:r>
      <w:r w:rsidRPr="00924A7A">
        <w:rPr>
          <w:rFonts w:ascii="Simplified Arabic" w:hAnsi="Simplified Arabic" w:cs="Simplified Arabic"/>
          <w:b/>
          <w:bCs/>
          <w:sz w:val="28"/>
          <w:szCs w:val="28"/>
          <w:rtl/>
          <w:lang w:bidi="ar-IQ"/>
        </w:rPr>
        <w:t>المعاص</w:t>
      </w:r>
      <w:r w:rsidRPr="00924A7A">
        <w:rPr>
          <w:rFonts w:ascii="Simplified Arabic" w:hAnsi="Simplified Arabic" w:cs="Simplified Arabic" w:hint="cs"/>
          <w:b/>
          <w:bCs/>
          <w:sz w:val="28"/>
          <w:szCs w:val="28"/>
          <w:rtl/>
          <w:lang w:bidi="ar-IQ"/>
        </w:rPr>
        <w:t>ــ</w:t>
      </w:r>
      <w:r w:rsidRPr="00924A7A">
        <w:rPr>
          <w:rFonts w:ascii="Simplified Arabic" w:hAnsi="Simplified Arabic" w:cs="Simplified Arabic"/>
          <w:b/>
          <w:bCs/>
          <w:sz w:val="28"/>
          <w:szCs w:val="28"/>
          <w:rtl/>
          <w:lang w:bidi="ar-IQ"/>
        </w:rPr>
        <w:t>رة</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Pr="00924A7A">
        <w:rPr>
          <w:rFonts w:ascii="Simplified Arabic" w:hAnsi="Simplified Arabic" w:cs="Simplified Arabic" w:hint="cs"/>
          <w:b/>
          <w:bCs/>
          <w:sz w:val="28"/>
          <w:szCs w:val="28"/>
          <w:rtl/>
          <w:lang w:bidi="ar-IQ"/>
        </w:rPr>
        <w:t>/ القاهرة/ مصر، 2020.</w:t>
      </w:r>
    </w:p>
    <w:p w:rsidR="005E5455" w:rsidRPr="00AF53DE" w:rsidRDefault="005E5455" w:rsidP="00946172">
      <w:pPr>
        <w:tabs>
          <w:tab w:val="left" w:pos="-101"/>
          <w:tab w:val="left" w:pos="7652"/>
          <w:tab w:val="left" w:pos="8533"/>
        </w:tabs>
        <w:ind w:left="-101"/>
        <w:rPr>
          <w:rFonts w:ascii="Simplified Arabic" w:hAnsi="Simplified Arabic" w:cs="Simplified Arabic"/>
          <w:b/>
          <w:bCs/>
          <w:sz w:val="28"/>
          <w:szCs w:val="28"/>
          <w:rtl/>
          <w:lang w:bidi="ar-IQ"/>
        </w:rPr>
      </w:pPr>
      <w:r w:rsidRPr="00924A7A">
        <w:rPr>
          <w:rFonts w:ascii="Simplified Arabic" w:hAnsi="Simplified Arabic" w:cs="Simplified Arabic" w:hint="cs"/>
          <w:b/>
          <w:bCs/>
          <w:sz w:val="28"/>
          <w:szCs w:val="28"/>
          <w:rtl/>
          <w:lang w:bidi="ar-IQ"/>
        </w:rPr>
        <w:t>7</w:t>
      </w:r>
      <w:r w:rsidR="00924A7A">
        <w:rPr>
          <w:rFonts w:ascii="Simplified Arabic" w:hAnsi="Simplified Arabic" w:cs="Simplified Arabic" w:hint="cs"/>
          <w:b/>
          <w:bCs/>
          <w:sz w:val="28"/>
          <w:szCs w:val="28"/>
          <w:rtl/>
          <w:lang w:bidi="ar-IQ"/>
        </w:rPr>
        <w:t>3</w:t>
      </w:r>
      <w:r w:rsidRPr="00924A7A">
        <w:rPr>
          <w:rFonts w:ascii="Simplified Arabic" w:hAnsi="Simplified Arabic" w:cs="Simplified Arabic" w:hint="cs"/>
          <w:b/>
          <w:bCs/>
          <w:sz w:val="28"/>
          <w:szCs w:val="28"/>
          <w:rtl/>
          <w:lang w:bidi="ar-IQ"/>
        </w:rPr>
        <w:t xml:space="preserve">- </w:t>
      </w:r>
      <w:r w:rsidRPr="00924A7A">
        <w:rPr>
          <w:rFonts w:ascii="Simplified Arabic" w:hAnsi="Simplified Arabic" w:cs="Simplified Arabic"/>
          <w:b/>
          <w:bCs/>
          <w:sz w:val="28"/>
          <w:szCs w:val="28"/>
          <w:rtl/>
          <w:lang w:bidi="ar-IQ"/>
        </w:rPr>
        <w:t>ـجـغـرافـــــية ال</w:t>
      </w:r>
      <w:r w:rsidRPr="00924A7A">
        <w:rPr>
          <w:rFonts w:ascii="Simplified Arabic" w:hAnsi="Simplified Arabic" w:cs="Simplified Arabic" w:hint="cs"/>
          <w:b/>
          <w:bCs/>
          <w:sz w:val="28"/>
          <w:szCs w:val="28"/>
          <w:rtl/>
          <w:lang w:bidi="ar-IQ"/>
        </w:rPr>
        <w:t>مـــوارد والمتغيرات الجيوسياسية/</w:t>
      </w:r>
      <w:proofErr w:type="spellStart"/>
      <w:r w:rsidRPr="00924A7A">
        <w:rPr>
          <w:rFonts w:ascii="Simplified Arabic" w:hAnsi="Simplified Arabic" w:cs="Simplified Arabic" w:hint="cs"/>
          <w:b/>
          <w:bCs/>
          <w:sz w:val="28"/>
          <w:szCs w:val="28"/>
          <w:rtl/>
          <w:lang w:bidi="ar-IQ"/>
        </w:rPr>
        <w:t>الجيواقتصادية</w:t>
      </w:r>
      <w:proofErr w:type="spellEnd"/>
      <w:r w:rsidRPr="00924A7A">
        <w:rPr>
          <w:rFonts w:ascii="Simplified Arabic" w:hAnsi="Simplified Arabic" w:cs="Simplified Arabic" w:hint="cs"/>
          <w:b/>
          <w:bCs/>
          <w:sz w:val="28"/>
          <w:szCs w:val="28"/>
          <w:rtl/>
          <w:lang w:bidi="ar-IQ"/>
        </w:rPr>
        <w:t xml:space="preserve"> الدولية</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946172" w:rsidRPr="00924A7A">
        <w:rPr>
          <w:rFonts w:ascii="Simplified Arabic" w:hAnsi="Simplified Arabic" w:cs="Simplified Arabic" w:hint="cs"/>
          <w:b/>
          <w:bCs/>
          <w:sz w:val="28"/>
          <w:szCs w:val="28"/>
          <w:rtl/>
          <w:lang w:bidi="ar-IQ"/>
        </w:rPr>
        <w:t xml:space="preserve"> </w:t>
      </w:r>
      <w:r w:rsidRPr="00924A7A">
        <w:rPr>
          <w:rFonts w:ascii="Simplified Arabic" w:hAnsi="Simplified Arabic" w:cs="Simplified Arabic" w:hint="cs"/>
          <w:b/>
          <w:bCs/>
          <w:sz w:val="28"/>
          <w:szCs w:val="28"/>
          <w:rtl/>
          <w:lang w:bidi="ar-IQ"/>
        </w:rPr>
        <w:t>/القاهرة</w:t>
      </w:r>
      <w:r>
        <w:rPr>
          <w:rFonts w:ascii="Simplified Arabic" w:hAnsi="Simplified Arabic" w:cs="Simplified Arabic" w:hint="cs"/>
          <w:b/>
          <w:bCs/>
          <w:sz w:val="28"/>
          <w:szCs w:val="28"/>
          <w:rtl/>
          <w:lang w:bidi="ar-IQ"/>
        </w:rPr>
        <w:t xml:space="preserve"> </w:t>
      </w:r>
      <w:r w:rsidRPr="00AF53DE">
        <w:rPr>
          <w:rFonts w:ascii="Simplified Arabic" w:hAnsi="Simplified Arabic" w:cs="Simplified Arabic" w:hint="cs"/>
          <w:b/>
          <w:bCs/>
          <w:sz w:val="28"/>
          <w:szCs w:val="28"/>
          <w:rtl/>
          <w:lang w:bidi="ar-IQ"/>
        </w:rPr>
        <w:t>/ مصر،2020.</w:t>
      </w:r>
    </w:p>
    <w:p w:rsidR="005E5455" w:rsidRPr="00BB32F1" w:rsidRDefault="005E5455" w:rsidP="00946172">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w:t>
      </w:r>
      <w:r w:rsidR="00924A7A">
        <w:rPr>
          <w:rFonts w:ascii="Simplified Arabic" w:hAnsi="Simplified Arabic" w:cs="Simplified Arabic" w:hint="cs"/>
          <w:b/>
          <w:bCs/>
          <w:sz w:val="28"/>
          <w:szCs w:val="28"/>
          <w:rtl/>
          <w:lang w:bidi="ar-IQ"/>
        </w:rPr>
        <w:t>4</w:t>
      </w:r>
      <w:r w:rsidRPr="00AF53DE">
        <w:rPr>
          <w:rFonts w:ascii="Simplified Arabic" w:hAnsi="Simplified Arabic" w:cs="Simplified Arabic" w:hint="cs"/>
          <w:b/>
          <w:bCs/>
          <w:sz w:val="28"/>
          <w:szCs w:val="28"/>
          <w:rtl/>
          <w:lang w:bidi="ar-IQ"/>
        </w:rPr>
        <w:t>- التطبيقات ال</w:t>
      </w:r>
      <w:r w:rsidRPr="00AF53DE">
        <w:rPr>
          <w:rFonts w:ascii="Simplified Arabic" w:hAnsi="Simplified Arabic" w:cs="Simplified Arabic"/>
          <w:b/>
          <w:bCs/>
          <w:sz w:val="28"/>
          <w:szCs w:val="28"/>
          <w:rtl/>
          <w:lang w:bidi="ar-IQ"/>
        </w:rPr>
        <w:t>جـغـرافـــــية</w:t>
      </w:r>
      <w:r w:rsidRPr="00AF53DE">
        <w:rPr>
          <w:rFonts w:ascii="Simplified Arabic" w:hAnsi="Simplified Arabic" w:cs="Simplified Arabic" w:hint="cs"/>
          <w:b/>
          <w:bCs/>
          <w:sz w:val="28"/>
          <w:szCs w:val="28"/>
          <w:rtl/>
          <w:lang w:bidi="ar-IQ"/>
        </w:rPr>
        <w:t xml:space="preserve"> للتـقنيات الكمية وتـــكـنولوجــيا </w:t>
      </w:r>
      <w:r w:rsidRPr="00BB32F1">
        <w:rPr>
          <w:rFonts w:ascii="Simplified Arabic" w:hAnsi="Simplified Arabic" w:cs="Simplified Arabic" w:hint="cs"/>
          <w:b/>
          <w:bCs/>
          <w:sz w:val="28"/>
          <w:szCs w:val="28"/>
          <w:rtl/>
          <w:lang w:bidi="ar-IQ"/>
        </w:rPr>
        <w:t>المعلوماتية</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946172" w:rsidRPr="00BB32F1">
        <w:rPr>
          <w:rFonts w:ascii="Simplified Arabic" w:hAnsi="Simplified Arabic" w:cs="Simplified Arabic" w:hint="cs"/>
          <w:b/>
          <w:bCs/>
          <w:sz w:val="28"/>
          <w:szCs w:val="28"/>
          <w:rtl/>
          <w:lang w:bidi="ar-IQ"/>
        </w:rPr>
        <w:t xml:space="preserve"> </w:t>
      </w:r>
      <w:r w:rsidRPr="00BB32F1">
        <w:rPr>
          <w:rFonts w:ascii="Simplified Arabic" w:hAnsi="Simplified Arabic" w:cs="Simplified Arabic" w:hint="cs"/>
          <w:b/>
          <w:bCs/>
          <w:sz w:val="28"/>
          <w:szCs w:val="28"/>
          <w:rtl/>
          <w:lang w:bidi="ar-IQ"/>
        </w:rPr>
        <w:t>/ القاهرة/ مصر، 2020.</w:t>
      </w:r>
    </w:p>
    <w:p w:rsidR="005E5455" w:rsidRDefault="00924A7A" w:rsidP="00946172">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75</w:t>
      </w:r>
      <w:r w:rsidR="005E5455" w:rsidRPr="00924A7A">
        <w:rPr>
          <w:rFonts w:ascii="Simplified Arabic" w:hAnsi="Simplified Arabic" w:cs="Simplified Arabic" w:hint="cs"/>
          <w:b/>
          <w:bCs/>
          <w:sz w:val="28"/>
          <w:szCs w:val="28"/>
          <w:rtl/>
          <w:lang w:bidi="ar-IQ"/>
        </w:rPr>
        <w:t>- السيد الشريف عـبد العظيم الحسيني</w:t>
      </w:r>
      <w:r w:rsidR="00946172" w:rsidRPr="00BB32F1">
        <w:rPr>
          <w:rFonts w:ascii="Simplified Arabic" w:hAnsi="Simplified Arabic" w:cs="Simplified Arabic" w:hint="cs"/>
          <w:b/>
          <w:bCs/>
          <w:sz w:val="28"/>
          <w:szCs w:val="28"/>
          <w:rtl/>
          <w:lang w:bidi="ar-IQ"/>
        </w:rPr>
        <w:t xml:space="preserve">، كوكب </w:t>
      </w:r>
      <w:proofErr w:type="spellStart"/>
      <w:r w:rsidR="00946172">
        <w:rPr>
          <w:rFonts w:ascii="Simplified Arabic" w:hAnsi="Simplified Arabic" w:cs="Simplified Arabic" w:hint="cs"/>
          <w:b/>
          <w:bCs/>
          <w:sz w:val="28"/>
          <w:szCs w:val="28"/>
          <w:rtl/>
          <w:lang w:bidi="ar-IQ"/>
        </w:rPr>
        <w:t>المنى</w:t>
      </w:r>
      <w:proofErr w:type="spellEnd"/>
      <w:r w:rsidR="00946172">
        <w:rPr>
          <w:rFonts w:ascii="Simplified Arabic" w:hAnsi="Simplified Arabic" w:cs="Simplified Arabic" w:hint="cs"/>
          <w:b/>
          <w:bCs/>
          <w:sz w:val="28"/>
          <w:szCs w:val="28"/>
          <w:rtl/>
          <w:lang w:bidi="ar-IQ"/>
        </w:rPr>
        <w:t xml:space="preserve"> للنشر</w:t>
      </w:r>
      <w:r w:rsidR="00946172" w:rsidRPr="00924A7A">
        <w:rPr>
          <w:rFonts w:ascii="Simplified Arabic" w:hAnsi="Simplified Arabic" w:cs="Simplified Arabic" w:hint="cs"/>
          <w:b/>
          <w:bCs/>
          <w:sz w:val="28"/>
          <w:szCs w:val="28"/>
          <w:rtl/>
          <w:lang w:bidi="ar-IQ"/>
        </w:rPr>
        <w:t xml:space="preserve"> </w:t>
      </w:r>
      <w:r w:rsidR="005E5455" w:rsidRPr="00924A7A">
        <w:rPr>
          <w:rFonts w:ascii="Simplified Arabic" w:hAnsi="Simplified Arabic" w:cs="Simplified Arabic" w:hint="cs"/>
          <w:b/>
          <w:bCs/>
          <w:sz w:val="28"/>
          <w:szCs w:val="28"/>
          <w:rtl/>
          <w:lang w:bidi="ar-IQ"/>
        </w:rPr>
        <w:t>/ القاهرة/ مصر، 2020.</w:t>
      </w:r>
    </w:p>
    <w:p w:rsidR="00946172" w:rsidRPr="00924A7A" w:rsidRDefault="00946172" w:rsidP="00946172">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u w:val="single"/>
          <w:rtl/>
          <w:lang w:bidi="ar-IQ"/>
        </w:rPr>
        <w:t xml:space="preserve">نسخ </w:t>
      </w:r>
      <w:r w:rsidRPr="00AF53DE">
        <w:rPr>
          <w:rFonts w:ascii="Simplified Arabic" w:hAnsi="Simplified Arabic" w:cs="Simplified Arabic"/>
          <w:b/>
          <w:bCs/>
          <w:sz w:val="28"/>
          <w:szCs w:val="28"/>
          <w:u w:val="single"/>
          <w:lang w:bidi="ar-IQ"/>
        </w:rPr>
        <w:t xml:space="preserve"> </w:t>
      </w:r>
      <w:r w:rsidRPr="00AF53DE">
        <w:rPr>
          <w:rFonts w:ascii="Simplified Arabic" w:hAnsi="Simplified Arabic" w:cs="Simplified Arabic"/>
          <w:b/>
          <w:bCs/>
          <w:sz w:val="28"/>
          <w:szCs w:val="28"/>
          <w:u w:val="single"/>
          <w:rtl/>
          <w:lang w:bidi="ar-IQ"/>
        </w:rPr>
        <w:t>محفوظة</w:t>
      </w:r>
      <w:r w:rsidRPr="00AF53DE">
        <w:rPr>
          <w:rFonts w:ascii="Simplified Arabic" w:hAnsi="Simplified Arabic" w:cs="Simplified Arabic" w:hint="cs"/>
          <w:b/>
          <w:bCs/>
          <w:sz w:val="28"/>
          <w:szCs w:val="28"/>
          <w:u w:val="single"/>
          <w:rtl/>
          <w:lang w:bidi="ar-IQ"/>
        </w:rPr>
        <w:t xml:space="preserve">،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hint="cs"/>
          <w:b/>
          <w:bCs/>
          <w:sz w:val="28"/>
          <w:szCs w:val="28"/>
          <w:u w:val="single"/>
          <w:rtl/>
          <w:lang w:bidi="ar-IQ"/>
        </w:rPr>
        <w:t xml:space="preserve"> المكتبة الرقمية للجامعات السودانية/الخرطوم</w:t>
      </w:r>
      <w:r w:rsidRPr="00AF53DE">
        <w:rPr>
          <w:rFonts w:ascii="Simplified Arabic" w:hAnsi="Simplified Arabic" w:cs="Simplified Arabic" w:hint="cs"/>
          <w:b/>
          <w:bCs/>
          <w:sz w:val="28"/>
          <w:szCs w:val="28"/>
          <w:rtl/>
          <w:lang w:bidi="ar-IQ"/>
        </w:rPr>
        <w:t xml:space="preserve"> ، </w:t>
      </w:r>
    </w:p>
    <w:p w:rsidR="00AF53DE" w:rsidRPr="00AF53DE" w:rsidRDefault="00E47A95" w:rsidP="00AF53DE">
      <w:pPr>
        <w:tabs>
          <w:tab w:val="left" w:pos="-1"/>
          <w:tab w:val="left" w:pos="7652"/>
          <w:tab w:val="left" w:pos="8533"/>
        </w:tabs>
        <w:ind w:left="-101"/>
        <w:jc w:val="both"/>
        <w:rPr>
          <w:rFonts w:ascii="Simplified Arabic" w:hAnsi="Simplified Arabic" w:cs="Simplified Arabic"/>
          <w:b/>
          <w:bCs/>
          <w:sz w:val="32"/>
          <w:szCs w:val="32"/>
          <w:rtl/>
          <w:lang w:bidi="ar-IQ"/>
        </w:rPr>
      </w:pPr>
      <w:hyperlink r:id="rId17" w:history="1">
        <w:r w:rsidR="00AF53DE" w:rsidRPr="00AF53DE">
          <w:rPr>
            <w:rFonts w:ascii="Simplified Arabic" w:hAnsi="Simplified Arabic" w:cs="Simplified Arabic"/>
            <w:b/>
            <w:bCs/>
            <w:sz w:val="32"/>
            <w:szCs w:val="32"/>
            <w:lang w:bidi="ar-IQ"/>
          </w:rPr>
          <w:t xml:space="preserve">https://www.faceook.com/Mayzab) </w:t>
        </w:r>
      </w:hyperlink>
      <w:r w:rsidR="00AF53DE" w:rsidRPr="00AF53DE">
        <w:rPr>
          <w:rFonts w:ascii="Simplified Arabic" w:hAnsi="Simplified Arabic" w:cs="Simplified Arabic" w:hint="cs"/>
          <w:b/>
          <w:bCs/>
          <w:sz w:val="28"/>
          <w:szCs w:val="28"/>
          <w:rtl/>
          <w:lang w:bidi="ar-IQ"/>
        </w:rPr>
        <w:t>)</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76</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راف</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w:t>
      </w:r>
      <w:r w:rsidR="00AF53DE" w:rsidRPr="00AF53DE">
        <w:rPr>
          <w:rFonts w:ascii="Simplified Arabic" w:hAnsi="Simplified Arabic" w:cs="Simplified Arabic" w:hint="cs"/>
          <w:b/>
          <w:bCs/>
          <w:sz w:val="28"/>
          <w:szCs w:val="28"/>
          <w:rtl/>
          <w:lang w:bidi="ar-IQ"/>
        </w:rPr>
        <w:t>ة النقل وتطبيقاتها الحاسوبية،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77</w:t>
      </w:r>
      <w:r w:rsidR="00AF53DE" w:rsidRPr="00AF53DE">
        <w:rPr>
          <w:rFonts w:ascii="Simplified Arabic" w:hAnsi="Simplified Arabic" w:cs="Simplified Arabic" w:hint="cs"/>
          <w:b/>
          <w:bCs/>
          <w:sz w:val="28"/>
          <w:szCs w:val="28"/>
          <w:rtl/>
          <w:lang w:bidi="ar-IQ"/>
        </w:rPr>
        <w:t>- ال</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راف</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w:t>
      </w:r>
      <w:r w:rsidR="00AF53DE" w:rsidRPr="00AF53DE">
        <w:rPr>
          <w:rFonts w:ascii="Simplified Arabic" w:hAnsi="Simplified Arabic" w:cs="Simplified Arabic" w:hint="cs"/>
          <w:b/>
          <w:bCs/>
          <w:sz w:val="28"/>
          <w:szCs w:val="28"/>
          <w:rtl/>
          <w:lang w:bidi="ar-IQ"/>
        </w:rPr>
        <w:t>ة التاريخية لتشكيل نقابات الاشراف،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78</w:t>
      </w:r>
      <w:r w:rsidR="00AF53DE" w:rsidRPr="00AF53DE">
        <w:rPr>
          <w:rFonts w:ascii="Simplified Arabic" w:hAnsi="Simplified Arabic" w:cs="Simplified Arabic" w:hint="cs"/>
          <w:b/>
          <w:bCs/>
          <w:sz w:val="28"/>
          <w:szCs w:val="28"/>
          <w:rtl/>
          <w:lang w:bidi="ar-IQ"/>
        </w:rPr>
        <w:t>- ال</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راف</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w:t>
      </w:r>
      <w:r w:rsidR="00AF53DE" w:rsidRPr="00AF53DE">
        <w:rPr>
          <w:rFonts w:ascii="Simplified Arabic" w:hAnsi="Simplified Arabic" w:cs="Simplified Arabic" w:hint="cs"/>
          <w:b/>
          <w:bCs/>
          <w:sz w:val="28"/>
          <w:szCs w:val="28"/>
          <w:rtl/>
          <w:lang w:bidi="ar-IQ"/>
        </w:rPr>
        <w:t xml:space="preserve">ة التاريخية </w:t>
      </w:r>
      <w:proofErr w:type="spellStart"/>
      <w:r w:rsidR="00AF53DE" w:rsidRPr="00AF53DE">
        <w:rPr>
          <w:rFonts w:ascii="Simplified Arabic" w:hAnsi="Simplified Arabic" w:cs="Simplified Arabic" w:hint="cs"/>
          <w:b/>
          <w:bCs/>
          <w:sz w:val="28"/>
          <w:szCs w:val="28"/>
          <w:rtl/>
          <w:lang w:bidi="ar-IQ"/>
        </w:rPr>
        <w:t>سرمن</w:t>
      </w:r>
      <w:proofErr w:type="spellEnd"/>
      <w:r w:rsidR="00AF53DE" w:rsidRPr="00AF53DE">
        <w:rPr>
          <w:rFonts w:ascii="Simplified Arabic" w:hAnsi="Simplified Arabic" w:cs="Simplified Arabic" w:hint="cs"/>
          <w:b/>
          <w:bCs/>
          <w:sz w:val="28"/>
          <w:szCs w:val="28"/>
          <w:rtl/>
          <w:lang w:bidi="ar-IQ"/>
        </w:rPr>
        <w:t xml:space="preserve"> </w:t>
      </w:r>
      <w:proofErr w:type="spellStart"/>
      <w:r w:rsidR="00AF53DE" w:rsidRPr="00AF53DE">
        <w:rPr>
          <w:rFonts w:ascii="Simplified Arabic" w:hAnsi="Simplified Arabic" w:cs="Simplified Arabic" w:hint="cs"/>
          <w:b/>
          <w:bCs/>
          <w:sz w:val="28"/>
          <w:szCs w:val="28"/>
          <w:rtl/>
          <w:lang w:bidi="ar-IQ"/>
        </w:rPr>
        <w:t>راى</w:t>
      </w:r>
      <w:proofErr w:type="spellEnd"/>
      <w:r w:rsidR="00AF53DE" w:rsidRPr="00AF53DE">
        <w:rPr>
          <w:rFonts w:ascii="Simplified Arabic" w:hAnsi="Simplified Arabic" w:cs="Simplified Arabic" w:hint="cs"/>
          <w:b/>
          <w:bCs/>
          <w:sz w:val="28"/>
          <w:szCs w:val="28"/>
          <w:rtl/>
          <w:lang w:bidi="ar-IQ"/>
        </w:rPr>
        <w:t xml:space="preserve"> وسامراء،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79</w:t>
      </w:r>
      <w:r w:rsidR="00AF53DE" w:rsidRPr="00AF53DE">
        <w:rPr>
          <w:rFonts w:ascii="Simplified Arabic" w:hAnsi="Simplified Arabic" w:cs="Simplified Arabic" w:hint="cs"/>
          <w:b/>
          <w:bCs/>
          <w:sz w:val="28"/>
          <w:szCs w:val="28"/>
          <w:rtl/>
          <w:lang w:bidi="ar-IQ"/>
        </w:rPr>
        <w:t>- الجغرافية الاقتصادية والمتغيرات الدولية المعاصرة، الطبعة</w:t>
      </w:r>
      <w:r w:rsidR="00AF53DE" w:rsidRPr="00AF53DE">
        <w:rPr>
          <w:rFonts w:ascii="Simplified Arabic" w:hAnsi="Simplified Arabic" w:cs="Simplified Arabic"/>
          <w:b/>
          <w:bCs/>
          <w:sz w:val="28"/>
          <w:szCs w:val="28"/>
          <w:rtl/>
          <w:lang w:bidi="ar-IQ"/>
        </w:rPr>
        <w:t xml:space="preserve"> </w:t>
      </w:r>
      <w:r w:rsidR="00B234EC"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80</w:t>
      </w:r>
      <w:r w:rsidR="00AF53DE" w:rsidRPr="00AF53DE">
        <w:rPr>
          <w:rFonts w:ascii="Simplified Arabic" w:hAnsi="Simplified Arabic" w:cs="Simplified Arabic" w:hint="cs"/>
          <w:b/>
          <w:bCs/>
          <w:sz w:val="28"/>
          <w:szCs w:val="28"/>
          <w:rtl/>
          <w:lang w:bidi="ar-IQ"/>
        </w:rPr>
        <w:t>- ال</w:t>
      </w:r>
      <w:r w:rsidR="00AF53DE" w:rsidRPr="00AF53DE">
        <w:rPr>
          <w:rFonts w:ascii="Simplified Arabic" w:hAnsi="Simplified Arabic" w:cs="Simplified Arabic"/>
          <w:b/>
          <w:bCs/>
          <w:sz w:val="28"/>
          <w:szCs w:val="28"/>
          <w:rtl/>
          <w:lang w:bidi="ar-IQ"/>
        </w:rPr>
        <w:t>جـغـرافـــــية</w:t>
      </w:r>
      <w:r w:rsidR="00AF53DE" w:rsidRPr="00AF53DE">
        <w:rPr>
          <w:rFonts w:ascii="Simplified Arabic" w:hAnsi="Simplified Arabic" w:cs="Simplified Arabic" w:hint="cs"/>
          <w:b/>
          <w:bCs/>
          <w:sz w:val="28"/>
          <w:szCs w:val="28"/>
          <w:rtl/>
          <w:lang w:bidi="ar-IQ"/>
        </w:rPr>
        <w:t xml:space="preserve"> تطبيقاتها الاقتصادية الحديثة واستخدام البرمجيات، الطبعة</w:t>
      </w:r>
      <w:r w:rsidR="00AF53DE" w:rsidRPr="00AF53DE">
        <w:rPr>
          <w:rFonts w:ascii="Simplified Arabic" w:hAnsi="Simplified Arabic" w:cs="Simplified Arabic"/>
          <w:b/>
          <w:bCs/>
          <w:sz w:val="28"/>
          <w:szCs w:val="28"/>
          <w:rtl/>
          <w:lang w:bidi="ar-IQ"/>
        </w:rPr>
        <w:t xml:space="preserve"> </w:t>
      </w:r>
      <w:r w:rsidR="00B6197B"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81</w:t>
      </w:r>
      <w:r w:rsidR="00AF53DE" w:rsidRPr="00AF53DE">
        <w:rPr>
          <w:rFonts w:ascii="Simplified Arabic" w:hAnsi="Simplified Arabic" w:cs="Simplified Arabic" w:hint="cs"/>
          <w:b/>
          <w:bCs/>
          <w:sz w:val="28"/>
          <w:szCs w:val="28"/>
          <w:rtl/>
          <w:lang w:bidi="ar-IQ"/>
        </w:rPr>
        <w:t>- الاساس النظري للجــغرافـــية ا</w:t>
      </w:r>
      <w:r w:rsidR="00AF53DE" w:rsidRPr="00AF53DE">
        <w:rPr>
          <w:rFonts w:ascii="Simplified Arabic" w:hAnsi="Simplified Arabic" w:cs="Simplified Arabic"/>
          <w:b/>
          <w:bCs/>
          <w:sz w:val="28"/>
          <w:szCs w:val="28"/>
          <w:rtl/>
          <w:lang w:bidi="ar-IQ"/>
        </w:rPr>
        <w:t>ل</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سـياحـة</w:t>
      </w:r>
      <w:r w:rsidR="00AF53DE" w:rsidRPr="00AF53DE">
        <w:rPr>
          <w:rFonts w:ascii="Simplified Arabic" w:hAnsi="Simplified Arabic" w:cs="Simplified Arabic" w:hint="cs"/>
          <w:b/>
          <w:bCs/>
          <w:sz w:val="28"/>
          <w:szCs w:val="28"/>
          <w:rtl/>
          <w:lang w:bidi="ar-IQ"/>
        </w:rPr>
        <w:t xml:space="preserve"> وتطبيقاتها،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82</w:t>
      </w:r>
      <w:r w:rsidR="00AF53DE" w:rsidRPr="00AF53DE">
        <w:rPr>
          <w:rFonts w:ascii="Simplified Arabic" w:hAnsi="Simplified Arabic" w:cs="Simplified Arabic" w:hint="cs"/>
          <w:b/>
          <w:bCs/>
          <w:sz w:val="28"/>
          <w:szCs w:val="28"/>
          <w:rtl/>
          <w:lang w:bidi="ar-IQ"/>
        </w:rPr>
        <w:t>-</w:t>
      </w:r>
      <w:r w:rsidR="00AF53DE" w:rsidRPr="00AF53DE">
        <w:rPr>
          <w:rFonts w:ascii="Simplified Arabic" w:hAnsi="Simplified Arabic" w:cs="Simplified Arabic"/>
          <w:b/>
          <w:bCs/>
          <w:sz w:val="28"/>
          <w:szCs w:val="28"/>
          <w:rtl/>
          <w:lang w:bidi="ar-IQ"/>
        </w:rPr>
        <w:t xml:space="preserve"> الـج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غرافـ</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يـة</w:t>
      </w:r>
      <w:r w:rsidR="00AF53DE" w:rsidRPr="00AF53DE">
        <w:rPr>
          <w:rFonts w:ascii="Simplified Arabic" w:hAnsi="Simplified Arabic" w:cs="Simplified Arabic" w:hint="cs"/>
          <w:b/>
          <w:bCs/>
          <w:sz w:val="28"/>
          <w:szCs w:val="28"/>
          <w:rtl/>
          <w:lang w:bidi="ar-IQ"/>
        </w:rPr>
        <w:t>/ دراساتها التطبيقية الـمــكانـــيــة و</w:t>
      </w:r>
      <w:r w:rsidR="00AF53DE" w:rsidRPr="00AF53DE">
        <w:rPr>
          <w:rFonts w:ascii="Simplified Arabic" w:hAnsi="Simplified Arabic" w:cs="Simplified Arabic"/>
          <w:b/>
          <w:bCs/>
          <w:sz w:val="28"/>
          <w:szCs w:val="28"/>
          <w:rtl/>
          <w:lang w:bidi="ar-IQ"/>
        </w:rPr>
        <w:t>أســـس</w:t>
      </w:r>
      <w:r w:rsidR="00AF53DE" w:rsidRPr="00AF53DE">
        <w:rPr>
          <w:rFonts w:ascii="Simplified Arabic" w:hAnsi="Simplified Arabic" w:cs="Simplified Arabic" w:hint="cs"/>
          <w:b/>
          <w:bCs/>
          <w:sz w:val="28"/>
          <w:szCs w:val="28"/>
          <w:rtl/>
          <w:lang w:bidi="ar-IQ"/>
        </w:rPr>
        <w:t xml:space="preserve"> </w:t>
      </w:r>
      <w:proofErr w:type="spellStart"/>
      <w:r w:rsidR="00AF53DE" w:rsidRPr="00AF53DE">
        <w:rPr>
          <w:rFonts w:ascii="Simplified Arabic" w:hAnsi="Simplified Arabic" w:cs="Simplified Arabic" w:hint="cs"/>
          <w:b/>
          <w:bCs/>
          <w:sz w:val="28"/>
          <w:szCs w:val="28"/>
          <w:rtl/>
          <w:lang w:bidi="ar-IQ"/>
        </w:rPr>
        <w:t>نمذجتـها</w:t>
      </w:r>
      <w:proofErr w:type="spellEnd"/>
      <w:r w:rsidR="00AF53DE" w:rsidRPr="00AF53DE">
        <w:rPr>
          <w:rFonts w:ascii="Simplified Arabic" w:hAnsi="Simplified Arabic" w:cs="Simplified Arabic" w:hint="cs"/>
          <w:b/>
          <w:bCs/>
          <w:sz w:val="28"/>
          <w:szCs w:val="28"/>
          <w:rtl/>
          <w:lang w:bidi="ar-IQ"/>
        </w:rPr>
        <w:t>،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83</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غرافـ</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يـة</w:t>
      </w:r>
      <w:r w:rsidR="00AF53DE"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00AF53DE" w:rsidRPr="00AF53DE">
        <w:rPr>
          <w:rFonts w:ascii="Simplified Arabic" w:hAnsi="Simplified Arabic" w:cs="Simplified Arabic" w:hint="cs"/>
          <w:b/>
          <w:bCs/>
          <w:sz w:val="28"/>
          <w:szCs w:val="28"/>
          <w:rtl/>
          <w:lang w:bidi="ar-IQ"/>
        </w:rPr>
        <w:t>ســــــرمــــن</w:t>
      </w:r>
      <w:proofErr w:type="spellEnd"/>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ر</w:t>
      </w:r>
      <w:r w:rsidR="00AF53DE" w:rsidRPr="00AF53DE">
        <w:rPr>
          <w:rFonts w:ascii="Simplified Arabic" w:hAnsi="Simplified Arabic" w:cs="Simplified Arabic" w:hint="cs"/>
          <w:b/>
          <w:bCs/>
          <w:sz w:val="28"/>
          <w:szCs w:val="28"/>
          <w:rtl/>
          <w:lang w:bidi="ar-IQ"/>
        </w:rPr>
        <w:t>أى،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84</w:t>
      </w:r>
      <w:r w:rsidR="00AF53DE" w:rsidRPr="00AF53DE">
        <w:rPr>
          <w:rFonts w:ascii="Simplified Arabic" w:hAnsi="Simplified Arabic" w:cs="Simplified Arabic" w:hint="cs"/>
          <w:b/>
          <w:bCs/>
          <w:sz w:val="28"/>
          <w:szCs w:val="28"/>
          <w:rtl/>
          <w:lang w:bidi="ar-IQ"/>
        </w:rPr>
        <w:t xml:space="preserve">- جغرافية </w:t>
      </w:r>
      <w:r w:rsidR="00AF53DE" w:rsidRPr="00AF53DE">
        <w:rPr>
          <w:rFonts w:ascii="Simplified Arabic" w:hAnsi="Simplified Arabic" w:cs="Simplified Arabic"/>
          <w:b/>
          <w:bCs/>
          <w:sz w:val="28"/>
          <w:szCs w:val="28"/>
          <w:rtl/>
          <w:lang w:bidi="ar-IQ"/>
        </w:rPr>
        <w:t>النقل</w:t>
      </w:r>
      <w:r w:rsidR="00AF53DE" w:rsidRPr="00AF53DE">
        <w:rPr>
          <w:rFonts w:ascii="Simplified Arabic" w:hAnsi="Simplified Arabic" w:cs="Simplified Arabic" w:hint="cs"/>
          <w:b/>
          <w:bCs/>
          <w:sz w:val="28"/>
          <w:szCs w:val="28"/>
          <w:rtl/>
          <w:lang w:bidi="ar-IQ"/>
        </w:rPr>
        <w:t xml:space="preserve">  المتقدمة للدراسات العليا،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85</w:t>
      </w:r>
      <w:r w:rsidR="00AF53DE" w:rsidRPr="00AF53DE">
        <w:rPr>
          <w:rFonts w:ascii="Simplified Arabic" w:hAnsi="Simplified Arabic" w:cs="Simplified Arabic" w:hint="cs"/>
          <w:b/>
          <w:bCs/>
          <w:sz w:val="28"/>
          <w:szCs w:val="28"/>
          <w:rtl/>
          <w:lang w:bidi="ar-IQ"/>
        </w:rPr>
        <w:t>- ال</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راف</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w:t>
      </w:r>
      <w:r w:rsidR="00AF53DE" w:rsidRPr="00AF53DE">
        <w:rPr>
          <w:rFonts w:ascii="Simplified Arabic" w:hAnsi="Simplified Arabic" w:cs="Simplified Arabic" w:hint="cs"/>
          <w:b/>
          <w:bCs/>
          <w:sz w:val="28"/>
          <w:szCs w:val="28"/>
          <w:rtl/>
          <w:lang w:bidi="ar-IQ"/>
        </w:rPr>
        <w:t>ة رؤيـة علمية شمولية  للمكان والأنسان والزمان،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86</w:t>
      </w:r>
      <w:r w:rsidR="00AF53DE" w:rsidRPr="00AF53DE">
        <w:rPr>
          <w:rFonts w:ascii="Simplified Arabic" w:hAnsi="Simplified Arabic" w:cs="Simplified Arabic" w:hint="cs"/>
          <w:b/>
          <w:bCs/>
          <w:sz w:val="28"/>
          <w:szCs w:val="28"/>
          <w:rtl/>
          <w:lang w:bidi="ar-IQ"/>
        </w:rPr>
        <w:t xml:space="preserve">- الجغرافية </w:t>
      </w:r>
      <w:proofErr w:type="spellStart"/>
      <w:r w:rsidR="00AF53DE" w:rsidRPr="00AF53DE">
        <w:rPr>
          <w:rFonts w:ascii="Simplified Arabic" w:hAnsi="Simplified Arabic" w:cs="Simplified Arabic" w:hint="cs"/>
          <w:b/>
          <w:bCs/>
          <w:sz w:val="28"/>
          <w:szCs w:val="28"/>
          <w:rtl/>
          <w:lang w:bidi="ar-IQ"/>
        </w:rPr>
        <w:t>منهجيتها</w:t>
      </w:r>
      <w:proofErr w:type="spellEnd"/>
      <w:r w:rsidR="00AF53DE" w:rsidRPr="00AF53DE">
        <w:rPr>
          <w:rFonts w:ascii="Simplified Arabic" w:hAnsi="Simplified Arabic" w:cs="Simplified Arabic" w:hint="cs"/>
          <w:b/>
          <w:bCs/>
          <w:sz w:val="28"/>
          <w:szCs w:val="28"/>
          <w:rtl/>
          <w:lang w:bidi="ar-IQ"/>
        </w:rPr>
        <w:t xml:space="preserve"> العلمية وتكنولوجيا المعلوماتية الحديثة، الطبعة</w:t>
      </w:r>
      <w:r w:rsidR="00AF53DE" w:rsidRPr="00AF53DE">
        <w:rPr>
          <w:rFonts w:ascii="Simplified Arabic" w:hAnsi="Simplified Arabic" w:cs="Simplified Arabic"/>
          <w:b/>
          <w:bCs/>
          <w:sz w:val="28"/>
          <w:szCs w:val="28"/>
          <w:rtl/>
          <w:lang w:bidi="ar-IQ"/>
        </w:rPr>
        <w:t xml:space="preserve"> </w:t>
      </w:r>
      <w:r w:rsidR="00946172"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87</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جـغـرافـــــية النـقـل</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 xml:space="preserve">والتجارة </w:t>
      </w:r>
      <w:r w:rsidR="00AF53DE" w:rsidRPr="00AF53DE">
        <w:rPr>
          <w:rFonts w:ascii="Simplified Arabic" w:hAnsi="Simplified Arabic" w:cs="Simplified Arabic" w:hint="cs"/>
          <w:b/>
          <w:bCs/>
          <w:sz w:val="28"/>
          <w:szCs w:val="28"/>
          <w:rtl/>
          <w:lang w:bidi="ar-IQ"/>
        </w:rPr>
        <w:t>العالمية، الطبعة</w:t>
      </w:r>
      <w:r w:rsidR="00AF53DE" w:rsidRPr="00AF53DE">
        <w:rPr>
          <w:rFonts w:ascii="Simplified Arabic" w:hAnsi="Simplified Arabic" w:cs="Simplified Arabic"/>
          <w:b/>
          <w:bCs/>
          <w:sz w:val="28"/>
          <w:szCs w:val="28"/>
          <w:rtl/>
          <w:lang w:bidi="ar-IQ"/>
        </w:rPr>
        <w:t xml:space="preserve"> </w:t>
      </w:r>
      <w:r w:rsidR="00946172"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88</w:t>
      </w:r>
      <w:r w:rsidR="00AF53DE" w:rsidRPr="00AF53DE">
        <w:rPr>
          <w:rFonts w:ascii="Simplified Arabic" w:hAnsi="Simplified Arabic" w:cs="Simplified Arabic" w:hint="cs"/>
          <w:b/>
          <w:bCs/>
          <w:sz w:val="28"/>
          <w:szCs w:val="28"/>
          <w:rtl/>
          <w:lang w:bidi="ar-IQ"/>
        </w:rPr>
        <w:t>- الجــغرافــية/ قـصتها كما كتبتها المؤلف، الطبعة</w:t>
      </w:r>
      <w:r w:rsidR="00AF53DE" w:rsidRPr="00AF53DE">
        <w:rPr>
          <w:rFonts w:ascii="Simplified Arabic" w:hAnsi="Simplified Arabic" w:cs="Simplified Arabic"/>
          <w:b/>
          <w:bCs/>
          <w:sz w:val="28"/>
          <w:szCs w:val="28"/>
          <w:rtl/>
          <w:lang w:bidi="ar-IQ"/>
        </w:rPr>
        <w:t xml:space="preserve"> </w:t>
      </w:r>
      <w:r w:rsidR="00946172"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89</w:t>
      </w:r>
      <w:r w:rsidR="00AF53DE" w:rsidRPr="00AF53DE">
        <w:rPr>
          <w:rFonts w:ascii="Simplified Arabic" w:hAnsi="Simplified Arabic" w:cs="Simplified Arabic" w:hint="cs"/>
          <w:b/>
          <w:bCs/>
          <w:sz w:val="28"/>
          <w:szCs w:val="28"/>
          <w:rtl/>
          <w:lang w:bidi="ar-IQ"/>
        </w:rPr>
        <w:t>- جــغرافـــية ا</w:t>
      </w:r>
      <w:r w:rsidR="00AF53DE" w:rsidRPr="00AF53DE">
        <w:rPr>
          <w:rFonts w:ascii="Simplified Arabic" w:hAnsi="Simplified Arabic" w:cs="Simplified Arabic"/>
          <w:b/>
          <w:bCs/>
          <w:sz w:val="28"/>
          <w:szCs w:val="28"/>
          <w:rtl/>
          <w:lang w:bidi="ar-IQ"/>
        </w:rPr>
        <w:t>ل</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سـياحـة</w:t>
      </w:r>
      <w:r w:rsidR="00AF53DE" w:rsidRPr="00AF53DE">
        <w:rPr>
          <w:rFonts w:ascii="Simplified Arabic" w:hAnsi="Simplified Arabic" w:cs="Simplified Arabic" w:hint="cs"/>
          <w:b/>
          <w:bCs/>
          <w:sz w:val="28"/>
          <w:szCs w:val="28"/>
          <w:rtl/>
          <w:lang w:bidi="ar-IQ"/>
        </w:rPr>
        <w:t xml:space="preserve"> الحديـثة </w:t>
      </w:r>
      <w:proofErr w:type="spellStart"/>
      <w:r w:rsidR="00AF53DE" w:rsidRPr="00AF53DE">
        <w:rPr>
          <w:rFonts w:ascii="Simplified Arabic" w:hAnsi="Simplified Arabic" w:cs="Simplified Arabic" w:hint="cs"/>
          <w:b/>
          <w:bCs/>
          <w:sz w:val="28"/>
          <w:szCs w:val="28"/>
          <w:rtl/>
          <w:lang w:bidi="ar-IQ"/>
        </w:rPr>
        <w:t>واقتصادياتها</w:t>
      </w:r>
      <w:proofErr w:type="spellEnd"/>
      <w:r w:rsidR="00AF53DE" w:rsidRPr="00AF53DE">
        <w:rPr>
          <w:rFonts w:ascii="Simplified Arabic" w:hAnsi="Simplified Arabic" w:cs="Simplified Arabic" w:hint="cs"/>
          <w:b/>
          <w:bCs/>
          <w:sz w:val="28"/>
          <w:szCs w:val="28"/>
          <w:rtl/>
          <w:lang w:bidi="ar-IQ"/>
        </w:rPr>
        <w:t xml:space="preserve">، الطبعة الثالثة، </w:t>
      </w:r>
      <w:r w:rsidR="00AF53DE" w:rsidRPr="00AF53DE">
        <w:rPr>
          <w:rFonts w:ascii="Simplified Arabic" w:hAnsi="Simplified Arabic" w:cs="Simplified Arabic"/>
          <w:b/>
          <w:bCs/>
          <w:sz w:val="28"/>
          <w:szCs w:val="28"/>
          <w:rtl/>
          <w:lang w:bidi="ar-IQ"/>
        </w:rPr>
        <w:t>20</w:t>
      </w:r>
      <w:r w:rsidR="00AF53DE" w:rsidRPr="00AF53DE">
        <w:rPr>
          <w:rFonts w:ascii="Simplified Arabic" w:hAnsi="Simplified Arabic" w:cs="Simplified Arabic" w:hint="cs"/>
          <w:b/>
          <w:bCs/>
          <w:sz w:val="28"/>
          <w:szCs w:val="28"/>
          <w:rtl/>
          <w:lang w:bidi="ar-IQ"/>
        </w:rPr>
        <w:t>21</w:t>
      </w:r>
      <w:r w:rsidR="00AF53DE" w:rsidRPr="00AF53DE">
        <w:rPr>
          <w:rFonts w:ascii="Simplified Arabic" w:hAnsi="Simplified Arabic" w:cs="Simplified Arabic"/>
          <w:b/>
          <w:bCs/>
          <w:sz w:val="28"/>
          <w:szCs w:val="28"/>
          <w:rtl/>
          <w:lang w:bidi="ar-IQ"/>
        </w:rPr>
        <w:t>م</w:t>
      </w:r>
      <w:r w:rsidR="00AF53DE" w:rsidRPr="00AF53DE">
        <w:rPr>
          <w:rFonts w:ascii="Simplified Arabic" w:hAnsi="Simplified Arabic" w:cs="Simplified Arabic" w:hint="cs"/>
          <w:b/>
          <w:bCs/>
          <w:sz w:val="28"/>
          <w:szCs w:val="28"/>
          <w:rtl/>
          <w:lang w:bidi="ar-IQ"/>
        </w:rPr>
        <w:t>.</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90</w:t>
      </w:r>
      <w:r w:rsidR="00AF53DE" w:rsidRPr="00AF53DE">
        <w:rPr>
          <w:rFonts w:ascii="Simplified Arabic" w:hAnsi="Simplified Arabic" w:cs="Simplified Arabic" w:hint="cs"/>
          <w:b/>
          <w:bCs/>
          <w:sz w:val="28"/>
          <w:szCs w:val="28"/>
          <w:rtl/>
          <w:lang w:bidi="ar-IQ"/>
        </w:rPr>
        <w:t>- الجغرافية ودراساتها التطبيقية /الاقتصادية، الطبعة</w:t>
      </w:r>
      <w:r w:rsidR="00AF53DE" w:rsidRPr="00AF53DE">
        <w:rPr>
          <w:rFonts w:ascii="Simplified Arabic" w:hAnsi="Simplified Arabic" w:cs="Simplified Arabic"/>
          <w:b/>
          <w:bCs/>
          <w:sz w:val="28"/>
          <w:szCs w:val="28"/>
          <w:rtl/>
          <w:lang w:bidi="ar-IQ"/>
        </w:rPr>
        <w:t xml:space="preserve"> </w:t>
      </w:r>
      <w:r w:rsidR="00265919"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946172">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91</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ج</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غرافـ</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يـة</w:t>
      </w:r>
      <w:r w:rsidR="00AF53DE" w:rsidRPr="00AF53DE">
        <w:rPr>
          <w:rFonts w:ascii="Simplified Arabic" w:hAnsi="Simplified Arabic" w:cs="Simplified Arabic" w:hint="cs"/>
          <w:b/>
          <w:bCs/>
          <w:sz w:val="28"/>
          <w:szCs w:val="28"/>
          <w:rtl/>
          <w:lang w:bidi="ar-IQ"/>
        </w:rPr>
        <w:t xml:space="preserve"> العاصمة العربــية الاسلامـية </w:t>
      </w:r>
      <w:proofErr w:type="spellStart"/>
      <w:r w:rsidR="00AF53DE" w:rsidRPr="00AF53DE">
        <w:rPr>
          <w:rFonts w:ascii="Simplified Arabic" w:hAnsi="Simplified Arabic" w:cs="Simplified Arabic" w:hint="cs"/>
          <w:b/>
          <w:bCs/>
          <w:sz w:val="28"/>
          <w:szCs w:val="28"/>
          <w:rtl/>
          <w:lang w:bidi="ar-IQ"/>
        </w:rPr>
        <w:t>ســــــرمــــن</w:t>
      </w:r>
      <w:proofErr w:type="spellEnd"/>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ر</w:t>
      </w:r>
      <w:r w:rsidR="00AF53DE" w:rsidRPr="00AF53DE">
        <w:rPr>
          <w:rFonts w:ascii="Simplified Arabic" w:hAnsi="Simplified Arabic" w:cs="Simplified Arabic" w:hint="cs"/>
          <w:b/>
          <w:bCs/>
          <w:sz w:val="28"/>
          <w:szCs w:val="28"/>
          <w:rtl/>
          <w:lang w:bidi="ar-IQ"/>
        </w:rPr>
        <w:t xml:space="preserve">أى، الطبعة الثالثة، </w:t>
      </w:r>
      <w:r w:rsidR="00AF53DE" w:rsidRPr="00AF53DE">
        <w:rPr>
          <w:rFonts w:ascii="Simplified Arabic" w:hAnsi="Simplified Arabic" w:cs="Simplified Arabic"/>
          <w:b/>
          <w:bCs/>
          <w:sz w:val="28"/>
          <w:szCs w:val="28"/>
          <w:rtl/>
          <w:lang w:bidi="ar-IQ"/>
        </w:rPr>
        <w:t>20</w:t>
      </w:r>
      <w:r w:rsidR="00AF53DE" w:rsidRPr="00AF53DE">
        <w:rPr>
          <w:rFonts w:ascii="Simplified Arabic" w:hAnsi="Simplified Arabic" w:cs="Simplified Arabic" w:hint="cs"/>
          <w:b/>
          <w:bCs/>
          <w:sz w:val="28"/>
          <w:szCs w:val="28"/>
          <w:rtl/>
          <w:lang w:bidi="ar-IQ"/>
        </w:rPr>
        <w:t>21</w:t>
      </w:r>
      <w:r w:rsidR="00AF53DE" w:rsidRPr="00AF53DE">
        <w:rPr>
          <w:rFonts w:ascii="Simplified Arabic" w:hAnsi="Simplified Arabic" w:cs="Simplified Arabic"/>
          <w:b/>
          <w:bCs/>
          <w:sz w:val="28"/>
          <w:szCs w:val="28"/>
          <w:rtl/>
          <w:lang w:bidi="ar-IQ"/>
        </w:rPr>
        <w:t>م</w:t>
      </w:r>
      <w:r w:rsidR="00AF53DE" w:rsidRPr="00AF53DE">
        <w:rPr>
          <w:rFonts w:ascii="Simplified Arabic" w:hAnsi="Simplified Arabic" w:cs="Simplified Arabic" w:hint="cs"/>
          <w:b/>
          <w:bCs/>
          <w:sz w:val="28"/>
          <w:szCs w:val="28"/>
          <w:rtl/>
          <w:lang w:bidi="ar-IQ"/>
        </w:rPr>
        <w:t xml:space="preserve">. </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92</w:t>
      </w:r>
      <w:r w:rsidR="00AF53DE" w:rsidRPr="00AF53DE">
        <w:rPr>
          <w:rFonts w:ascii="Simplified Arabic" w:hAnsi="Simplified Arabic" w:cs="Simplified Arabic" w:hint="cs"/>
          <w:b/>
          <w:bCs/>
          <w:sz w:val="28"/>
          <w:szCs w:val="28"/>
          <w:rtl/>
          <w:lang w:bidi="ar-IQ"/>
        </w:rPr>
        <w:t>- الجغرافية وتكنولوجيا النقل العالمي واتجاهات التجارة الدولية، الطبعة</w:t>
      </w:r>
      <w:r w:rsidR="00AF53DE" w:rsidRPr="00AF53DE">
        <w:rPr>
          <w:rFonts w:ascii="Simplified Arabic" w:hAnsi="Simplified Arabic" w:cs="Simplified Arabic"/>
          <w:b/>
          <w:bCs/>
          <w:sz w:val="28"/>
          <w:szCs w:val="28"/>
          <w:rtl/>
          <w:lang w:bidi="ar-IQ"/>
        </w:rPr>
        <w:t xml:space="preserve"> </w:t>
      </w:r>
      <w:r w:rsidR="00946172"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93</w:t>
      </w:r>
      <w:r w:rsidR="00AF53DE" w:rsidRPr="00AF53DE">
        <w:rPr>
          <w:rFonts w:ascii="Simplified Arabic" w:hAnsi="Simplified Arabic" w:cs="Simplified Arabic" w:hint="cs"/>
          <w:b/>
          <w:bCs/>
          <w:sz w:val="28"/>
          <w:szCs w:val="28"/>
          <w:rtl/>
          <w:lang w:bidi="ar-IQ"/>
        </w:rPr>
        <w:t>- الجــغرافــية وتطبيقات التقنيات الكمية وتكنولوجيا المعلوماتية، الطبعة</w:t>
      </w:r>
      <w:r w:rsidR="00AF53DE" w:rsidRPr="00AF53DE">
        <w:rPr>
          <w:rFonts w:ascii="Simplified Arabic" w:hAnsi="Simplified Arabic" w:cs="Simplified Arabic"/>
          <w:b/>
          <w:bCs/>
          <w:sz w:val="28"/>
          <w:szCs w:val="28"/>
          <w:rtl/>
          <w:lang w:bidi="ar-IQ"/>
        </w:rPr>
        <w:t xml:space="preserve"> </w:t>
      </w:r>
      <w:r w:rsidR="00946172" w:rsidRPr="00AF53DE">
        <w:rPr>
          <w:rFonts w:ascii="Simplified Arabic" w:hAnsi="Simplified Arabic" w:cs="Simplified Arabic" w:hint="cs"/>
          <w:b/>
          <w:bCs/>
          <w:sz w:val="28"/>
          <w:szCs w:val="28"/>
          <w:rtl/>
          <w:lang w:bidi="ar-IQ"/>
        </w:rPr>
        <w:t>الثانية،</w:t>
      </w:r>
      <w:r w:rsidR="00AF53DE" w:rsidRPr="00AF53DE">
        <w:rPr>
          <w:rFonts w:ascii="Simplified Arabic" w:hAnsi="Simplified Arabic" w:cs="Simplified Arabic" w:hint="cs"/>
          <w:b/>
          <w:bCs/>
          <w:sz w:val="28"/>
          <w:szCs w:val="28"/>
          <w:rtl/>
          <w:lang w:bidi="ar-IQ"/>
        </w:rPr>
        <w:t xml:space="preserve"> 2021م.</w:t>
      </w:r>
    </w:p>
    <w:p w:rsidR="00AF53DE" w:rsidRPr="00AF53DE" w:rsidRDefault="00924A7A"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lastRenderedPageBreak/>
        <w:t>94</w:t>
      </w:r>
      <w:r w:rsidR="00AF53DE" w:rsidRPr="00AF53DE">
        <w:rPr>
          <w:rFonts w:ascii="Simplified Arabic" w:hAnsi="Simplified Arabic" w:cs="Simplified Arabic" w:hint="cs"/>
          <w:b/>
          <w:bCs/>
          <w:sz w:val="28"/>
          <w:szCs w:val="28"/>
          <w:rtl/>
          <w:lang w:bidi="ar-IQ"/>
        </w:rPr>
        <w:t>- ال</w:t>
      </w:r>
      <w:r w:rsidR="00AF53DE" w:rsidRPr="00AF53DE">
        <w:rPr>
          <w:rFonts w:ascii="Simplified Arabic" w:hAnsi="Simplified Arabic" w:cs="Simplified Arabic"/>
          <w:b/>
          <w:bCs/>
          <w:sz w:val="28"/>
          <w:szCs w:val="28"/>
          <w:rtl/>
          <w:lang w:bidi="ar-IQ"/>
        </w:rPr>
        <w:t xml:space="preserve">جـغـرافـــــية </w:t>
      </w:r>
      <w:r w:rsidR="00AF53DE" w:rsidRPr="00AF53DE">
        <w:rPr>
          <w:rFonts w:ascii="Simplified Arabic" w:hAnsi="Simplified Arabic" w:cs="Simplified Arabic" w:hint="cs"/>
          <w:b/>
          <w:bCs/>
          <w:sz w:val="28"/>
          <w:szCs w:val="28"/>
          <w:rtl/>
          <w:lang w:bidi="ar-IQ"/>
        </w:rPr>
        <w:t>وافاقها العلمية،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p>
    <w:p w:rsidR="008977EB" w:rsidRDefault="009B4E32" w:rsidP="00E47A95">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95</w:t>
      </w:r>
      <w:r w:rsidR="00AF53DE" w:rsidRPr="00AF53DE">
        <w:rPr>
          <w:rFonts w:ascii="Simplified Arabic" w:hAnsi="Simplified Arabic" w:cs="Simplified Arabic" w:hint="cs"/>
          <w:b/>
          <w:bCs/>
          <w:sz w:val="28"/>
          <w:szCs w:val="28"/>
          <w:rtl/>
          <w:lang w:bidi="ar-IQ"/>
        </w:rPr>
        <w:t>- الجــغرافـــية واساليب البحث المعاصر، الطبعة</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الثانية ، 2021م.</w:t>
      </w:r>
      <w:r w:rsidR="00E47A95">
        <w:rPr>
          <w:rFonts w:ascii="Simplified Arabic" w:hAnsi="Simplified Arabic" w:cs="Simplified Arabic"/>
          <w:b/>
          <w:bCs/>
          <w:sz w:val="28"/>
          <w:szCs w:val="28"/>
          <w:rtl/>
          <w:lang w:bidi="ar-IQ"/>
        </w:rPr>
        <w:t xml:space="preserve"> </w:t>
      </w:r>
    </w:p>
    <w:p w:rsidR="00AF53DE" w:rsidRPr="00AF53DE" w:rsidRDefault="00AF53DE" w:rsidP="0034204F">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u w:val="single"/>
          <w:rtl/>
          <w:lang w:bidi="ar-IQ"/>
        </w:rPr>
        <w:t>ثالثا: البحوث المنشورة:</w:t>
      </w:r>
      <w:r w:rsidRPr="00AF53DE">
        <w:rPr>
          <w:rFonts w:ascii="Simplified Arabic" w:hAnsi="Simplified Arabic" w:cs="Simplified Arabic" w:hint="cs"/>
          <w:b/>
          <w:bCs/>
          <w:sz w:val="32"/>
          <w:szCs w:val="32"/>
          <w:rtl/>
          <w:lang w:bidi="ar-IQ"/>
        </w:rPr>
        <w:t xml:space="preserve">                            </w:t>
      </w:r>
    </w:p>
    <w:p w:rsidR="00AF53DE" w:rsidRPr="00AF53DE" w:rsidRDefault="00AF53DE" w:rsidP="00AF53DE">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 ظاهرة الغياب في جامعة بغـداد، مجلة العلوم التربوية بجامعة بغـداد، العــــدد (3) 1978.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 مقومات التنمية الزراعية في محافظة صلاح الدين، مجلة الأستاذ، العدد(43)، 1992.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 كفاءة النقل الداخلي في مدينة سامراء، مجلة الأستاذ، العدد(14) ،1993.</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 التحليل المكاني لعقدة النقل في قضاء </w:t>
      </w:r>
      <w:proofErr w:type="spellStart"/>
      <w:r w:rsidRPr="00AF53DE">
        <w:rPr>
          <w:rFonts w:ascii="Simplified Arabic" w:hAnsi="Simplified Arabic" w:cs="Simplified Arabic" w:hint="cs"/>
          <w:b/>
          <w:bCs/>
          <w:sz w:val="28"/>
          <w:szCs w:val="28"/>
          <w:rtl/>
          <w:lang w:bidi="ar-IQ"/>
        </w:rPr>
        <w:t>بيجي</w:t>
      </w:r>
      <w:proofErr w:type="spellEnd"/>
      <w:r w:rsidRPr="00AF53DE">
        <w:rPr>
          <w:rFonts w:ascii="Simplified Arabic" w:hAnsi="Simplified Arabic" w:cs="Simplified Arabic" w:hint="cs"/>
          <w:b/>
          <w:bCs/>
          <w:sz w:val="28"/>
          <w:szCs w:val="28"/>
          <w:rtl/>
          <w:lang w:bidi="ar-IQ"/>
        </w:rPr>
        <w:t xml:space="preserve">، مجلة الجمعية الجغرافية العراقية، العدد (30) في 1996.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 كفاءة شبكة الطرق البرية في محافظة ديالى، مجلة الجمعية الجغرافية العراقية، العدد (32) في1996.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6- دور الطرق في التباين المكاني لمراكز التسويق الزراعي في محافظة صلاح الدين، مجلة الجمعية الجغرافية العراقية، العدد (92) لسنة 1996.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7- التحليل المكاني لكلف النقل بالسكك الحديد، مجلة الجمعية الجغرافية العراقية، العدد (93) لسنة 1996.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8- التقييم الجغرافي لشبكة الطرق المعبدة في محافظة صلاح الدين، مجلة الجمعية الجغرافية العراقية، العدد (50) في 2002. </w:t>
      </w:r>
    </w:p>
    <w:p w:rsidR="00AF53DE" w:rsidRPr="00AF53DE" w:rsidRDefault="00AF53DE" w:rsidP="00E47A95">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9- </w:t>
      </w:r>
      <w:r w:rsidR="00E47A95">
        <w:rPr>
          <w:rFonts w:ascii="Simplified Arabic" w:hAnsi="Simplified Arabic" w:cs="Simplified Arabic" w:hint="cs"/>
          <w:b/>
          <w:bCs/>
          <w:sz w:val="28"/>
          <w:szCs w:val="28"/>
          <w:rtl/>
          <w:lang w:bidi="ar-IQ"/>
        </w:rPr>
        <w:t>أ</w:t>
      </w:r>
      <w:r w:rsidRPr="00AF53DE">
        <w:rPr>
          <w:rFonts w:ascii="Simplified Arabic" w:hAnsi="Simplified Arabic" w:cs="Simplified Arabic" w:hint="cs"/>
          <w:b/>
          <w:bCs/>
          <w:sz w:val="28"/>
          <w:szCs w:val="28"/>
          <w:rtl/>
          <w:lang w:bidi="ar-IQ"/>
        </w:rPr>
        <w:t xml:space="preserve">ثـــــر النمو السكاني والعمراني على النقل الداخلي في مدينة سامراء، مجلة الجمعية الجغرافية العراقية، العدد(51) في2002.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10- عوامل نشأة </w:t>
      </w:r>
      <w:proofErr w:type="spellStart"/>
      <w:r w:rsidRPr="00AF53DE">
        <w:rPr>
          <w:rFonts w:ascii="Simplified Arabic" w:hAnsi="Simplified Arabic" w:cs="Simplified Arabic" w:hint="cs"/>
          <w:b/>
          <w:bCs/>
          <w:sz w:val="28"/>
          <w:szCs w:val="28"/>
          <w:rtl/>
          <w:lang w:bidi="ar-IQ"/>
        </w:rPr>
        <w:t>سامراءالعباسية</w:t>
      </w:r>
      <w:proofErr w:type="spellEnd"/>
      <w:r w:rsidRPr="00AF53DE">
        <w:rPr>
          <w:rFonts w:ascii="Simplified Arabic" w:hAnsi="Simplified Arabic" w:cs="Simplified Arabic" w:hint="cs"/>
          <w:b/>
          <w:bCs/>
          <w:sz w:val="28"/>
          <w:szCs w:val="28"/>
          <w:rtl/>
          <w:lang w:bidi="ar-IQ"/>
        </w:rPr>
        <w:t xml:space="preserve"> واستعمالات الأرض، مجلة الجمعية الجغرافية العراقية، العـدد(52) 2002.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11- نظم المعلومات الجغرافية وتطبيقاتها </w:t>
      </w:r>
      <w:proofErr w:type="spellStart"/>
      <w:r w:rsidRPr="00AF53DE">
        <w:rPr>
          <w:rFonts w:ascii="Simplified Arabic" w:hAnsi="Simplified Arabic" w:cs="Simplified Arabic" w:hint="cs"/>
          <w:b/>
          <w:bCs/>
          <w:sz w:val="28"/>
          <w:szCs w:val="28"/>
          <w:rtl/>
          <w:lang w:bidi="ar-IQ"/>
        </w:rPr>
        <w:t>فى</w:t>
      </w:r>
      <w:proofErr w:type="spellEnd"/>
      <w:r w:rsidRPr="00AF53DE">
        <w:rPr>
          <w:rFonts w:ascii="Simplified Arabic" w:hAnsi="Simplified Arabic" w:cs="Simplified Arabic" w:hint="cs"/>
          <w:b/>
          <w:bCs/>
          <w:sz w:val="28"/>
          <w:szCs w:val="28"/>
          <w:rtl/>
          <w:lang w:bidi="ar-IQ"/>
        </w:rPr>
        <w:t xml:space="preserve"> مشاريع النقل والاتصالات، مجلة الجمعية الجغرافية العراقية، العـــــدد (56) 2002.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النسخ المحفوظة،2005-2013، على موقـــع/ الـعراقـية/ للمجلات الاكاديمية العلمية،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w:t>
      </w:r>
      <w:hyperlink r:id="rId18" w:history="1">
        <w:r w:rsidRPr="00AF53DE">
          <w:rPr>
            <w:rFonts w:ascii="Simplified Arabic" w:hAnsi="Simplified Arabic" w:cs="Simplified Arabic"/>
            <w:b/>
            <w:bCs/>
            <w:sz w:val="28"/>
            <w:szCs w:val="28"/>
            <w:lang w:bidi="ar-IQ"/>
          </w:rPr>
          <w:t>https://www.iasj.net</w:t>
        </w:r>
      </w:hyperlink>
      <w:r w:rsidRPr="00AF53DE">
        <w:rPr>
          <w:rFonts w:ascii="Simplified Arabic" w:hAnsi="Simplified Arabic" w:cs="Simplified Arabic"/>
          <w:b/>
          <w:bCs/>
          <w:sz w:val="28"/>
          <w:szCs w:val="28"/>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12- الأثـار المكانية للتسويق في تشكيل الأنماط الزراعية في ناحية المعتصم، مجلة العلوم لجامعة تكريت، العدد (2)2005.</w:t>
      </w:r>
    </w:p>
    <w:p w:rsidR="00AF53DE" w:rsidRPr="00AF53DE" w:rsidRDefault="00AF53DE" w:rsidP="00BE717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13- التباين المكاني ل</w:t>
      </w:r>
      <w:r w:rsidR="00BE717E">
        <w:rPr>
          <w:rFonts w:ascii="Simplified Arabic" w:hAnsi="Simplified Arabic" w:cs="Simplified Arabic" w:hint="cs"/>
          <w:b/>
          <w:bCs/>
          <w:sz w:val="28"/>
          <w:szCs w:val="28"/>
          <w:rtl/>
          <w:lang w:bidi="ar-IQ"/>
        </w:rPr>
        <w:t>أ</w:t>
      </w:r>
      <w:r w:rsidRPr="00AF53DE">
        <w:rPr>
          <w:rFonts w:ascii="Simplified Arabic" w:hAnsi="Simplified Arabic" w:cs="Simplified Arabic" w:hint="cs"/>
          <w:b/>
          <w:bCs/>
          <w:sz w:val="28"/>
          <w:szCs w:val="28"/>
          <w:rtl/>
          <w:lang w:bidi="ar-IQ"/>
        </w:rPr>
        <w:t>ثــر النقل على الإنتاج في الثرثار، مجلة العلوم لجامعة تكريت، العدد(12) 2005.</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14- جغرافية النقل وأساليب البحث، مجلة العلوم لجامعة تكريت، العدد (6) 2006.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15- تباين الاقتصاديات المكانية وعلاقتها بالنقل في ناحية العلم، مجلة سر من رأى، العدد(2) 2006.</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16- دور الخصائ</w:t>
      </w:r>
      <w:r w:rsidRPr="00AF53DE">
        <w:rPr>
          <w:rFonts w:ascii="Simplified Arabic" w:hAnsi="Simplified Arabic" w:cs="Simplified Arabic" w:hint="eastAsia"/>
          <w:b/>
          <w:bCs/>
          <w:sz w:val="28"/>
          <w:szCs w:val="28"/>
          <w:rtl/>
          <w:lang w:bidi="ar-IQ"/>
        </w:rPr>
        <w:t>ص</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hint="cs"/>
          <w:b/>
          <w:bCs/>
          <w:sz w:val="28"/>
          <w:szCs w:val="28"/>
          <w:rtl/>
          <w:lang w:bidi="ar-IQ"/>
        </w:rPr>
        <w:t>الموقعية</w:t>
      </w:r>
      <w:proofErr w:type="spellEnd"/>
      <w:r w:rsidRPr="00AF53DE">
        <w:rPr>
          <w:rFonts w:ascii="Simplified Arabic" w:hAnsi="Simplified Arabic" w:cs="Simplified Arabic" w:hint="cs"/>
          <w:b/>
          <w:bCs/>
          <w:sz w:val="28"/>
          <w:szCs w:val="28"/>
          <w:rtl/>
          <w:lang w:bidi="ar-IQ"/>
        </w:rPr>
        <w:t xml:space="preserve"> للعراق في اتجاهات النقل والتجارة، مجلة العلوم لجامعة تكريت، العدد(1)2007 .</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17- الإنتاج الحيواني واتجاهات تطوره في سورية، مجلة العلوم لجامعة تكريت، العدد (11) 2009.</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18- القناة العراقية الجافة للنقل البري العالمي، مجلة العلوم لجامعة تكريت، العدد (5) 2012.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19- الاستثمار الاقتصادي سياحيا لبحيرة سـامراء، مجلة العلوم لجامعة تكريت، العدد(10) 2012.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20- الكفاءة النوعية والكمية </w:t>
      </w:r>
      <w:proofErr w:type="spellStart"/>
      <w:r w:rsidRPr="00AF53DE">
        <w:rPr>
          <w:rFonts w:ascii="Simplified Arabic" w:hAnsi="Simplified Arabic" w:cs="Simplified Arabic" w:hint="cs"/>
          <w:b/>
          <w:bCs/>
          <w:sz w:val="28"/>
          <w:szCs w:val="28"/>
          <w:rtl/>
          <w:lang w:bidi="ar-IQ"/>
        </w:rPr>
        <w:t>لانتاج</w:t>
      </w:r>
      <w:proofErr w:type="spellEnd"/>
      <w:r w:rsidRPr="00AF53DE">
        <w:rPr>
          <w:rFonts w:ascii="Simplified Arabic" w:hAnsi="Simplified Arabic" w:cs="Simplified Arabic" w:hint="cs"/>
          <w:b/>
          <w:bCs/>
          <w:sz w:val="28"/>
          <w:szCs w:val="28"/>
          <w:rtl/>
          <w:lang w:bidi="ar-IQ"/>
        </w:rPr>
        <w:t xml:space="preserve"> وتجهيز ماء الشرب في قضاء سامراء، مجلة </w:t>
      </w:r>
      <w:proofErr w:type="spellStart"/>
      <w:r w:rsidRPr="00AF53DE">
        <w:rPr>
          <w:rFonts w:ascii="Simplified Arabic" w:hAnsi="Simplified Arabic" w:cs="Simplified Arabic" w:hint="cs"/>
          <w:b/>
          <w:bCs/>
          <w:sz w:val="28"/>
          <w:szCs w:val="28"/>
          <w:rtl/>
          <w:lang w:bidi="ar-IQ"/>
        </w:rPr>
        <w:t>سرمن</w:t>
      </w:r>
      <w:proofErr w:type="spellEnd"/>
      <w:r w:rsidRPr="00AF53DE">
        <w:rPr>
          <w:rFonts w:ascii="Simplified Arabic" w:hAnsi="Simplified Arabic" w:cs="Simplified Arabic" w:hint="cs"/>
          <w:b/>
          <w:bCs/>
          <w:sz w:val="28"/>
          <w:szCs w:val="28"/>
          <w:rtl/>
          <w:lang w:bidi="ar-IQ"/>
        </w:rPr>
        <w:t xml:space="preserve"> رأى، العدد(6)2012.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21- </w:t>
      </w:r>
      <w:r w:rsidRPr="00AF53DE">
        <w:rPr>
          <w:rFonts w:ascii="Simplified Arabic" w:hAnsi="Simplified Arabic" w:cs="Simplified Arabic"/>
          <w:b/>
          <w:bCs/>
          <w:sz w:val="28"/>
          <w:szCs w:val="28"/>
          <w:rtl/>
          <w:lang w:bidi="ar-IQ"/>
        </w:rPr>
        <w:t>العلاقة المكانية</w:t>
      </w:r>
      <w:r w:rsidRPr="00AF53DE">
        <w:rPr>
          <w:rFonts w:ascii="Simplified Arabic" w:hAnsi="Simplified Arabic" w:cs="Simplified Arabic" w:hint="cs"/>
          <w:b/>
          <w:bCs/>
          <w:sz w:val="28"/>
          <w:szCs w:val="28"/>
          <w:rtl/>
          <w:lang w:bidi="ar-IQ"/>
        </w:rPr>
        <w:t xml:space="preserve"> بين  </w:t>
      </w:r>
      <w:r w:rsidRPr="00AF53DE">
        <w:rPr>
          <w:rFonts w:ascii="Simplified Arabic" w:hAnsi="Simplified Arabic" w:cs="Simplified Arabic"/>
          <w:b/>
          <w:bCs/>
          <w:sz w:val="28"/>
          <w:szCs w:val="28"/>
          <w:rtl/>
          <w:lang w:bidi="ar-IQ"/>
        </w:rPr>
        <w:t xml:space="preserve">طرق النقل </w:t>
      </w:r>
      <w:r w:rsidRPr="00AF53DE">
        <w:rPr>
          <w:rFonts w:ascii="Simplified Arabic" w:hAnsi="Simplified Arabic" w:cs="Simplified Arabic" w:hint="cs"/>
          <w:b/>
          <w:bCs/>
          <w:sz w:val="28"/>
          <w:szCs w:val="28"/>
          <w:rtl/>
          <w:lang w:bidi="ar-IQ"/>
        </w:rPr>
        <w:t>و</w:t>
      </w:r>
      <w:r w:rsidRPr="00AF53DE">
        <w:rPr>
          <w:rFonts w:ascii="Simplified Arabic" w:hAnsi="Simplified Arabic" w:cs="Simplified Arabic"/>
          <w:b/>
          <w:bCs/>
          <w:sz w:val="28"/>
          <w:szCs w:val="28"/>
          <w:rtl/>
          <w:lang w:bidi="ar-IQ"/>
        </w:rPr>
        <w:t>السكان</w:t>
      </w:r>
      <w:r w:rsidRPr="00AF53DE">
        <w:rPr>
          <w:rFonts w:ascii="Simplified Arabic" w:hAnsi="Simplified Arabic" w:cs="Simplified Arabic" w:hint="cs"/>
          <w:b/>
          <w:bCs/>
          <w:sz w:val="28"/>
          <w:szCs w:val="28"/>
          <w:rtl/>
          <w:lang w:bidi="ar-IQ"/>
        </w:rPr>
        <w:t xml:space="preserve"> في قضاء تكريت، مجلة العلوم لجامعة تكريت، العدد(6) 2013.</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النسخ المحفوظة،11/3/2011، على الموقع الشخصي  للمؤلف،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w:t>
      </w:r>
      <w:hyperlink r:id="rId19" w:history="1">
        <w:r w:rsidRPr="00AF53DE">
          <w:rPr>
            <w:rFonts w:ascii="Simplified Arabic" w:hAnsi="Simplified Arabic" w:cs="Simplified Arabic"/>
            <w:b/>
            <w:bCs/>
            <w:sz w:val="28"/>
            <w:szCs w:val="28"/>
            <w:lang w:bidi="ar-IQ"/>
          </w:rPr>
          <w:t>https://mageed-alsamaarai.banouta.net</w:t>
        </w:r>
      </w:hyperlink>
      <w:r w:rsidRPr="00AF53DE">
        <w:rPr>
          <w:rFonts w:ascii="Simplified Arabic" w:hAnsi="Simplified Arabic" w:cs="Simplified Arabic"/>
          <w:b/>
          <w:bCs/>
          <w:sz w:val="28"/>
          <w:szCs w:val="28"/>
          <w:lang w:bidi="ar-IQ"/>
        </w:rPr>
        <w:t xml:space="preserve">) </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22- العلاقة المكانية بين ال</w:t>
      </w:r>
      <w:r w:rsidRPr="00AF53DE">
        <w:rPr>
          <w:rFonts w:ascii="Simplified Arabic" w:hAnsi="Simplified Arabic" w:cs="Simplified Arabic"/>
          <w:b/>
          <w:bCs/>
          <w:sz w:val="28"/>
          <w:szCs w:val="28"/>
          <w:rtl/>
          <w:lang w:bidi="ar-IQ"/>
        </w:rPr>
        <w:t>طرق</w:t>
      </w:r>
      <w:r w:rsidRPr="00AF53DE">
        <w:rPr>
          <w:rFonts w:ascii="Simplified Arabic" w:hAnsi="Simplified Arabic" w:cs="Simplified Arabic" w:hint="cs"/>
          <w:b/>
          <w:bCs/>
          <w:sz w:val="28"/>
          <w:szCs w:val="28"/>
          <w:rtl/>
          <w:lang w:bidi="ar-IQ"/>
        </w:rPr>
        <w:t xml:space="preserve"> البرية والسكان في ناحية دجلة، مجلة العلوم لجامعة تكريت، العدد(11)2004.</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23- مشروع ري الرصاصي الحديث و </w:t>
      </w:r>
      <w:proofErr w:type="spellStart"/>
      <w:r w:rsidRPr="00AF53DE">
        <w:rPr>
          <w:rFonts w:ascii="Simplified Arabic" w:hAnsi="Simplified Arabic" w:cs="Simplified Arabic" w:hint="cs"/>
          <w:b/>
          <w:bCs/>
          <w:sz w:val="28"/>
          <w:szCs w:val="28"/>
          <w:rtl/>
          <w:lang w:bidi="ar-IQ"/>
        </w:rPr>
        <w:t>اقتصادياته</w:t>
      </w:r>
      <w:proofErr w:type="spellEnd"/>
      <w:r w:rsidRPr="00AF53DE">
        <w:rPr>
          <w:rFonts w:ascii="Simplified Arabic" w:hAnsi="Simplified Arabic" w:cs="Simplified Arabic" w:hint="cs"/>
          <w:b/>
          <w:bCs/>
          <w:sz w:val="28"/>
          <w:szCs w:val="28"/>
          <w:rtl/>
          <w:lang w:bidi="ar-IQ"/>
        </w:rPr>
        <w:t>، مجلة سر من رأى، العدد (1) في 2005.</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24- شبكة الطرق المعبدة في قضاء </w:t>
      </w:r>
      <w:proofErr w:type="spellStart"/>
      <w:r w:rsidRPr="00AF53DE">
        <w:rPr>
          <w:rFonts w:ascii="Simplified Arabic" w:hAnsi="Simplified Arabic" w:cs="Simplified Arabic" w:hint="cs"/>
          <w:b/>
          <w:bCs/>
          <w:sz w:val="28"/>
          <w:szCs w:val="28"/>
          <w:rtl/>
          <w:lang w:bidi="ar-IQ"/>
        </w:rPr>
        <w:t>طوزخورماتو</w:t>
      </w:r>
      <w:proofErr w:type="spellEnd"/>
      <w:r w:rsidRPr="00AF53DE">
        <w:rPr>
          <w:rFonts w:ascii="Simplified Arabic" w:hAnsi="Simplified Arabic" w:cs="Simplified Arabic" w:hint="cs"/>
          <w:b/>
          <w:bCs/>
          <w:sz w:val="28"/>
          <w:szCs w:val="28"/>
          <w:rtl/>
          <w:lang w:bidi="ar-IQ"/>
        </w:rPr>
        <w:t>، مجلة سر من رأى، العدد (3) 2006.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25- الانترنيت والاستثمار العلمي في البحوث الجامعية، مجلة سر من رأى، العدد(5) 2008.</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النسخ المحفوظة،26 /3/2011، على موقـــع/ الجغرافيون العرب،</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 xml:space="preserve"> </w:t>
      </w:r>
      <w:r w:rsidRPr="00AF53DE">
        <w:rPr>
          <w:rFonts w:ascii="Simplified Arabic" w:hAnsi="Simplified Arabic" w:cs="Simplified Arabic" w:hint="cs"/>
          <w:b/>
          <w:bCs/>
          <w:sz w:val="28"/>
          <w:szCs w:val="28"/>
          <w:rtl/>
          <w:lang w:bidi="ar-IQ"/>
        </w:rPr>
        <w:t>(</w:t>
      </w:r>
      <w:hyperlink r:id="rId20" w:history="1">
        <w:r w:rsidRPr="00AF53DE">
          <w:rPr>
            <w:rFonts w:ascii="Simplified Arabic" w:hAnsi="Simplified Arabic" w:cs="Simplified Arabic"/>
            <w:b/>
            <w:bCs/>
            <w:sz w:val="28"/>
            <w:szCs w:val="28"/>
            <w:lang w:bidi="ar-IQ"/>
          </w:rPr>
          <w:t>www.arabgeographers.net</w:t>
        </w:r>
      </w:hyperlink>
      <w:r w:rsidRPr="00AF53DE">
        <w:rPr>
          <w:rFonts w:ascii="Simplified Arabic" w:hAnsi="Simplified Arabic" w:cs="Simplified Arabic" w:hint="cs"/>
          <w:b/>
          <w:bCs/>
          <w:sz w:val="28"/>
          <w:szCs w:val="28"/>
          <w:rtl/>
          <w:lang w:bidi="ar-IQ"/>
        </w:rPr>
        <w:t xml:space="preserve">)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26- الـعـــراق، خصائصه، وأثــرها على التجارة والنقل، مجلة العلوم لجامعة تكريت، العدد (8) 2006.</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27- الأمن الغذائي العربي، مجلة العلوم لجامعة تكريت، العدد (9) 2007.</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28- التخطيط الإقليمي والجغرافية الحديثة، مجلة العلوم لجامعة تكريت، العـدد  (5) 2009.</w:t>
      </w:r>
    </w:p>
    <w:p w:rsidR="00AF53DE" w:rsidRPr="00AF53DE" w:rsidRDefault="00AF53DE" w:rsidP="00AF53DE">
      <w:pPr>
        <w:shd w:val="clear" w:color="auto" w:fill="FFFFFF" w:themeFill="background1"/>
        <w:tabs>
          <w:tab w:val="left" w:pos="-101"/>
          <w:tab w:val="left" w:pos="7652"/>
          <w:tab w:val="left" w:pos="8533"/>
        </w:tabs>
        <w:ind w:left="-101"/>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النسخ المحفوظة، 2005-2020، على موقـــع/ الباحث العلمي, </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b/>
          <w:bCs/>
          <w:sz w:val="28"/>
          <w:szCs w:val="28"/>
          <w:lang w:bidi="ar-IQ"/>
        </w:rPr>
        <w:t xml:space="preserve">  (citations&gt;scholar.google.com)</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29- دور طرق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الطوز( الناعمة ) في التنمية الزراعية، مجلة العلوم لجامعة تكريت، العدد(4)2006.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shd w:val="clear" w:color="auto" w:fill="FFFFFF" w:themeFill="background1"/>
          <w:rtl/>
          <w:lang w:bidi="ar-IQ"/>
        </w:rPr>
        <w:t xml:space="preserve">30- </w:t>
      </w:r>
      <w:r w:rsidRPr="00AF53DE">
        <w:rPr>
          <w:rFonts w:ascii="Simplified Arabic" w:hAnsi="Simplified Arabic" w:cs="Simplified Arabic" w:hint="eastAsia"/>
          <w:b/>
          <w:bCs/>
          <w:sz w:val="28"/>
          <w:szCs w:val="28"/>
          <w:shd w:val="clear" w:color="auto" w:fill="FFFFFF" w:themeFill="background1"/>
          <w:rtl/>
          <w:lang w:bidi="ar-IQ"/>
        </w:rPr>
        <w:t>تقييم</w:t>
      </w:r>
      <w:r w:rsidRPr="00AF53DE">
        <w:rPr>
          <w:rFonts w:ascii="Simplified Arabic" w:hAnsi="Simplified Arabic" w:cs="Simplified Arabic"/>
          <w:b/>
          <w:bCs/>
          <w:sz w:val="28"/>
          <w:szCs w:val="28"/>
          <w:shd w:val="clear" w:color="auto" w:fill="FFFFFF" w:themeFill="background1"/>
          <w:rtl/>
          <w:lang w:bidi="ar-IQ"/>
        </w:rPr>
        <w:t xml:space="preserve"> </w:t>
      </w:r>
      <w:r w:rsidRPr="00AF53DE">
        <w:rPr>
          <w:rFonts w:ascii="Simplified Arabic" w:hAnsi="Simplified Arabic" w:cs="Simplified Arabic" w:hint="eastAsia"/>
          <w:b/>
          <w:bCs/>
          <w:sz w:val="28"/>
          <w:szCs w:val="28"/>
          <w:shd w:val="clear" w:color="auto" w:fill="FFFFFF" w:themeFill="background1"/>
          <w:rtl/>
          <w:lang w:bidi="ar-IQ"/>
        </w:rPr>
        <w:t>مواد</w:t>
      </w:r>
      <w:r w:rsidRPr="00AF53DE">
        <w:rPr>
          <w:rFonts w:ascii="Simplified Arabic" w:hAnsi="Simplified Arabic" w:cs="Simplified Arabic"/>
          <w:b/>
          <w:bCs/>
          <w:sz w:val="28"/>
          <w:szCs w:val="28"/>
          <w:shd w:val="clear" w:color="auto" w:fill="FFFFFF" w:themeFill="background1"/>
          <w:rtl/>
          <w:lang w:bidi="ar-IQ"/>
        </w:rPr>
        <w:t xml:space="preserve"> البناء الخام </w:t>
      </w:r>
      <w:r w:rsidRPr="00AF53DE">
        <w:rPr>
          <w:rFonts w:ascii="Simplified Arabic" w:hAnsi="Simplified Arabic" w:cs="Simplified Arabic" w:hint="cs"/>
          <w:b/>
          <w:bCs/>
          <w:sz w:val="28"/>
          <w:szCs w:val="28"/>
          <w:shd w:val="clear" w:color="auto" w:fill="FFFFFF" w:themeFill="background1"/>
          <w:rtl/>
          <w:lang w:bidi="ar-IQ"/>
        </w:rPr>
        <w:t xml:space="preserve">واستثمارها في </w:t>
      </w:r>
      <w:proofErr w:type="spellStart"/>
      <w:r w:rsidRPr="00AF53DE">
        <w:rPr>
          <w:rFonts w:ascii="Simplified Arabic" w:hAnsi="Simplified Arabic" w:cs="Simplified Arabic" w:hint="cs"/>
          <w:b/>
          <w:bCs/>
          <w:sz w:val="28"/>
          <w:szCs w:val="28"/>
          <w:shd w:val="clear" w:color="auto" w:fill="FFFFFF" w:themeFill="background1"/>
          <w:rtl/>
          <w:lang w:bidi="ar-IQ"/>
        </w:rPr>
        <w:t>طوزخورماتو</w:t>
      </w:r>
      <w:proofErr w:type="spellEnd"/>
      <w:r w:rsidRPr="00AF53DE">
        <w:rPr>
          <w:rFonts w:ascii="Simplified Arabic" w:hAnsi="Simplified Arabic" w:cs="Simplified Arabic" w:hint="cs"/>
          <w:b/>
          <w:bCs/>
          <w:sz w:val="28"/>
          <w:szCs w:val="28"/>
          <w:shd w:val="clear" w:color="auto" w:fill="FFFFFF" w:themeFill="background1"/>
          <w:rtl/>
          <w:lang w:bidi="ar-IQ"/>
        </w:rPr>
        <w:t>، مجلة العلوم لجامعة تكريت، العدد (10)</w:t>
      </w:r>
      <w:r w:rsidRPr="00AF53DE">
        <w:rPr>
          <w:rFonts w:ascii="Simplified Arabic" w:hAnsi="Simplified Arabic" w:cs="Simplified Arabic" w:hint="cs"/>
          <w:b/>
          <w:bCs/>
          <w:sz w:val="28"/>
          <w:szCs w:val="28"/>
          <w:rtl/>
          <w:lang w:bidi="ar-IQ"/>
        </w:rPr>
        <w:t xml:space="preserve"> 2011.</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31- مواد الخام واستثمارها الصناعي في قضاء سامراء، مجلة العلوم لجامعة تكريت، العدد (7) 2012.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32- تـقييم شبكة الطرق المعبدة في محافظة صلاح الدين، مجلة العلوم لجامعة تكريت، العدد (18) 2012.</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33- </w:t>
      </w:r>
      <w:r w:rsidRPr="00AF53DE">
        <w:rPr>
          <w:rFonts w:ascii="Simplified Arabic" w:hAnsi="Simplified Arabic" w:cs="Simplified Arabic"/>
          <w:b/>
          <w:bCs/>
          <w:sz w:val="28"/>
          <w:szCs w:val="28"/>
          <w:rtl/>
          <w:lang w:bidi="ar-IQ"/>
        </w:rPr>
        <w:t>النقل ع</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بر الموانئ العراقية</w:t>
      </w:r>
      <w:r w:rsidRPr="00AF53DE">
        <w:rPr>
          <w:rFonts w:ascii="Simplified Arabic" w:hAnsi="Simplified Arabic" w:cs="Simplified Arabic" w:hint="cs"/>
          <w:b/>
          <w:bCs/>
          <w:sz w:val="28"/>
          <w:szCs w:val="28"/>
          <w:rtl/>
          <w:lang w:bidi="ar-IQ"/>
        </w:rPr>
        <w:t xml:space="preserve"> / </w:t>
      </w:r>
      <w:r w:rsidRPr="00AF53DE">
        <w:rPr>
          <w:rFonts w:ascii="Simplified Arabic" w:hAnsi="Simplified Arabic" w:cs="Simplified Arabic"/>
          <w:b/>
          <w:bCs/>
          <w:sz w:val="28"/>
          <w:szCs w:val="28"/>
          <w:rtl/>
          <w:lang w:bidi="ar-IQ"/>
        </w:rPr>
        <w:t>الواقع والآفاق</w:t>
      </w:r>
      <w:r w:rsidRPr="00AF53DE">
        <w:rPr>
          <w:rFonts w:ascii="Simplified Arabic" w:hAnsi="Simplified Arabic" w:cs="Simplified Arabic" w:hint="cs"/>
          <w:b/>
          <w:bCs/>
          <w:sz w:val="28"/>
          <w:szCs w:val="28"/>
          <w:rtl/>
          <w:lang w:bidi="ar-IQ"/>
        </w:rPr>
        <w:t>، مجلة العلوم لجامعة تكريت، العدد (7) 2013.</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34- </w:t>
      </w:r>
      <w:r w:rsidRPr="00AF53DE">
        <w:rPr>
          <w:rFonts w:ascii="Simplified Arabic" w:hAnsi="Simplified Arabic" w:cs="Simplified Arabic"/>
          <w:b/>
          <w:bCs/>
          <w:sz w:val="28"/>
          <w:szCs w:val="28"/>
          <w:rtl/>
          <w:lang w:bidi="ar-IQ"/>
        </w:rPr>
        <w:t>التحليل الجغرافي</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لنــتائج الانتخابات</w:t>
      </w:r>
      <w:r w:rsidRPr="00AF53DE">
        <w:rPr>
          <w:rFonts w:ascii="Simplified Arabic" w:hAnsi="Simplified Arabic" w:cs="Simplified Arabic" w:hint="cs"/>
          <w:b/>
          <w:bCs/>
          <w:sz w:val="28"/>
          <w:szCs w:val="28"/>
          <w:rtl/>
          <w:lang w:bidi="ar-IQ"/>
        </w:rPr>
        <w:t>، مجلة العلوم لجامعة تكريت، العدد (37) 2013.</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35- </w:t>
      </w:r>
      <w:r w:rsidRPr="00AF53DE">
        <w:rPr>
          <w:rFonts w:ascii="Simplified Arabic" w:hAnsi="Simplified Arabic" w:cs="Simplified Arabic"/>
          <w:b/>
          <w:bCs/>
          <w:sz w:val="28"/>
          <w:szCs w:val="28"/>
          <w:rtl/>
          <w:lang w:bidi="ar-IQ"/>
        </w:rPr>
        <w:t>الانتخابات البرلمانية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وأثرها على </w:t>
      </w:r>
      <w:proofErr w:type="spellStart"/>
      <w:r w:rsidRPr="00AF53DE">
        <w:rPr>
          <w:rFonts w:ascii="Simplified Arabic" w:hAnsi="Simplified Arabic" w:cs="Simplified Arabic"/>
          <w:b/>
          <w:bCs/>
          <w:sz w:val="28"/>
          <w:szCs w:val="28"/>
          <w:rtl/>
          <w:lang w:bidi="ar-IQ"/>
        </w:rPr>
        <w:t>ألاستراتجيه</w:t>
      </w:r>
      <w:proofErr w:type="spellEnd"/>
      <w:r w:rsidRPr="00AF53DE">
        <w:rPr>
          <w:rFonts w:ascii="Simplified Arabic" w:hAnsi="Simplified Arabic" w:cs="Simplified Arabic"/>
          <w:b/>
          <w:bCs/>
          <w:sz w:val="28"/>
          <w:szCs w:val="28"/>
          <w:rtl/>
          <w:lang w:bidi="ar-IQ"/>
        </w:rPr>
        <w:t xml:space="preserve"> التنــمويــ</w:t>
      </w:r>
      <w:r w:rsidRPr="00AF53DE">
        <w:rPr>
          <w:rFonts w:ascii="Simplified Arabic" w:hAnsi="Simplified Arabic" w:cs="Simplified Arabic" w:hint="cs"/>
          <w:b/>
          <w:bCs/>
          <w:sz w:val="28"/>
          <w:szCs w:val="28"/>
          <w:rtl/>
          <w:lang w:bidi="ar-IQ"/>
        </w:rPr>
        <w:t>ة، مجلة العلوم لجامعة تكريت، العدد (38) 2013.</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36- </w:t>
      </w:r>
      <w:r w:rsidRPr="00AF53DE">
        <w:rPr>
          <w:rFonts w:ascii="Simplified Arabic" w:hAnsi="Simplified Arabic" w:cs="Simplified Arabic"/>
          <w:b/>
          <w:bCs/>
          <w:sz w:val="28"/>
          <w:szCs w:val="28"/>
          <w:rtl/>
          <w:lang w:bidi="ar-IQ"/>
        </w:rPr>
        <w:t>التـــوزيـــــع</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الجغرافي الأمثل</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 لمحطات الـوقود</w:t>
      </w:r>
      <w:r w:rsidRPr="00AF53DE">
        <w:rPr>
          <w:rFonts w:ascii="Simplified Arabic" w:hAnsi="Simplified Arabic" w:cs="Simplified Arabic" w:hint="cs"/>
          <w:b/>
          <w:bCs/>
          <w:sz w:val="28"/>
          <w:szCs w:val="28"/>
          <w:rtl/>
          <w:lang w:bidi="ar-IQ"/>
        </w:rPr>
        <w:t>، مجلة العلوم لجامعة تكريت، العدد (80) 2013.</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37- </w:t>
      </w:r>
      <w:r w:rsidRPr="00AF53DE">
        <w:rPr>
          <w:rFonts w:ascii="Simplified Arabic" w:hAnsi="Simplified Arabic" w:cs="Simplified Arabic"/>
          <w:b/>
          <w:bCs/>
          <w:sz w:val="28"/>
          <w:szCs w:val="28"/>
          <w:rtl/>
          <w:lang w:bidi="ar-IQ"/>
        </w:rPr>
        <w:t>دور الطرق في نمو وتوزيع المستوطنات</w:t>
      </w:r>
      <w:r w:rsidRPr="00AF53DE">
        <w:rPr>
          <w:rFonts w:ascii="Simplified Arabic" w:hAnsi="Simplified Arabic" w:cs="Simplified Arabic" w:hint="cs"/>
          <w:b/>
          <w:bCs/>
          <w:sz w:val="28"/>
          <w:szCs w:val="28"/>
          <w:rtl/>
          <w:lang w:bidi="ar-IQ"/>
        </w:rPr>
        <w:t xml:space="preserve">، مجلة العلوم لجامعة تكريت، العدد </w:t>
      </w:r>
      <w:r w:rsidRPr="00AF53DE">
        <w:rPr>
          <w:rFonts w:ascii="Simplified Arabic" w:hAnsi="Simplified Arabic" w:cs="Simplified Arabic"/>
          <w:b/>
          <w:bCs/>
          <w:sz w:val="28"/>
          <w:szCs w:val="28"/>
          <w:rtl/>
          <w:lang w:bidi="ar-IQ"/>
        </w:rPr>
        <w:t>(123)</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2014</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38- </w:t>
      </w:r>
      <w:r w:rsidRPr="00AF53DE">
        <w:rPr>
          <w:rFonts w:ascii="Simplified Arabic" w:hAnsi="Simplified Arabic" w:cs="Simplified Arabic"/>
          <w:b/>
          <w:bCs/>
          <w:sz w:val="28"/>
          <w:szCs w:val="28"/>
          <w:rtl/>
          <w:lang w:bidi="ar-IQ"/>
        </w:rPr>
        <w:t>تـــقيـــيم نقل واستهلاك الطـاقــة الكهربائـــية</w:t>
      </w:r>
      <w:r w:rsidRPr="00AF53DE">
        <w:rPr>
          <w:rFonts w:ascii="Simplified Arabic" w:hAnsi="Simplified Arabic" w:cs="Simplified Arabic" w:hint="cs"/>
          <w:b/>
          <w:bCs/>
          <w:sz w:val="28"/>
          <w:szCs w:val="28"/>
          <w:rtl/>
          <w:lang w:bidi="ar-IQ"/>
        </w:rPr>
        <w:t xml:space="preserve">، مجلة العلوم لجامعة تكريت، العدد </w:t>
      </w:r>
      <w:r w:rsidRPr="00AF53DE">
        <w:rPr>
          <w:rFonts w:ascii="Simplified Arabic" w:hAnsi="Simplified Arabic" w:cs="Simplified Arabic"/>
          <w:b/>
          <w:bCs/>
          <w:sz w:val="28"/>
          <w:szCs w:val="28"/>
          <w:rtl/>
          <w:lang w:bidi="ar-IQ"/>
        </w:rPr>
        <w:t>(180)</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2014</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39- </w:t>
      </w:r>
      <w:r w:rsidRPr="00AF53DE">
        <w:rPr>
          <w:rFonts w:ascii="Simplified Arabic" w:hAnsi="Simplified Arabic" w:cs="Simplified Arabic"/>
          <w:b/>
          <w:bCs/>
          <w:sz w:val="28"/>
          <w:szCs w:val="28"/>
          <w:rtl/>
          <w:lang w:bidi="ar-IQ"/>
        </w:rPr>
        <w:t>التوزيع الجغرافي</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 لمحطات وقود السيارات</w:t>
      </w:r>
      <w:r w:rsidRPr="00AF53DE">
        <w:rPr>
          <w:rFonts w:ascii="Simplified Arabic" w:hAnsi="Simplified Arabic" w:cs="Simplified Arabic" w:hint="cs"/>
          <w:b/>
          <w:bCs/>
          <w:sz w:val="28"/>
          <w:szCs w:val="28"/>
          <w:rtl/>
          <w:lang w:bidi="ar-IQ"/>
        </w:rPr>
        <w:t xml:space="preserve">، مجلة العلوم لجامعة تكريت، العدد </w:t>
      </w:r>
      <w:r w:rsidRPr="00AF53DE">
        <w:rPr>
          <w:rFonts w:ascii="Simplified Arabic" w:hAnsi="Simplified Arabic" w:cs="Simplified Arabic"/>
          <w:b/>
          <w:bCs/>
          <w:sz w:val="28"/>
          <w:szCs w:val="28"/>
          <w:rtl/>
          <w:lang w:bidi="ar-IQ"/>
        </w:rPr>
        <w:t>(189)</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2014</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40- </w:t>
      </w:r>
      <w:r w:rsidRPr="00AF53DE">
        <w:rPr>
          <w:rFonts w:ascii="Simplified Arabic" w:hAnsi="Simplified Arabic" w:cs="Simplified Arabic"/>
          <w:b/>
          <w:bCs/>
          <w:sz w:val="28"/>
          <w:szCs w:val="28"/>
          <w:rtl/>
          <w:lang w:bidi="ar-IQ"/>
        </w:rPr>
        <w:t>تحليل وتصنيف</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الطرق المعبدة</w:t>
      </w:r>
      <w:r w:rsidRPr="00AF53DE">
        <w:rPr>
          <w:rFonts w:ascii="Simplified Arabic" w:hAnsi="Simplified Arabic" w:cs="Simplified Arabic" w:hint="cs"/>
          <w:b/>
          <w:bCs/>
          <w:sz w:val="28"/>
          <w:szCs w:val="28"/>
          <w:rtl/>
          <w:lang w:bidi="ar-IQ"/>
        </w:rPr>
        <w:t xml:space="preserve">، مجلة العلوم لجامعة تكريت، العدد </w:t>
      </w:r>
      <w:r w:rsidRPr="00AF53DE">
        <w:rPr>
          <w:rFonts w:ascii="Simplified Arabic" w:hAnsi="Simplified Arabic" w:cs="Simplified Arabic"/>
          <w:b/>
          <w:bCs/>
          <w:sz w:val="28"/>
          <w:szCs w:val="28"/>
          <w:rtl/>
          <w:lang w:bidi="ar-IQ"/>
        </w:rPr>
        <w:t>(13)</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201</w:t>
      </w:r>
      <w:r w:rsidRPr="00AF53DE">
        <w:rPr>
          <w:rFonts w:ascii="Simplified Arabic" w:hAnsi="Simplified Arabic" w:cs="Simplified Arabic" w:hint="cs"/>
          <w:b/>
          <w:bCs/>
          <w:sz w:val="28"/>
          <w:szCs w:val="28"/>
          <w:rtl/>
          <w:lang w:bidi="ar-IQ"/>
        </w:rPr>
        <w:t>5.</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41- المقومات الجغرافية</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الطبيعية </w:t>
      </w:r>
      <w:r w:rsidRPr="00AF53DE">
        <w:rPr>
          <w:rFonts w:ascii="Simplified Arabic" w:hAnsi="Simplified Arabic" w:cs="Simplified Arabic"/>
          <w:b/>
          <w:bCs/>
          <w:sz w:val="28"/>
          <w:szCs w:val="28"/>
          <w:rtl/>
          <w:lang w:bidi="ar-IQ"/>
        </w:rPr>
        <w:t>لمنطقة سامراء وأهميته</w:t>
      </w:r>
      <w:r w:rsidRPr="00AF53DE">
        <w:rPr>
          <w:rFonts w:ascii="Simplified Arabic" w:hAnsi="Simplified Arabic" w:cs="Simplified Arabic" w:hint="cs"/>
          <w:b/>
          <w:bCs/>
          <w:sz w:val="28"/>
          <w:szCs w:val="28"/>
          <w:rtl/>
          <w:lang w:bidi="ar-IQ"/>
        </w:rPr>
        <w:t>ا</w:t>
      </w:r>
      <w:r w:rsidRPr="00AF53DE">
        <w:rPr>
          <w:rFonts w:ascii="Simplified Arabic" w:hAnsi="Simplified Arabic" w:cs="Simplified Arabic"/>
          <w:b/>
          <w:bCs/>
          <w:sz w:val="28"/>
          <w:szCs w:val="28"/>
          <w:rtl/>
          <w:lang w:bidi="ar-IQ"/>
        </w:rPr>
        <w:t xml:space="preserve"> السياحية</w:t>
      </w:r>
      <w:r w:rsidRPr="00AF53DE">
        <w:rPr>
          <w:rFonts w:ascii="Simplified Arabic" w:hAnsi="Simplified Arabic" w:cs="Simplified Arabic" w:hint="cs"/>
          <w:b/>
          <w:bCs/>
          <w:sz w:val="28"/>
          <w:szCs w:val="28"/>
          <w:rtl/>
          <w:lang w:bidi="ar-IQ"/>
        </w:rPr>
        <w:t>، مجلة سر من رأى، العدد (24) 2016.</w:t>
      </w:r>
    </w:p>
    <w:p w:rsidR="00AF53DE" w:rsidRPr="00AF53DE" w:rsidRDefault="00AF53DE" w:rsidP="00AF53DE">
      <w:pPr>
        <w:shd w:val="clear" w:color="auto" w:fill="FFFFFF" w:themeFill="background1"/>
        <w:tabs>
          <w:tab w:val="left" w:pos="-199"/>
          <w:tab w:val="left" w:pos="-101"/>
          <w:tab w:val="left" w:pos="8533"/>
        </w:tabs>
        <w:spacing w:before="240"/>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النسخ المحفوظة،2015-2016، على موقـــع/ بـوابة الـبحث،</w:t>
      </w:r>
    </w:p>
    <w:p w:rsidR="00AF53DE" w:rsidRPr="00AF53DE" w:rsidRDefault="00AF53DE" w:rsidP="00AF53DE">
      <w:pPr>
        <w:shd w:val="clear" w:color="auto" w:fill="FFFFFF" w:themeFill="background1"/>
        <w:tabs>
          <w:tab w:val="left" w:pos="-199"/>
          <w:tab w:val="left" w:pos="-101"/>
          <w:tab w:val="left" w:pos="8533"/>
        </w:tabs>
        <w:ind w:left="-101"/>
        <w:rPr>
          <w:rFonts w:ascii="Simplified Arabic" w:eastAsia="Calibri" w:hAnsi="Simplified Arabic" w:cs="Simplified Arabic"/>
          <w:b/>
          <w:bCs/>
          <w:sz w:val="28"/>
          <w:szCs w:val="28"/>
          <w:rtl/>
          <w:lang w:eastAsia="en-US" w:bidi="ar-IQ"/>
        </w:rPr>
      </w:pPr>
      <w:r w:rsidRPr="00AF53DE">
        <w:rPr>
          <w:rFonts w:ascii="Simplified Arabic" w:hAnsi="Simplified Arabic" w:cs="Simplified Arabic" w:hint="cs"/>
          <w:b/>
          <w:bCs/>
          <w:sz w:val="28"/>
          <w:szCs w:val="28"/>
          <w:rtl/>
          <w:lang w:bidi="ar-IQ"/>
        </w:rPr>
        <w:t xml:space="preserve"> (</w:t>
      </w:r>
      <w:hyperlink w:history="1">
        <w:r w:rsidRPr="00AF53DE">
          <w:rPr>
            <w:rFonts w:ascii="Simplified Arabic" w:hAnsi="Simplified Arabic" w:cs="Simplified Arabic"/>
            <w:b/>
            <w:bCs/>
            <w:sz w:val="28"/>
            <w:szCs w:val="28"/>
            <w:lang w:bidi="ar-IQ"/>
          </w:rPr>
          <w:t xml:space="preserve">www.researchgate.net </w:t>
        </w:r>
      </w:hyperlink>
      <w:r w:rsidRPr="00AF53DE">
        <w:rPr>
          <w:rFonts w:ascii="Simplified Arabic" w:hAnsi="Simplified Arabic" w:cs="Simplified Arabic"/>
          <w:b/>
          <w:bCs/>
          <w:sz w:val="28"/>
          <w:szCs w:val="28"/>
          <w:lang w:bidi="ar-IQ"/>
        </w:rPr>
        <w:t>(</w:t>
      </w:r>
    </w:p>
    <w:p w:rsidR="00AF53DE" w:rsidRPr="00AF53DE" w:rsidRDefault="00AF53DE" w:rsidP="00AF53DE">
      <w:pPr>
        <w:shd w:val="clear" w:color="auto" w:fill="FFFFFF" w:themeFill="background1"/>
        <w:tabs>
          <w:tab w:val="left" w:pos="-199"/>
          <w:tab w:val="left" w:pos="-101"/>
          <w:tab w:val="left" w:pos="8533"/>
        </w:tabs>
        <w:ind w:left="-101"/>
        <w:rPr>
          <w:rFonts w:ascii="Simplified Arabic" w:eastAsia="Calibri" w:hAnsi="Simplified Arabic" w:cs="Simplified Arabic"/>
          <w:b/>
          <w:bCs/>
          <w:sz w:val="28"/>
          <w:szCs w:val="28"/>
          <w:u w:val="single"/>
          <w:rtl/>
          <w:lang w:eastAsia="en-US" w:bidi="ar-IQ"/>
        </w:rPr>
      </w:pP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sz w:val="28"/>
          <w:szCs w:val="28"/>
          <w:rtl/>
          <w:lang w:bidi="ar-IQ"/>
        </w:rPr>
        <w:t>42</w:t>
      </w:r>
      <w:r w:rsidRPr="00AF53DE">
        <w:rPr>
          <w:rFonts w:ascii="Simplified Arabic" w:hAnsi="Simplified Arabic" w:cs="Simplified Arabic" w:hint="cs"/>
          <w:b/>
          <w:bCs/>
          <w:sz w:val="28"/>
          <w:szCs w:val="28"/>
          <w:rtl/>
          <w:lang w:bidi="ar-IQ"/>
        </w:rPr>
        <w:t xml:space="preserve">- </w:t>
      </w:r>
      <w:proofErr w:type="spellStart"/>
      <w:r w:rsidRPr="00AF53DE">
        <w:rPr>
          <w:rFonts w:ascii="Simplified Arabic" w:hAnsi="Simplified Arabic" w:cs="Simplified Arabic"/>
          <w:b/>
          <w:bCs/>
          <w:sz w:val="28"/>
          <w:szCs w:val="28"/>
          <w:rtl/>
          <w:lang w:bidi="ar-IQ"/>
        </w:rPr>
        <w:t>س</w:t>
      </w:r>
      <w:r w:rsidRPr="00AF53DE">
        <w:rPr>
          <w:rFonts w:ascii="Simplified Arabic" w:hAnsi="Simplified Arabic" w:cs="Simplified Arabic" w:hint="cs"/>
          <w:b/>
          <w:bCs/>
          <w:sz w:val="28"/>
          <w:szCs w:val="28"/>
          <w:rtl/>
          <w:lang w:bidi="ar-IQ"/>
        </w:rPr>
        <w:t>ـــ</w:t>
      </w:r>
      <w:r w:rsidRPr="00AF53DE">
        <w:rPr>
          <w:rFonts w:ascii="Simplified Arabic" w:hAnsi="Simplified Arabic" w:cs="Simplified Arabic"/>
          <w:b/>
          <w:bCs/>
          <w:sz w:val="28"/>
          <w:szCs w:val="28"/>
          <w:rtl/>
          <w:lang w:bidi="ar-IQ"/>
        </w:rPr>
        <w:t>ـرمـن</w:t>
      </w:r>
      <w:proofErr w:type="spellEnd"/>
      <w:r w:rsidRPr="00AF53DE">
        <w:rPr>
          <w:rFonts w:ascii="Simplified Arabic" w:hAnsi="Simplified Arabic" w:cs="Simplified Arabic"/>
          <w:b/>
          <w:bCs/>
          <w:sz w:val="28"/>
          <w:szCs w:val="28"/>
          <w:rtl/>
          <w:lang w:bidi="ar-IQ"/>
        </w:rPr>
        <w:t xml:space="preserve"> رأى</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تخطيطها العمرانـي</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واستعمالات الأرض فيها</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مجلة الملوية للدراسات الاثارية والتاريخية</w:t>
      </w:r>
      <w:r w:rsidRPr="00AF53DE">
        <w:rPr>
          <w:rFonts w:ascii="Simplified Arabic" w:hAnsi="Simplified Arabic" w:cs="Simplified Arabic" w:hint="cs"/>
          <w:b/>
          <w:bCs/>
          <w:sz w:val="28"/>
          <w:szCs w:val="28"/>
          <w:rtl/>
          <w:lang w:bidi="ar-IQ"/>
        </w:rPr>
        <w:t xml:space="preserve">، العدد </w:t>
      </w:r>
      <w:r w:rsidRPr="00AF53DE">
        <w:rPr>
          <w:rFonts w:ascii="Simplified Arabic" w:hAnsi="Simplified Arabic" w:cs="Simplified Arabic"/>
          <w:b/>
          <w:bCs/>
          <w:sz w:val="28"/>
          <w:szCs w:val="28"/>
          <w:rtl/>
          <w:lang w:bidi="ar-IQ"/>
        </w:rPr>
        <w:t>(2)201</w:t>
      </w:r>
      <w:r w:rsidRPr="00AF53DE">
        <w:rPr>
          <w:rFonts w:ascii="Simplified Arabic" w:hAnsi="Simplified Arabic" w:cs="Simplified Arabic" w:hint="cs"/>
          <w:b/>
          <w:bCs/>
          <w:sz w:val="28"/>
          <w:szCs w:val="28"/>
          <w:rtl/>
          <w:lang w:bidi="ar-IQ"/>
        </w:rPr>
        <w:t xml:space="preserve">5.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43- </w:t>
      </w:r>
      <w:r w:rsidRPr="00AF53DE">
        <w:rPr>
          <w:rFonts w:ascii="Simplified Arabic" w:hAnsi="Simplified Arabic" w:cs="Simplified Arabic"/>
          <w:b/>
          <w:bCs/>
          <w:sz w:val="28"/>
          <w:szCs w:val="28"/>
          <w:rtl/>
          <w:lang w:bidi="ar-IQ"/>
        </w:rPr>
        <w:t xml:space="preserve">التــطـور </w:t>
      </w:r>
      <w:proofErr w:type="spellStart"/>
      <w:r w:rsidRPr="00AF53DE">
        <w:rPr>
          <w:rFonts w:ascii="Simplified Arabic" w:hAnsi="Simplified Arabic" w:cs="Simplified Arabic"/>
          <w:b/>
          <w:bCs/>
          <w:sz w:val="28"/>
          <w:szCs w:val="28"/>
          <w:rtl/>
          <w:lang w:bidi="ar-IQ"/>
        </w:rPr>
        <w:t>ألآثــاري</w:t>
      </w:r>
      <w:proofErr w:type="spellEnd"/>
      <w:r w:rsidRPr="00AF53DE">
        <w:rPr>
          <w:rFonts w:ascii="Simplified Arabic" w:hAnsi="Simplified Arabic" w:cs="Simplified Arabic"/>
          <w:b/>
          <w:bCs/>
          <w:sz w:val="28"/>
          <w:szCs w:val="28"/>
          <w:rtl/>
          <w:lang w:bidi="ar-IQ"/>
        </w:rPr>
        <w:t xml:space="preserve"> الـعـماري</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للحــضرة العسكـرية في ســامــراء</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مجلة الملوية للدراسات الاثارية والتاريخية</w:t>
      </w:r>
      <w:r w:rsidRPr="00AF53DE">
        <w:rPr>
          <w:rFonts w:ascii="Simplified Arabic" w:hAnsi="Simplified Arabic" w:cs="Simplified Arabic" w:hint="cs"/>
          <w:b/>
          <w:bCs/>
          <w:sz w:val="28"/>
          <w:szCs w:val="28"/>
          <w:rtl/>
          <w:lang w:bidi="ar-IQ"/>
        </w:rPr>
        <w:t xml:space="preserve">، العدد </w:t>
      </w:r>
      <w:r w:rsidRPr="00AF53DE">
        <w:rPr>
          <w:rFonts w:ascii="Simplified Arabic" w:hAnsi="Simplified Arabic" w:cs="Simplified Arabic"/>
          <w:b/>
          <w:bCs/>
          <w:sz w:val="28"/>
          <w:szCs w:val="28"/>
          <w:rtl/>
          <w:lang w:bidi="ar-IQ"/>
        </w:rPr>
        <w:t>(4)201</w:t>
      </w:r>
      <w:r w:rsidRPr="00AF53DE">
        <w:rPr>
          <w:rFonts w:ascii="Simplified Arabic" w:hAnsi="Simplified Arabic" w:cs="Simplified Arabic" w:hint="cs"/>
          <w:b/>
          <w:bCs/>
          <w:sz w:val="28"/>
          <w:szCs w:val="28"/>
          <w:rtl/>
          <w:lang w:bidi="ar-IQ"/>
        </w:rPr>
        <w:t xml:space="preserve">6. </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44- ا</w:t>
      </w:r>
      <w:r w:rsidRPr="00AF53DE">
        <w:rPr>
          <w:rFonts w:ascii="Simplified Arabic" w:hAnsi="Simplified Arabic" w:cs="Simplified Arabic"/>
          <w:b/>
          <w:bCs/>
          <w:sz w:val="28"/>
          <w:szCs w:val="28"/>
          <w:rtl/>
          <w:lang w:bidi="ar-IQ"/>
        </w:rPr>
        <w:t>لخــانـات الأثــــريــة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في ســامـــراء</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مجلة الملوية للدراسات الاثارية والتاريخية</w:t>
      </w:r>
      <w:r w:rsidRPr="00AF53DE">
        <w:rPr>
          <w:rFonts w:ascii="Simplified Arabic" w:hAnsi="Simplified Arabic" w:cs="Simplified Arabic" w:hint="cs"/>
          <w:b/>
          <w:bCs/>
          <w:sz w:val="28"/>
          <w:szCs w:val="28"/>
          <w:rtl/>
          <w:lang w:bidi="ar-IQ"/>
        </w:rPr>
        <w:t>، العدد</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5</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201</w:t>
      </w:r>
      <w:r w:rsidRPr="00AF53DE">
        <w:rPr>
          <w:rFonts w:ascii="Simplified Arabic" w:hAnsi="Simplified Arabic" w:cs="Simplified Arabic" w:hint="cs"/>
          <w:b/>
          <w:bCs/>
          <w:sz w:val="28"/>
          <w:szCs w:val="28"/>
          <w:rtl/>
          <w:lang w:bidi="ar-IQ"/>
        </w:rPr>
        <w:t>6.</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نسخة محفوظة،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المجلة الجغرافية السورية،</w:t>
      </w:r>
    </w:p>
    <w:p w:rsidR="00AF53DE" w:rsidRPr="00AF53DE" w:rsidRDefault="00E47A95"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rtl/>
          <w:lang w:bidi="ar-IQ"/>
        </w:rPr>
      </w:pPr>
      <w:hyperlink r:id="rId21" w:history="1">
        <w:r w:rsidR="00AF53DE" w:rsidRPr="00AF53DE">
          <w:rPr>
            <w:b/>
            <w:bCs/>
            <w:sz w:val="28"/>
            <w:szCs w:val="28"/>
            <w:lang w:bidi="ar-IQ"/>
          </w:rPr>
          <w:t>www.syrian-geographical-journal)</w:t>
        </w:r>
      </w:hyperlink>
      <w:r w:rsidR="00AF53DE"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45- الجــغرافــية/ قـصتها</w:t>
      </w:r>
      <w:r w:rsidRPr="00AF53DE">
        <w:rPr>
          <w:rFonts w:ascii="Simplified Arabic" w:hAnsi="Simplified Arabic" w:cs="Simplified Arabic"/>
          <w:b/>
          <w:bCs/>
          <w:sz w:val="28"/>
          <w:szCs w:val="28"/>
          <w:lang w:bidi="ar-IQ"/>
        </w:rPr>
        <w:t xml:space="preserve"> </w:t>
      </w:r>
      <w:r w:rsidRPr="00AF53DE">
        <w:rPr>
          <w:rFonts w:ascii="Simplified Arabic" w:hAnsi="Simplified Arabic" w:cs="Simplified Arabic" w:hint="cs"/>
          <w:b/>
          <w:bCs/>
          <w:sz w:val="28"/>
          <w:szCs w:val="28"/>
          <w:rtl/>
          <w:lang w:bidi="ar-IQ"/>
        </w:rPr>
        <w:t xml:space="preserve">/ بحث،2020. ( نسخة </w:t>
      </w:r>
      <w:r w:rsidRPr="00AF53DE">
        <w:rPr>
          <w:rFonts w:ascii="Simplified Arabic" w:hAnsi="Simplified Arabic" w:cs="Simplified Arabic"/>
          <w:b/>
          <w:bCs/>
          <w:sz w:val="28"/>
          <w:szCs w:val="28"/>
          <w:rtl/>
          <w:lang w:bidi="ar-IQ"/>
        </w:rPr>
        <w:t>إ</w:t>
      </w:r>
      <w:r w:rsidRPr="00AF53DE">
        <w:rPr>
          <w:rFonts w:ascii="Simplified Arabic" w:hAnsi="Simplified Arabic" w:cs="Simplified Arabic" w:hint="cs"/>
          <w:b/>
          <w:bCs/>
          <w:sz w:val="28"/>
          <w:szCs w:val="28"/>
          <w:rtl/>
          <w:lang w:bidi="ar-IQ"/>
        </w:rPr>
        <w:t>لكترونية).</w:t>
      </w:r>
    </w:p>
    <w:p w:rsidR="00AF53DE" w:rsidRPr="00AF53DE" w:rsidRDefault="00AF53DE" w:rsidP="00AF53DE">
      <w:pPr>
        <w:shd w:val="clear" w:color="auto" w:fill="FFFFFF" w:themeFill="background1"/>
        <w:tabs>
          <w:tab w:val="left" w:pos="-10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28"/>
          <w:szCs w:val="28"/>
          <w:u w:val="single"/>
          <w:rtl/>
          <w:lang w:bidi="ar-IQ"/>
        </w:rPr>
      </w:pPr>
      <w:r w:rsidRPr="00AF53DE">
        <w:rPr>
          <w:rFonts w:ascii="Simplified Arabic" w:hAnsi="Simplified Arabic" w:cs="Simplified Arabic" w:hint="cs"/>
          <w:b/>
          <w:bCs/>
          <w:sz w:val="28"/>
          <w:szCs w:val="28"/>
          <w:u w:val="single"/>
          <w:rtl/>
          <w:lang w:bidi="ar-IQ"/>
        </w:rPr>
        <w:t xml:space="preserve">نسخة محفوظة ، </w:t>
      </w:r>
      <w:r w:rsidRPr="00AF53DE">
        <w:rPr>
          <w:rFonts w:ascii="Simplified Arabic" w:hAnsi="Simplified Arabic" w:cs="Simplified Arabic"/>
          <w:b/>
          <w:bCs/>
          <w:sz w:val="28"/>
          <w:szCs w:val="28"/>
          <w:u w:val="single"/>
          <w:rtl/>
          <w:lang w:bidi="ar-IQ"/>
        </w:rPr>
        <w:t>20</w:t>
      </w:r>
      <w:r w:rsidRPr="00AF53DE">
        <w:rPr>
          <w:rFonts w:ascii="Simplified Arabic" w:hAnsi="Simplified Arabic" w:cs="Simplified Arabic" w:hint="cs"/>
          <w:b/>
          <w:bCs/>
          <w:sz w:val="28"/>
          <w:szCs w:val="28"/>
          <w:u w:val="single"/>
          <w:rtl/>
          <w:lang w:bidi="ar-IQ"/>
        </w:rPr>
        <w:t>20</w:t>
      </w:r>
      <w:r w:rsidRPr="00AF53DE">
        <w:rPr>
          <w:rFonts w:ascii="Simplified Arabic" w:hAnsi="Simplified Arabic" w:cs="Simplified Arabic"/>
          <w:b/>
          <w:bCs/>
          <w:sz w:val="28"/>
          <w:szCs w:val="28"/>
          <w:u w:val="single"/>
          <w:rtl/>
          <w:lang w:bidi="ar-IQ"/>
        </w:rPr>
        <w:t>، على موقـــع</w:t>
      </w:r>
      <w:r w:rsidRPr="00AF53DE">
        <w:rPr>
          <w:rFonts w:ascii="Simplified Arabic" w:hAnsi="Simplified Arabic" w:cs="Simplified Arabic" w:hint="cs"/>
          <w:b/>
          <w:bCs/>
          <w:sz w:val="28"/>
          <w:szCs w:val="28"/>
          <w:u w:val="single"/>
          <w:rtl/>
          <w:lang w:bidi="ar-IQ"/>
        </w:rPr>
        <w:t xml:space="preserve"> / الملتقى الجغرافي الدولي،</w:t>
      </w:r>
    </w:p>
    <w:p w:rsidR="00AF53DE" w:rsidRPr="00AF53DE" w:rsidRDefault="00AF53DE" w:rsidP="00AF53DE">
      <w:pPr>
        <w:shd w:val="clear" w:color="auto" w:fill="FFFFFF" w:themeFill="background1"/>
        <w:tabs>
          <w:tab w:val="left" w:pos="-199"/>
          <w:tab w:val="left" w:pos="-101"/>
          <w:tab w:val="left" w:pos="8533"/>
        </w:tabs>
        <w:ind w:left="-101"/>
        <w:rPr>
          <w:rFonts w:ascii="Simplified Arabic" w:hAnsi="Simplified Arabic" w:cs="Simplified Arabic"/>
          <w:b/>
          <w:bCs/>
          <w:sz w:val="16"/>
          <w:szCs w:val="16"/>
          <w:u w:val="single"/>
          <w:rtl/>
          <w:lang w:bidi="ar-IQ"/>
        </w:rPr>
      </w:pPr>
      <w:r w:rsidRPr="00AF53DE">
        <w:rPr>
          <w:rFonts w:hint="cs"/>
          <w:b/>
          <w:bCs/>
          <w:sz w:val="28"/>
          <w:szCs w:val="28"/>
          <w:rtl/>
          <w:lang w:bidi="ar-IQ"/>
        </w:rPr>
        <w:t xml:space="preserve"> (</w:t>
      </w:r>
      <w:hyperlink r:id="rId22" w:history="1">
        <w:r w:rsidRPr="00AF53DE">
          <w:rPr>
            <w:b/>
            <w:bCs/>
            <w:sz w:val="28"/>
            <w:szCs w:val="28"/>
            <w:lang w:bidi="ar-IQ"/>
          </w:rPr>
          <w:t>https://agstc2020.wordpress.com/blog</w:t>
        </w:r>
      </w:hyperlink>
      <w:r w:rsidRPr="00AF53DE">
        <w:rPr>
          <w:rFonts w:hint="cs"/>
          <w:b/>
          <w:bCs/>
          <w:sz w:val="28"/>
          <w:szCs w:val="28"/>
          <w:rtl/>
          <w:lang w:bidi="ar-IQ"/>
        </w:rPr>
        <w:t xml:space="preserve"> </w:t>
      </w:r>
      <w:r w:rsidRPr="00AF53DE">
        <w:rPr>
          <w:b/>
          <w:bCs/>
          <w:sz w:val="28"/>
          <w:szCs w:val="28"/>
          <w:lang w:bidi="ar-IQ"/>
        </w:rPr>
        <w:t xml:space="preserve"> (</w:t>
      </w:r>
    </w:p>
    <w:p w:rsidR="00AF53DE" w:rsidRPr="00AF53DE" w:rsidRDefault="00AF53DE" w:rsidP="00AF53DE">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 xml:space="preserve">46- المدرسة الجغرافية العراقـية في النقل </w:t>
      </w:r>
      <w:proofErr w:type="spellStart"/>
      <w:r w:rsidRPr="00AF53DE">
        <w:rPr>
          <w:rFonts w:ascii="Simplified Arabic" w:hAnsi="Simplified Arabic" w:cs="Simplified Arabic" w:hint="cs"/>
          <w:b/>
          <w:bCs/>
          <w:sz w:val="28"/>
          <w:szCs w:val="28"/>
          <w:rtl/>
          <w:lang w:bidi="ar-IQ"/>
        </w:rPr>
        <w:t>والأتصالات</w:t>
      </w:r>
      <w:proofErr w:type="spellEnd"/>
      <w:r w:rsidRPr="00AF53DE">
        <w:rPr>
          <w:rFonts w:ascii="Simplified Arabic" w:hAnsi="Simplified Arabic" w:cs="Simplified Arabic" w:hint="cs"/>
          <w:b/>
          <w:bCs/>
          <w:sz w:val="28"/>
          <w:szCs w:val="28"/>
          <w:rtl/>
          <w:lang w:bidi="ar-IQ"/>
        </w:rPr>
        <w:t xml:space="preserve">، (الملتقى الدولي الافتراضي الاول لباحثي جغرافية النقل والاتصالات العرب)/ بحث،2020. ( نسخة </w:t>
      </w:r>
      <w:r w:rsidRPr="00AF53DE">
        <w:rPr>
          <w:rFonts w:ascii="Simplified Arabic" w:hAnsi="Simplified Arabic" w:cs="Simplified Arabic"/>
          <w:b/>
          <w:bCs/>
          <w:sz w:val="28"/>
          <w:szCs w:val="28"/>
          <w:rtl/>
          <w:lang w:bidi="ar-IQ"/>
        </w:rPr>
        <w:t>إ</w:t>
      </w:r>
      <w:r w:rsidRPr="00AF53DE">
        <w:rPr>
          <w:rFonts w:ascii="Simplified Arabic" w:hAnsi="Simplified Arabic" w:cs="Simplified Arabic" w:hint="cs"/>
          <w:b/>
          <w:bCs/>
          <w:sz w:val="28"/>
          <w:szCs w:val="28"/>
          <w:rtl/>
          <w:lang w:bidi="ar-IQ"/>
        </w:rPr>
        <w:t>لكترونية).</w:t>
      </w:r>
    </w:p>
    <w:p w:rsidR="00AF53DE" w:rsidRPr="00AF53DE" w:rsidRDefault="00AF53DE" w:rsidP="00AF53DE">
      <w:pPr>
        <w:shd w:val="clear" w:color="auto" w:fill="FFFFFF" w:themeFill="background1"/>
        <w:tabs>
          <w:tab w:val="left" w:pos="-101"/>
          <w:tab w:val="left" w:pos="7652"/>
          <w:tab w:val="left" w:pos="8533"/>
        </w:tabs>
        <w:spacing w:before="240"/>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C176BC" w:rsidRDefault="00BE717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w:t>
      </w:r>
    </w:p>
    <w:p w:rsidR="00AF53DE" w:rsidRPr="00AF53DE" w:rsidRDefault="00AF53DE" w:rsidP="00AF53DE">
      <w:pPr>
        <w:shd w:val="clear" w:color="auto" w:fill="FFFFFF" w:themeFill="background1"/>
        <w:tabs>
          <w:tab w:val="left" w:pos="-1"/>
          <w:tab w:val="left" w:pos="7652"/>
          <w:tab w:val="left" w:pos="8533"/>
        </w:tabs>
        <w:spacing w:before="240"/>
        <w:ind w:left="-101"/>
        <w:rPr>
          <w:rFonts w:ascii="Tahoma" w:hAnsi="Tahoma" w:cs="Tahoma"/>
          <w:b/>
          <w:bCs/>
          <w:sz w:val="36"/>
          <w:szCs w:val="36"/>
          <w:u w:val="single"/>
          <w:rtl/>
          <w:lang w:bidi="ar-IQ"/>
        </w:rPr>
      </w:pPr>
      <w:r w:rsidRPr="00AF53DE">
        <w:rPr>
          <w:rFonts w:ascii="Tahoma" w:hAnsi="Tahoma" w:cs="Tahoma" w:hint="cs"/>
          <w:b/>
          <w:bCs/>
          <w:sz w:val="36"/>
          <w:szCs w:val="36"/>
          <w:u w:val="single"/>
          <w:rtl/>
          <w:lang w:bidi="ar-IQ"/>
        </w:rPr>
        <w:t>المـــــــراجـــع:</w:t>
      </w:r>
    </w:p>
    <w:p w:rsidR="00AF53DE" w:rsidRPr="00AF53DE" w:rsidRDefault="00AF53DE" w:rsidP="00AF53DE">
      <w:pPr>
        <w:shd w:val="clear" w:color="auto" w:fill="FFFFFF" w:themeFill="background1"/>
        <w:tabs>
          <w:tab w:val="left" w:pos="-101"/>
          <w:tab w:val="left" w:pos="-1"/>
          <w:tab w:val="left" w:pos="1033"/>
          <w:tab w:val="left" w:pos="8533"/>
        </w:tabs>
        <w:spacing w:before="240"/>
        <w:ind w:left="-101"/>
        <w:jc w:val="both"/>
        <w:rPr>
          <w:rFonts w:ascii="Simplified Arabic" w:hAnsi="Simplified Arabic" w:cs="Simplified Arabic"/>
          <w:b/>
          <w:bCs/>
          <w:sz w:val="32"/>
          <w:szCs w:val="32"/>
          <w:rtl/>
        </w:rPr>
      </w:pPr>
      <w:r w:rsidRPr="00AF53DE">
        <w:rPr>
          <w:rFonts w:ascii="Simplified Arabic" w:hAnsi="Simplified Arabic" w:cs="Simplified Arabic" w:hint="cs"/>
          <w:b/>
          <w:bCs/>
          <w:sz w:val="32"/>
          <w:szCs w:val="32"/>
          <w:rtl/>
        </w:rPr>
        <w:lastRenderedPageBreak/>
        <w:t xml:space="preserve">(1) طعمه صالح جبوري الحسيني، موسوعة عشائر سامراء، ط 1، مطبعة دار الحكمة للنشر، لـــــندن، 2012، ص 52-55 . </w:t>
      </w:r>
    </w:p>
    <w:p w:rsidR="00AF53DE" w:rsidRPr="00AF53DE" w:rsidRDefault="00AF53DE" w:rsidP="00DA22B9">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2</w:t>
      </w:r>
      <w:r w:rsidRPr="00AF53DE">
        <w:rPr>
          <w:rFonts w:ascii="Simplified Arabic" w:hAnsi="Simplified Arabic" w:cs="Simplified Arabic"/>
          <w:b/>
          <w:bCs/>
          <w:sz w:val="32"/>
          <w:szCs w:val="32"/>
          <w:rtl/>
        </w:rPr>
        <w:t>) مختصر السيرة الذاتية،</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مجيد ملوك السامرائي، نسخة محفوظة ،</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26أذار20</w:t>
      </w:r>
      <w:r w:rsidRPr="00AF53DE">
        <w:rPr>
          <w:rFonts w:ascii="Simplified Arabic" w:hAnsi="Simplified Arabic" w:cs="Simplified Arabic" w:hint="cs"/>
          <w:b/>
          <w:bCs/>
          <w:sz w:val="32"/>
          <w:szCs w:val="32"/>
          <w:rtl/>
        </w:rPr>
        <w:t>0</w:t>
      </w:r>
      <w:r w:rsidRPr="00AF53DE">
        <w:rPr>
          <w:rFonts w:ascii="Simplified Arabic" w:hAnsi="Simplified Arabic" w:cs="Simplified Arabic"/>
          <w:b/>
          <w:bCs/>
          <w:sz w:val="32"/>
          <w:szCs w:val="32"/>
          <w:rtl/>
        </w:rPr>
        <w:t>9، على موقـــع/</w:t>
      </w:r>
      <w:r w:rsidR="00EC29A4">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الجغرافيون العرب،(</w:t>
      </w:r>
      <w:hyperlink r:id="rId23" w:history="1">
        <w:r w:rsidRPr="00AF53DE">
          <w:rPr>
            <w:rFonts w:ascii="Simplified Arabic" w:hAnsi="Simplified Arabic" w:cs="Simplified Arabic"/>
            <w:b/>
            <w:bCs/>
            <w:sz w:val="32"/>
            <w:szCs w:val="32"/>
          </w:rPr>
          <w:t>www.arabgeographers.net</w:t>
        </w:r>
      </w:hyperlink>
      <w:r w:rsidRPr="00AF53DE">
        <w:rPr>
          <w:rFonts w:ascii="Simplified Arabic" w:hAnsi="Simplified Arabic" w:cs="Simplified Arabic"/>
          <w:b/>
          <w:bCs/>
          <w:sz w:val="32"/>
          <w:szCs w:val="32"/>
          <w:rtl/>
        </w:rPr>
        <w:t xml:space="preserve">). </w:t>
      </w:r>
    </w:p>
    <w:p w:rsidR="00AF53DE" w:rsidRPr="00AF53DE" w:rsidRDefault="00AF53DE" w:rsidP="00DA22B9">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3</w:t>
      </w:r>
      <w:r w:rsidRPr="00AF53DE">
        <w:rPr>
          <w:rFonts w:ascii="Simplified Arabic" w:hAnsi="Simplified Arabic" w:cs="Simplified Arabic"/>
          <w:b/>
          <w:bCs/>
          <w:sz w:val="32"/>
          <w:szCs w:val="32"/>
          <w:rtl/>
        </w:rPr>
        <w:t xml:space="preserve">) </w:t>
      </w:r>
      <w:r w:rsidRPr="00AF53DE">
        <w:rPr>
          <w:rFonts w:ascii="Simplified Arabic" w:hAnsi="Simplified Arabic" w:cs="Simplified Arabic" w:hint="cs"/>
          <w:b/>
          <w:bCs/>
          <w:sz w:val="32"/>
          <w:szCs w:val="32"/>
          <w:rtl/>
        </w:rPr>
        <w:t>عبد الرحمن الحسون،</w:t>
      </w:r>
      <w:r w:rsidRPr="00AF53DE">
        <w:rPr>
          <w:rFonts w:ascii="Simplified Arabic" w:hAnsi="Simplified Arabic" w:cs="Simplified Arabic"/>
          <w:b/>
          <w:bCs/>
          <w:sz w:val="32"/>
          <w:szCs w:val="32"/>
          <w:rtl/>
        </w:rPr>
        <w:t xml:space="preserve"> </w:t>
      </w:r>
      <w:r w:rsidRPr="00AF53DE">
        <w:rPr>
          <w:rFonts w:ascii="Simplified Arabic" w:hAnsi="Simplified Arabic" w:cs="Simplified Arabic" w:hint="cs"/>
          <w:b/>
          <w:bCs/>
          <w:sz w:val="32"/>
          <w:szCs w:val="32"/>
          <w:rtl/>
        </w:rPr>
        <w:t xml:space="preserve">و </w:t>
      </w:r>
      <w:r w:rsidRPr="00AF53DE">
        <w:rPr>
          <w:rFonts w:ascii="Simplified Arabic" w:hAnsi="Simplified Arabic" w:cs="Simplified Arabic"/>
          <w:b/>
          <w:bCs/>
          <w:sz w:val="32"/>
          <w:szCs w:val="32"/>
          <w:rtl/>
        </w:rPr>
        <w:t xml:space="preserve">مجيد ملوك السامرائي، ظاهرة الغياب في جامعة بغـداد، مجلة العلوم التربوية بجامعة بغـداد، العــــدد (3) 1978. </w:t>
      </w:r>
    </w:p>
    <w:p w:rsidR="00AF53DE" w:rsidRPr="00AF53DE" w:rsidRDefault="00AF53DE" w:rsidP="009C25AF">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4</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المدونة الشخصية</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مجيد ملوك السامرائي، نسخة محفوظة</w:t>
      </w:r>
      <w:r w:rsidR="005F40B8">
        <w:rPr>
          <w:rFonts w:ascii="Simplified Arabic" w:hAnsi="Simplified Arabic" w:cs="Simplified Arabic" w:hint="cs"/>
          <w:b/>
          <w:bCs/>
          <w:sz w:val="32"/>
          <w:szCs w:val="32"/>
          <w:rtl/>
        </w:rPr>
        <w:t xml:space="preserve">، </w:t>
      </w:r>
      <w:r w:rsidR="009C25AF">
        <w:rPr>
          <w:rFonts w:ascii="Simplified Arabic" w:hAnsi="Simplified Arabic" w:cs="Simplified Arabic" w:hint="cs"/>
          <w:b/>
          <w:bCs/>
          <w:sz w:val="32"/>
          <w:szCs w:val="32"/>
          <w:rtl/>
        </w:rPr>
        <w:t>9 أكتوب</w:t>
      </w:r>
      <w:r w:rsidR="009C25AF" w:rsidRPr="00AF53DE">
        <w:rPr>
          <w:rFonts w:ascii="Simplified Arabic" w:hAnsi="Simplified Arabic" w:cs="Simplified Arabic" w:hint="cs"/>
          <w:b/>
          <w:bCs/>
          <w:sz w:val="32"/>
          <w:szCs w:val="32"/>
          <w:rtl/>
        </w:rPr>
        <w:t>ر</w:t>
      </w:r>
      <w:r w:rsidR="00D618DA" w:rsidRPr="00AF53DE">
        <w:rPr>
          <w:rFonts w:ascii="Simplified Arabic" w:hAnsi="Simplified Arabic" w:cs="Simplified Arabic" w:hint="cs"/>
          <w:b/>
          <w:bCs/>
          <w:sz w:val="32"/>
          <w:szCs w:val="32"/>
          <w:rtl/>
        </w:rPr>
        <w:t>، 202</w:t>
      </w:r>
      <w:r w:rsidR="00D618DA" w:rsidRPr="00AF53DE">
        <w:rPr>
          <w:rFonts w:ascii="Simplified Arabic" w:hAnsi="Simplified Arabic" w:cs="Simplified Arabic"/>
          <w:b/>
          <w:bCs/>
          <w:sz w:val="32"/>
          <w:szCs w:val="32"/>
          <w:rtl/>
        </w:rPr>
        <w:t>0</w:t>
      </w:r>
      <w:r w:rsidRPr="00AF53DE">
        <w:rPr>
          <w:rFonts w:ascii="Simplified Arabic" w:hAnsi="Simplified Arabic" w:cs="Simplified Arabic"/>
          <w:b/>
          <w:bCs/>
          <w:sz w:val="32"/>
          <w:szCs w:val="32"/>
          <w:rtl/>
        </w:rPr>
        <w:t>، على موقـــع</w:t>
      </w:r>
      <w:r w:rsidRPr="00AF53DE">
        <w:rPr>
          <w:rFonts w:ascii="Simplified Arabic" w:hAnsi="Simplified Arabic" w:cs="Simplified Arabic" w:hint="cs"/>
          <w:b/>
          <w:bCs/>
          <w:sz w:val="32"/>
          <w:szCs w:val="32"/>
          <w:rtl/>
        </w:rPr>
        <w:t>/</w:t>
      </w:r>
      <w:r w:rsidR="00EC29A4">
        <w:rPr>
          <w:rFonts w:ascii="Simplified Arabic" w:hAnsi="Simplified Arabic" w:cs="Simplified Arabic" w:hint="cs"/>
          <w:b/>
          <w:bCs/>
          <w:sz w:val="32"/>
          <w:szCs w:val="32"/>
          <w:rtl/>
        </w:rPr>
        <w:t xml:space="preserve"> </w:t>
      </w:r>
      <w:r w:rsidRPr="00AF53DE">
        <w:rPr>
          <w:rFonts w:ascii="Simplified Arabic" w:hAnsi="Simplified Arabic" w:cs="Simplified Arabic" w:hint="cs"/>
          <w:b/>
          <w:bCs/>
          <w:sz w:val="32"/>
          <w:szCs w:val="32"/>
          <w:rtl/>
        </w:rPr>
        <w:t>(</w:t>
      </w:r>
      <w:r w:rsidRPr="00AF53DE">
        <w:rPr>
          <w:rFonts w:ascii="Simplified Arabic" w:hAnsi="Simplified Arabic" w:cs="Simplified Arabic"/>
          <w:b/>
          <w:bCs/>
          <w:sz w:val="32"/>
          <w:szCs w:val="32"/>
        </w:rPr>
        <w:t>com</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Pr>
        <w:t>www.</w:t>
      </w:r>
      <w:r w:rsidR="009C25AF">
        <w:rPr>
          <w:rFonts w:ascii="Simplified Arabic" w:hAnsi="Simplified Arabic" w:cs="Simplified Arabic"/>
          <w:b/>
          <w:bCs/>
          <w:sz w:val="32"/>
          <w:szCs w:val="32"/>
        </w:rPr>
        <w:t>m</w:t>
      </w:r>
      <w:r w:rsidR="00CD34D6" w:rsidRPr="00AF53DE">
        <w:rPr>
          <w:rFonts w:ascii="Simplified Arabic" w:hAnsi="Simplified Arabic" w:cs="Simplified Arabic"/>
          <w:b/>
          <w:bCs/>
          <w:sz w:val="32"/>
          <w:szCs w:val="32"/>
        </w:rPr>
        <w:t>ajeedmalok.blogspot</w:t>
      </w:r>
      <w:r w:rsidRPr="00AF53DE">
        <w:rPr>
          <w:rFonts w:ascii="Simplified Arabic" w:hAnsi="Simplified Arabic" w:cs="Simplified Arabic"/>
          <w:b/>
          <w:bCs/>
          <w:sz w:val="32"/>
          <w:szCs w:val="32"/>
        </w:rPr>
        <w:t>.</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Pr>
        <w:t>https://</w:t>
      </w:r>
      <w:r w:rsidRPr="00AF53DE">
        <w:rPr>
          <w:rFonts w:ascii="Simplified Arabic" w:hAnsi="Simplified Arabic" w:cs="Simplified Arabic" w:hint="cs"/>
          <w:b/>
          <w:bCs/>
          <w:sz w:val="32"/>
          <w:szCs w:val="32"/>
          <w:rtl/>
        </w:rPr>
        <w:t>).</w:t>
      </w:r>
    </w:p>
    <w:p w:rsidR="0006608B" w:rsidRPr="00267613" w:rsidRDefault="00AF53DE" w:rsidP="00DE3CD2">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5</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منـير فارس الدراجي، </w:t>
      </w:r>
      <w:r w:rsidRPr="00AF53DE">
        <w:rPr>
          <w:rFonts w:ascii="Simplified Arabic" w:hAnsi="Simplified Arabic" w:cs="Simplified Arabic"/>
          <w:b/>
          <w:bCs/>
          <w:sz w:val="32"/>
          <w:szCs w:val="32"/>
          <w:rtl/>
        </w:rPr>
        <w:t xml:space="preserve">السيرة </w:t>
      </w:r>
      <w:r w:rsidRPr="00AF53DE">
        <w:rPr>
          <w:rFonts w:ascii="Simplified Arabic" w:hAnsi="Simplified Arabic" w:cs="Simplified Arabic" w:hint="cs"/>
          <w:b/>
          <w:bCs/>
          <w:sz w:val="32"/>
          <w:szCs w:val="32"/>
          <w:rtl/>
        </w:rPr>
        <w:t>الشخصية المعلوماتية</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مجيد ملوك السامرائي</w:t>
      </w:r>
      <w:r w:rsidRPr="00AF53DE">
        <w:rPr>
          <w:rFonts w:ascii="Simplified Arabic" w:hAnsi="Simplified Arabic" w:cs="Simplified Arabic" w:hint="cs"/>
          <w:b/>
          <w:bCs/>
          <w:sz w:val="32"/>
          <w:szCs w:val="32"/>
          <w:rtl/>
        </w:rPr>
        <w:t>)</w:t>
      </w:r>
      <w:r w:rsidRPr="00AF53DE">
        <w:rPr>
          <w:rFonts w:ascii="Simplified Arabic" w:hAnsi="Simplified Arabic" w:cs="Simplified Arabic"/>
          <w:b/>
          <w:bCs/>
          <w:sz w:val="32"/>
          <w:szCs w:val="32"/>
          <w:rtl/>
        </w:rPr>
        <w:t xml:space="preserve">، </w:t>
      </w:r>
      <w:r w:rsidRPr="00AF53DE">
        <w:rPr>
          <w:rFonts w:ascii="Simplified Arabic" w:hAnsi="Simplified Arabic" w:cs="Simplified Arabic" w:hint="cs"/>
          <w:b/>
          <w:bCs/>
          <w:sz w:val="32"/>
          <w:szCs w:val="32"/>
          <w:rtl/>
        </w:rPr>
        <w:t>شخصية جغرافية،</w:t>
      </w:r>
      <w:r w:rsidR="008A19DD">
        <w:rPr>
          <w:rFonts w:ascii="Simplified Arabic" w:hAnsi="Simplified Arabic" w:cs="Simplified Arabic" w:hint="cs"/>
          <w:b/>
          <w:bCs/>
          <w:sz w:val="32"/>
          <w:szCs w:val="32"/>
          <w:rtl/>
        </w:rPr>
        <w:t xml:space="preserve"> </w:t>
      </w:r>
      <w:r w:rsidR="008A19DD" w:rsidRPr="00AF53DE">
        <w:rPr>
          <w:rFonts w:ascii="Simplified Arabic" w:hAnsi="Simplified Arabic" w:cs="Simplified Arabic"/>
          <w:b/>
          <w:bCs/>
          <w:sz w:val="32"/>
          <w:szCs w:val="32"/>
          <w:rtl/>
        </w:rPr>
        <w:t>نسخة محفوظة،</w:t>
      </w:r>
      <w:r w:rsidR="008A19DD" w:rsidRPr="00AF53DE">
        <w:rPr>
          <w:rFonts w:ascii="Simplified Arabic" w:hAnsi="Simplified Arabic" w:cs="Simplified Arabic" w:hint="cs"/>
          <w:b/>
          <w:bCs/>
          <w:sz w:val="32"/>
          <w:szCs w:val="32"/>
          <w:rtl/>
        </w:rPr>
        <w:t xml:space="preserve"> </w:t>
      </w:r>
      <w:r w:rsidR="00176FBD">
        <w:rPr>
          <w:rFonts w:ascii="Simplified Arabic" w:hAnsi="Simplified Arabic" w:cs="Simplified Arabic" w:hint="cs"/>
          <w:b/>
          <w:bCs/>
          <w:sz w:val="32"/>
          <w:szCs w:val="32"/>
          <w:rtl/>
        </w:rPr>
        <w:t xml:space="preserve">3 </w:t>
      </w:r>
      <w:r w:rsidR="008A19DD" w:rsidRPr="00AF53DE">
        <w:rPr>
          <w:rFonts w:ascii="Simplified Arabic" w:hAnsi="Simplified Arabic" w:cs="Simplified Arabic" w:hint="cs"/>
          <w:b/>
          <w:bCs/>
          <w:sz w:val="32"/>
          <w:szCs w:val="32"/>
          <w:rtl/>
        </w:rPr>
        <w:t>نوفمبر، 202</w:t>
      </w:r>
      <w:r w:rsidR="008A19DD" w:rsidRPr="00AF53DE">
        <w:rPr>
          <w:rFonts w:ascii="Simplified Arabic" w:hAnsi="Simplified Arabic" w:cs="Simplified Arabic"/>
          <w:b/>
          <w:bCs/>
          <w:sz w:val="32"/>
          <w:szCs w:val="32"/>
          <w:rtl/>
        </w:rPr>
        <w:t xml:space="preserve">0، </w:t>
      </w:r>
      <w:r w:rsidR="008A19DD" w:rsidRPr="002A2172">
        <w:rPr>
          <w:rFonts w:ascii="Simplified Arabic" w:hAnsi="Simplified Arabic" w:cs="Simplified Arabic"/>
          <w:b/>
          <w:bCs/>
          <w:sz w:val="28"/>
          <w:szCs w:val="28"/>
          <w:rtl/>
          <w:lang w:bidi="ar-IQ"/>
        </w:rPr>
        <w:t>على موقـــع/</w:t>
      </w:r>
      <w:r w:rsidR="00176FBD">
        <w:rPr>
          <w:rFonts w:ascii="Simplified Arabic" w:hAnsi="Simplified Arabic" w:cs="Simplified Arabic" w:hint="cs"/>
          <w:b/>
          <w:bCs/>
          <w:sz w:val="28"/>
          <w:szCs w:val="28"/>
          <w:rtl/>
          <w:lang w:bidi="ar-IQ"/>
        </w:rPr>
        <w:t xml:space="preserve"> </w:t>
      </w:r>
      <w:r w:rsidR="0006608B" w:rsidRPr="00267613">
        <w:rPr>
          <w:rFonts w:ascii="Simplified Arabic" w:hAnsi="Simplified Arabic" w:cs="Simplified Arabic" w:hint="cs"/>
          <w:b/>
          <w:bCs/>
          <w:sz w:val="32"/>
          <w:szCs w:val="32"/>
          <w:rtl/>
        </w:rPr>
        <w:t>واي باك ميشين</w:t>
      </w:r>
      <w:r w:rsidR="0006608B">
        <w:rPr>
          <w:rFonts w:ascii="Simplified Arabic" w:hAnsi="Simplified Arabic" w:cs="Simplified Arabic" w:hint="cs"/>
          <w:b/>
          <w:bCs/>
          <w:sz w:val="32"/>
          <w:szCs w:val="32"/>
          <w:rtl/>
        </w:rPr>
        <w:t xml:space="preserve"> </w:t>
      </w:r>
      <w:r w:rsidR="0006608B" w:rsidRPr="00267613">
        <w:rPr>
          <w:rFonts w:ascii="Simplified Arabic" w:hAnsi="Simplified Arabic" w:cs="Simplified Arabic" w:hint="cs"/>
          <w:b/>
          <w:bCs/>
          <w:sz w:val="32"/>
          <w:szCs w:val="32"/>
          <w:rtl/>
        </w:rPr>
        <w:t>(ارشيف الانترنت)،</w:t>
      </w:r>
      <w:r w:rsidR="0006608B" w:rsidRPr="00267613">
        <w:rPr>
          <w:rFonts w:ascii="Simplified Arabic" w:hAnsi="Simplified Arabic" w:cs="Simplified Arabic"/>
          <w:b/>
          <w:bCs/>
          <w:sz w:val="32"/>
          <w:szCs w:val="32"/>
        </w:rPr>
        <w:t xml:space="preserve"> (</w:t>
      </w:r>
      <w:hyperlink r:id="rId24" w:history="1">
        <w:r w:rsidR="0006608B" w:rsidRPr="00267613">
          <w:rPr>
            <w:rFonts w:ascii="Simplified Arabic" w:hAnsi="Simplified Arabic" w:cs="Simplified Arabic"/>
            <w:b/>
            <w:bCs/>
            <w:sz w:val="32"/>
            <w:szCs w:val="32"/>
          </w:rPr>
          <w:t>https://www.archive.org</w:t>
        </w:r>
      </w:hyperlink>
      <w:r w:rsidR="0006608B" w:rsidRPr="00267613">
        <w:rPr>
          <w:rFonts w:ascii="Simplified Arabic" w:hAnsi="Simplified Arabic" w:cs="Simplified Arabic"/>
          <w:b/>
          <w:bCs/>
          <w:sz w:val="32"/>
          <w:szCs w:val="32"/>
        </w:rPr>
        <w:t>/detail)</w:t>
      </w:r>
    </w:p>
    <w:p w:rsidR="00AF53DE" w:rsidRPr="00AF53DE" w:rsidRDefault="00AF53DE" w:rsidP="00B77822">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6</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الجــغرافــية</w:t>
      </w:r>
      <w:r w:rsidR="00B77822">
        <w:rPr>
          <w:rFonts w:ascii="Simplified Arabic" w:hAnsi="Simplified Arabic" w:cs="Simplified Arabic" w:hint="cs"/>
          <w:b/>
          <w:bCs/>
          <w:sz w:val="32"/>
          <w:szCs w:val="32"/>
          <w:rtl/>
        </w:rPr>
        <w:t xml:space="preserve">.. </w:t>
      </w:r>
      <w:r w:rsidRPr="00AF53DE">
        <w:rPr>
          <w:rFonts w:ascii="Simplified Arabic" w:hAnsi="Simplified Arabic" w:cs="Simplified Arabic" w:hint="cs"/>
          <w:b/>
          <w:bCs/>
          <w:sz w:val="32"/>
          <w:szCs w:val="32"/>
          <w:rtl/>
        </w:rPr>
        <w:t>قـصتها كما كتب</w:t>
      </w:r>
      <w:r w:rsidR="00B77822">
        <w:rPr>
          <w:rFonts w:ascii="Simplified Arabic" w:hAnsi="Simplified Arabic" w:cs="Simplified Arabic" w:hint="cs"/>
          <w:b/>
          <w:bCs/>
          <w:sz w:val="32"/>
          <w:szCs w:val="32"/>
          <w:rtl/>
        </w:rPr>
        <w:t>ت</w:t>
      </w:r>
      <w:r w:rsidRPr="00AF53DE">
        <w:rPr>
          <w:rFonts w:ascii="Simplified Arabic" w:hAnsi="Simplified Arabic" w:cs="Simplified Arabic" w:hint="cs"/>
          <w:b/>
          <w:bCs/>
          <w:sz w:val="32"/>
          <w:szCs w:val="32"/>
          <w:rtl/>
        </w:rPr>
        <w:t xml:space="preserve">ها، </w:t>
      </w:r>
      <w:r w:rsidRPr="00267613">
        <w:rPr>
          <w:rFonts w:ascii="Simplified Arabic" w:hAnsi="Simplified Arabic" w:cs="Simplified Arabic" w:hint="cs"/>
          <w:b/>
          <w:bCs/>
          <w:sz w:val="32"/>
          <w:szCs w:val="32"/>
          <w:rtl/>
        </w:rPr>
        <w:t>الطبعة</w:t>
      </w:r>
      <w:r w:rsidRPr="00267613">
        <w:rPr>
          <w:rFonts w:ascii="Simplified Arabic" w:hAnsi="Simplified Arabic" w:cs="Simplified Arabic"/>
          <w:b/>
          <w:bCs/>
          <w:sz w:val="32"/>
          <w:szCs w:val="32"/>
          <w:rtl/>
        </w:rPr>
        <w:t xml:space="preserve"> </w:t>
      </w:r>
      <w:r w:rsidRPr="00267613">
        <w:rPr>
          <w:rFonts w:ascii="Simplified Arabic" w:hAnsi="Simplified Arabic" w:cs="Simplified Arabic" w:hint="cs"/>
          <w:b/>
          <w:bCs/>
          <w:sz w:val="32"/>
          <w:szCs w:val="32"/>
          <w:rtl/>
        </w:rPr>
        <w:t>الأولى</w:t>
      </w:r>
      <w:r w:rsidRPr="00AF53DE">
        <w:rPr>
          <w:rFonts w:ascii="Simplified Arabic" w:hAnsi="Simplified Arabic" w:cs="Simplified Arabic" w:hint="cs"/>
          <w:b/>
          <w:bCs/>
          <w:sz w:val="32"/>
          <w:szCs w:val="32"/>
          <w:rtl/>
        </w:rPr>
        <w:t xml:space="preserve">، </w:t>
      </w:r>
      <w:r w:rsidR="001F27B1" w:rsidRPr="00AF53DE">
        <w:rPr>
          <w:rFonts w:ascii="Simplified Arabic" w:hAnsi="Simplified Arabic" w:cs="Simplified Arabic"/>
          <w:b/>
          <w:bCs/>
          <w:sz w:val="32"/>
          <w:szCs w:val="32"/>
          <w:rtl/>
        </w:rPr>
        <w:t>نسخة محفوظة</w:t>
      </w:r>
      <w:r w:rsidR="001F27B1">
        <w:rPr>
          <w:rFonts w:ascii="Simplified Arabic" w:hAnsi="Simplified Arabic" w:cs="Simplified Arabic" w:hint="cs"/>
          <w:b/>
          <w:bCs/>
          <w:sz w:val="32"/>
          <w:szCs w:val="32"/>
          <w:rtl/>
        </w:rPr>
        <w:t>، 24 سبتمب</w:t>
      </w:r>
      <w:r w:rsidR="001F27B1" w:rsidRPr="00AF53DE">
        <w:rPr>
          <w:rFonts w:ascii="Simplified Arabic" w:hAnsi="Simplified Arabic" w:cs="Simplified Arabic" w:hint="cs"/>
          <w:b/>
          <w:bCs/>
          <w:sz w:val="32"/>
          <w:szCs w:val="32"/>
          <w:rtl/>
        </w:rPr>
        <w:t>ر، 202</w:t>
      </w:r>
      <w:r w:rsidR="001F27B1" w:rsidRPr="00AF53DE">
        <w:rPr>
          <w:rFonts w:ascii="Simplified Arabic" w:hAnsi="Simplified Arabic" w:cs="Simplified Arabic"/>
          <w:b/>
          <w:bCs/>
          <w:sz w:val="32"/>
          <w:szCs w:val="32"/>
          <w:rtl/>
        </w:rPr>
        <w:t xml:space="preserve">0، </w:t>
      </w:r>
      <w:r w:rsidRPr="00AF53DE">
        <w:rPr>
          <w:rFonts w:ascii="Simplified Arabic" w:hAnsi="Simplified Arabic" w:cs="Simplified Arabic" w:hint="cs"/>
          <w:b/>
          <w:bCs/>
          <w:sz w:val="32"/>
          <w:szCs w:val="32"/>
          <w:rtl/>
        </w:rPr>
        <w:t xml:space="preserve"> على موقـــع/ الجغرافيا التطبيقية،</w:t>
      </w:r>
    </w:p>
    <w:p w:rsidR="00AF53DE" w:rsidRPr="00AF53DE" w:rsidRDefault="00AF53DE" w:rsidP="00DE3CD2">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Pr>
      </w:pPr>
      <w:r w:rsidRPr="00AF53DE">
        <w:rPr>
          <w:rFonts w:ascii="Simplified Arabic" w:hAnsi="Simplified Arabic" w:cs="Simplified Arabic"/>
          <w:b/>
          <w:bCs/>
          <w:sz w:val="32"/>
          <w:szCs w:val="32"/>
        </w:rPr>
        <w:t xml:space="preserve"> (</w:t>
      </w:r>
      <w:r w:rsidRPr="00AF53DE">
        <w:rPr>
          <w:rFonts w:ascii="Simplified Arabic" w:hAnsi="Simplified Arabic" w:cs="Simplified Arabic"/>
          <w:b/>
          <w:bCs/>
          <w:sz w:val="32"/>
          <w:szCs w:val="32"/>
        </w:rPr>
        <w:fldChar w:fldCharType="begin"/>
      </w:r>
      <w:r w:rsidRPr="00AF53DE">
        <w:rPr>
          <w:rFonts w:ascii="Simplified Arabic" w:hAnsi="Simplified Arabic" w:cs="Simplified Arabic"/>
          <w:b/>
          <w:bCs/>
          <w:sz w:val="32"/>
          <w:szCs w:val="32"/>
        </w:rPr>
        <w:instrText xml:space="preserve"> HYPERLINK "http://www.syrian-geographical-journal)" </w:instrText>
      </w:r>
      <w:r w:rsidRPr="00AF53DE">
        <w:rPr>
          <w:rFonts w:ascii="Simplified Arabic" w:hAnsi="Simplified Arabic" w:cs="Simplified Arabic"/>
          <w:b/>
          <w:bCs/>
          <w:sz w:val="32"/>
          <w:szCs w:val="32"/>
        </w:rPr>
        <w:fldChar w:fldCharType="separate"/>
      </w:r>
      <w:r w:rsidRPr="00AF53DE">
        <w:rPr>
          <w:rFonts w:ascii="Simplified Arabic" w:hAnsi="Simplified Arabic" w:cs="Simplified Arabic"/>
          <w:b/>
          <w:bCs/>
          <w:sz w:val="32"/>
          <w:szCs w:val="32"/>
        </w:rPr>
        <w:t xml:space="preserve"> https://www.geopratique.com/2020/09/ge.htmi)</w:t>
      </w:r>
    </w:p>
    <w:p w:rsidR="00AF53DE" w:rsidRPr="00AF53DE" w:rsidRDefault="00AF53DE" w:rsidP="00107F10">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Pr>
        <w:fldChar w:fldCharType="end"/>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7</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مقالة (تبادل الخبرات العلمية وتطويرها)، </w:t>
      </w:r>
      <w:r w:rsidR="00107F10" w:rsidRPr="00AF53DE">
        <w:rPr>
          <w:rFonts w:ascii="Simplified Arabic" w:hAnsi="Simplified Arabic" w:cs="Simplified Arabic"/>
          <w:b/>
          <w:bCs/>
          <w:sz w:val="32"/>
          <w:szCs w:val="32"/>
          <w:rtl/>
        </w:rPr>
        <w:t>نسخة محفوظة،</w:t>
      </w:r>
      <w:r w:rsidR="00107F10" w:rsidRPr="00AF53DE">
        <w:rPr>
          <w:rFonts w:ascii="Simplified Arabic" w:hAnsi="Simplified Arabic" w:cs="Simplified Arabic" w:hint="cs"/>
          <w:b/>
          <w:bCs/>
          <w:sz w:val="32"/>
          <w:szCs w:val="32"/>
          <w:rtl/>
        </w:rPr>
        <w:t xml:space="preserve"> </w:t>
      </w:r>
      <w:r w:rsidR="00107F10">
        <w:rPr>
          <w:rFonts w:ascii="Simplified Arabic" w:hAnsi="Simplified Arabic" w:cs="Simplified Arabic" w:hint="cs"/>
          <w:b/>
          <w:bCs/>
          <w:sz w:val="32"/>
          <w:szCs w:val="32"/>
          <w:rtl/>
        </w:rPr>
        <w:t>7 أكتوب</w:t>
      </w:r>
      <w:r w:rsidR="00107F10" w:rsidRPr="00AF53DE">
        <w:rPr>
          <w:rFonts w:ascii="Simplified Arabic" w:hAnsi="Simplified Arabic" w:cs="Simplified Arabic" w:hint="cs"/>
          <w:b/>
          <w:bCs/>
          <w:sz w:val="32"/>
          <w:szCs w:val="32"/>
          <w:rtl/>
        </w:rPr>
        <w:t>ر، 202</w:t>
      </w:r>
      <w:r w:rsidR="00107F10" w:rsidRPr="00AF53DE">
        <w:rPr>
          <w:rFonts w:ascii="Simplified Arabic" w:hAnsi="Simplified Arabic" w:cs="Simplified Arabic"/>
          <w:b/>
          <w:bCs/>
          <w:sz w:val="32"/>
          <w:szCs w:val="32"/>
          <w:rtl/>
        </w:rPr>
        <w:t xml:space="preserve">0، </w:t>
      </w:r>
      <w:r w:rsidR="00107F10" w:rsidRPr="002A2172">
        <w:rPr>
          <w:rFonts w:ascii="Simplified Arabic" w:hAnsi="Simplified Arabic" w:cs="Simplified Arabic"/>
          <w:b/>
          <w:bCs/>
          <w:sz w:val="28"/>
          <w:szCs w:val="28"/>
          <w:rtl/>
          <w:lang w:bidi="ar-IQ"/>
        </w:rPr>
        <w:t>على موقـــع/</w:t>
      </w:r>
      <w:r w:rsidRPr="00AF53DE">
        <w:rPr>
          <w:rFonts w:ascii="Simplified Arabic" w:hAnsi="Simplified Arabic" w:cs="Simplified Arabic"/>
          <w:b/>
          <w:bCs/>
          <w:sz w:val="32"/>
          <w:szCs w:val="32"/>
          <w:rtl/>
        </w:rPr>
        <w:t xml:space="preserve"> </w:t>
      </w:r>
      <w:r w:rsidRPr="00267613">
        <w:rPr>
          <w:rFonts w:ascii="Simplified Arabic" w:hAnsi="Simplified Arabic" w:cs="Simplified Arabic"/>
          <w:b/>
          <w:bCs/>
          <w:sz w:val="32"/>
          <w:szCs w:val="32"/>
        </w:rPr>
        <w:t>(https://www.drmjeedmalok.wordpress.com)</w:t>
      </w:r>
      <w:r w:rsidRPr="00AF53DE">
        <w:rPr>
          <w:rFonts w:ascii="Simplified Arabic" w:hAnsi="Simplified Arabic" w:cs="Simplified Arabic"/>
          <w:b/>
          <w:bCs/>
          <w:sz w:val="32"/>
          <w:szCs w:val="32"/>
          <w:rtl/>
        </w:rPr>
        <w:t xml:space="preserve"> </w:t>
      </w:r>
    </w:p>
    <w:p w:rsidR="008A19DD" w:rsidRDefault="00AF53DE" w:rsidP="00DE3CD2">
      <w:pPr>
        <w:shd w:val="clear" w:color="auto" w:fill="FFFFFF" w:themeFill="background1"/>
        <w:tabs>
          <w:tab w:val="left" w:pos="-199"/>
          <w:tab w:val="left" w:pos="-101"/>
          <w:tab w:val="left" w:pos="8533"/>
        </w:tabs>
        <w:ind w:left="-101"/>
        <w:rPr>
          <w:rFonts w:ascii="Simplified Arabic" w:hAnsi="Simplified Arabic" w:cs="Simplified Arabic"/>
          <w:b/>
          <w:bCs/>
          <w:sz w:val="32"/>
          <w:szCs w:val="32"/>
          <w:rtl/>
        </w:rPr>
      </w:pP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8</w:t>
      </w:r>
      <w:r w:rsidRPr="00AF53DE">
        <w:rPr>
          <w:rFonts w:ascii="Simplified Arabic" w:hAnsi="Simplified Arabic" w:cs="Simplified Arabic"/>
          <w:b/>
          <w:bCs/>
          <w:sz w:val="32"/>
          <w:szCs w:val="32"/>
          <w:rtl/>
        </w:rPr>
        <w:t>)</w:t>
      </w:r>
      <w:r w:rsidRPr="00AF53DE">
        <w:rPr>
          <w:rFonts w:ascii="Simplified Arabic" w:hAnsi="Simplified Arabic" w:cs="Simplified Arabic" w:hint="cs"/>
          <w:b/>
          <w:bCs/>
          <w:sz w:val="32"/>
          <w:szCs w:val="32"/>
          <w:rtl/>
        </w:rPr>
        <w:t xml:space="preserve"> منـير فارس الدراجي، </w:t>
      </w:r>
      <w:r w:rsidRPr="00AF53DE">
        <w:rPr>
          <w:rFonts w:ascii="Simplified Arabic" w:hAnsi="Simplified Arabic" w:cs="Simplified Arabic"/>
          <w:b/>
          <w:bCs/>
          <w:sz w:val="32"/>
          <w:szCs w:val="32"/>
          <w:rtl/>
        </w:rPr>
        <w:t>الجــغرافــي</w:t>
      </w:r>
      <w:r w:rsidRPr="00AF53DE">
        <w:rPr>
          <w:rFonts w:ascii="Simplified Arabic" w:hAnsi="Simplified Arabic" w:cs="Simplified Arabic" w:hint="cs"/>
          <w:b/>
          <w:bCs/>
          <w:sz w:val="32"/>
          <w:szCs w:val="32"/>
          <w:rtl/>
        </w:rPr>
        <w:t xml:space="preserve"> </w:t>
      </w:r>
      <w:r w:rsidRPr="00AF53DE">
        <w:rPr>
          <w:rFonts w:ascii="Simplified Arabic" w:hAnsi="Simplified Arabic" w:cs="Simplified Arabic"/>
          <w:b/>
          <w:bCs/>
          <w:sz w:val="32"/>
          <w:szCs w:val="32"/>
          <w:rtl/>
        </w:rPr>
        <w:t>مجيد ملوك السامرائي</w:t>
      </w:r>
      <w:r w:rsidRPr="00AF53DE">
        <w:rPr>
          <w:rFonts w:ascii="Simplified Arabic" w:hAnsi="Simplified Arabic" w:cs="Simplified Arabic" w:hint="cs"/>
          <w:b/>
          <w:bCs/>
          <w:sz w:val="32"/>
          <w:szCs w:val="32"/>
          <w:rtl/>
        </w:rPr>
        <w:t xml:space="preserve">/ مساهماته الفكرية التطبيقية لتطوير الاسس النظرية للجغرافية، </w:t>
      </w:r>
      <w:r w:rsidRPr="00267613">
        <w:rPr>
          <w:rFonts w:ascii="Simplified Arabic" w:hAnsi="Simplified Arabic" w:cs="Simplified Arabic" w:hint="cs"/>
          <w:b/>
          <w:bCs/>
          <w:sz w:val="32"/>
          <w:szCs w:val="32"/>
          <w:rtl/>
        </w:rPr>
        <w:t>الطبعة</w:t>
      </w:r>
      <w:r w:rsidRPr="00267613">
        <w:rPr>
          <w:rFonts w:ascii="Simplified Arabic" w:hAnsi="Simplified Arabic" w:cs="Simplified Arabic"/>
          <w:b/>
          <w:bCs/>
          <w:sz w:val="32"/>
          <w:szCs w:val="32"/>
          <w:rtl/>
        </w:rPr>
        <w:t xml:space="preserve"> </w:t>
      </w:r>
      <w:r w:rsidRPr="00267613">
        <w:rPr>
          <w:rFonts w:ascii="Simplified Arabic" w:hAnsi="Simplified Arabic" w:cs="Simplified Arabic" w:hint="cs"/>
          <w:b/>
          <w:bCs/>
          <w:sz w:val="32"/>
          <w:szCs w:val="32"/>
          <w:rtl/>
        </w:rPr>
        <w:t>الأولى</w:t>
      </w:r>
      <w:r w:rsidRPr="00AF53DE">
        <w:rPr>
          <w:rFonts w:ascii="Simplified Arabic" w:hAnsi="Simplified Arabic" w:cs="Simplified Arabic" w:hint="cs"/>
          <w:b/>
          <w:bCs/>
          <w:sz w:val="32"/>
          <w:szCs w:val="32"/>
          <w:rtl/>
        </w:rPr>
        <w:t>،</w:t>
      </w:r>
      <w:r w:rsidR="008A19DD">
        <w:rPr>
          <w:rFonts w:ascii="Simplified Arabic" w:hAnsi="Simplified Arabic" w:cs="Simplified Arabic" w:hint="cs"/>
          <w:b/>
          <w:bCs/>
          <w:sz w:val="32"/>
          <w:szCs w:val="32"/>
          <w:rtl/>
        </w:rPr>
        <w:t xml:space="preserve"> </w:t>
      </w:r>
      <w:r w:rsidR="0006608B" w:rsidRPr="00AF53DE">
        <w:rPr>
          <w:rFonts w:ascii="Simplified Arabic" w:hAnsi="Simplified Arabic" w:cs="Simplified Arabic"/>
          <w:b/>
          <w:bCs/>
          <w:sz w:val="32"/>
          <w:szCs w:val="32"/>
          <w:rtl/>
        </w:rPr>
        <w:t>نسخة محفوظة،</w:t>
      </w:r>
      <w:r w:rsidR="0006608B" w:rsidRPr="00AF53DE">
        <w:rPr>
          <w:rFonts w:ascii="Simplified Arabic" w:hAnsi="Simplified Arabic" w:cs="Simplified Arabic" w:hint="cs"/>
          <w:b/>
          <w:bCs/>
          <w:sz w:val="32"/>
          <w:szCs w:val="32"/>
          <w:rtl/>
        </w:rPr>
        <w:t xml:space="preserve"> 12</w:t>
      </w:r>
      <w:r w:rsidR="00176FBD">
        <w:rPr>
          <w:rFonts w:ascii="Simplified Arabic" w:hAnsi="Simplified Arabic" w:cs="Simplified Arabic" w:hint="cs"/>
          <w:b/>
          <w:bCs/>
          <w:sz w:val="32"/>
          <w:szCs w:val="32"/>
          <w:rtl/>
        </w:rPr>
        <w:t xml:space="preserve"> ن</w:t>
      </w:r>
      <w:r w:rsidR="0006608B" w:rsidRPr="00AF53DE">
        <w:rPr>
          <w:rFonts w:ascii="Simplified Arabic" w:hAnsi="Simplified Arabic" w:cs="Simplified Arabic" w:hint="cs"/>
          <w:b/>
          <w:bCs/>
          <w:sz w:val="32"/>
          <w:szCs w:val="32"/>
          <w:rtl/>
        </w:rPr>
        <w:t>وفمبر، 202</w:t>
      </w:r>
      <w:r w:rsidR="0006608B" w:rsidRPr="00AF53DE">
        <w:rPr>
          <w:rFonts w:ascii="Simplified Arabic" w:hAnsi="Simplified Arabic" w:cs="Simplified Arabic"/>
          <w:b/>
          <w:bCs/>
          <w:sz w:val="32"/>
          <w:szCs w:val="32"/>
          <w:rtl/>
        </w:rPr>
        <w:t xml:space="preserve">0، </w:t>
      </w:r>
      <w:r w:rsidR="008A19DD" w:rsidRPr="002A2172">
        <w:rPr>
          <w:rFonts w:ascii="Simplified Arabic" w:hAnsi="Simplified Arabic" w:cs="Simplified Arabic"/>
          <w:b/>
          <w:bCs/>
          <w:sz w:val="28"/>
          <w:szCs w:val="28"/>
          <w:rtl/>
          <w:lang w:bidi="ar-IQ"/>
        </w:rPr>
        <w:t xml:space="preserve">على موقـــع/ </w:t>
      </w:r>
      <w:r w:rsidR="008A19DD" w:rsidRPr="00BB32F1">
        <w:rPr>
          <w:rFonts w:ascii="Simplified Arabic" w:hAnsi="Simplified Arabic" w:cs="Simplified Arabic" w:hint="cs"/>
          <w:b/>
          <w:bCs/>
          <w:sz w:val="28"/>
          <w:szCs w:val="28"/>
          <w:rtl/>
          <w:lang w:bidi="ar-IQ"/>
        </w:rPr>
        <w:t xml:space="preserve">كوكب </w:t>
      </w:r>
      <w:proofErr w:type="spellStart"/>
      <w:r w:rsidR="008A19DD">
        <w:rPr>
          <w:rFonts w:ascii="Simplified Arabic" w:hAnsi="Simplified Arabic" w:cs="Simplified Arabic" w:hint="cs"/>
          <w:b/>
          <w:bCs/>
          <w:sz w:val="28"/>
          <w:szCs w:val="28"/>
          <w:rtl/>
          <w:lang w:bidi="ar-IQ"/>
        </w:rPr>
        <w:t>المنى</w:t>
      </w:r>
      <w:proofErr w:type="spellEnd"/>
      <w:r w:rsidR="008A19DD">
        <w:rPr>
          <w:rFonts w:ascii="Simplified Arabic" w:hAnsi="Simplified Arabic" w:cs="Simplified Arabic" w:hint="cs"/>
          <w:b/>
          <w:bCs/>
          <w:sz w:val="28"/>
          <w:szCs w:val="28"/>
          <w:rtl/>
          <w:lang w:bidi="ar-IQ"/>
        </w:rPr>
        <w:t xml:space="preserve"> للنشر</w:t>
      </w:r>
      <w:r w:rsidR="0006608B" w:rsidRPr="00AF53DE">
        <w:rPr>
          <w:rFonts w:ascii="Simplified Arabic" w:hAnsi="Simplified Arabic" w:cs="Simplified Arabic" w:hint="cs"/>
          <w:b/>
          <w:bCs/>
          <w:sz w:val="32"/>
          <w:szCs w:val="32"/>
          <w:rtl/>
        </w:rPr>
        <w:t xml:space="preserve"> </w:t>
      </w:r>
      <w:r w:rsidR="0006608B" w:rsidRPr="00AF53DE">
        <w:rPr>
          <w:rFonts w:ascii="Simplified Arabic" w:hAnsi="Simplified Arabic" w:cs="Simplified Arabic"/>
          <w:b/>
          <w:bCs/>
          <w:sz w:val="32"/>
          <w:szCs w:val="32"/>
        </w:rPr>
        <w:t>(</w:t>
      </w:r>
      <w:hyperlink r:id="rId25" w:history="1">
        <w:r w:rsidR="0006608B" w:rsidRPr="00AF53DE">
          <w:rPr>
            <w:rFonts w:ascii="Simplified Arabic" w:hAnsi="Simplified Arabic" w:cs="Simplified Arabic"/>
            <w:b/>
            <w:bCs/>
            <w:sz w:val="32"/>
            <w:szCs w:val="32"/>
          </w:rPr>
          <w:t>https://www.merefa2000.com</w:t>
        </w:r>
      </w:hyperlink>
      <w:r w:rsidR="0006608B" w:rsidRPr="00AF53DE">
        <w:rPr>
          <w:rFonts w:ascii="Simplified Arabic" w:hAnsi="Simplified Arabic" w:cs="Simplified Arabic"/>
          <w:b/>
          <w:bCs/>
          <w:sz w:val="32"/>
          <w:szCs w:val="32"/>
        </w:rPr>
        <w:t>)</w:t>
      </w:r>
      <w:r w:rsidR="0006608B" w:rsidRPr="00AF53DE">
        <w:rPr>
          <w:rFonts w:ascii="Simplified Arabic" w:hAnsi="Simplified Arabic" w:cs="Simplified Arabic" w:hint="cs"/>
          <w:b/>
          <w:bCs/>
          <w:sz w:val="32"/>
          <w:szCs w:val="32"/>
          <w:rtl/>
        </w:rPr>
        <w:t>.</w:t>
      </w:r>
      <w:r w:rsidR="008A19DD">
        <w:rPr>
          <w:rFonts w:ascii="Simplified Arabic" w:hAnsi="Simplified Arabic" w:cs="Simplified Arabic" w:hint="cs"/>
          <w:b/>
          <w:bCs/>
          <w:sz w:val="32"/>
          <w:szCs w:val="32"/>
          <w:rtl/>
        </w:rPr>
        <w:t xml:space="preserve"> </w:t>
      </w:r>
    </w:p>
    <w:p w:rsidR="000A3D87" w:rsidRPr="00267613" w:rsidRDefault="00DE3CD2" w:rsidP="002A43CD">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b/>
          <w:bCs/>
          <w:sz w:val="32"/>
          <w:szCs w:val="32"/>
          <w:rtl/>
        </w:rPr>
        <w:t xml:space="preserve"> </w:t>
      </w:r>
      <w:r w:rsidR="00AF53DE" w:rsidRPr="00AF53DE">
        <w:rPr>
          <w:rFonts w:ascii="Simplified Arabic" w:hAnsi="Simplified Arabic" w:cs="Simplified Arabic"/>
          <w:b/>
          <w:bCs/>
          <w:sz w:val="32"/>
          <w:szCs w:val="32"/>
          <w:rtl/>
        </w:rPr>
        <w:t>(</w:t>
      </w:r>
      <w:r w:rsidR="00AF53DE" w:rsidRPr="00AF53DE">
        <w:rPr>
          <w:rFonts w:ascii="Simplified Arabic" w:hAnsi="Simplified Arabic" w:cs="Simplified Arabic" w:hint="cs"/>
          <w:b/>
          <w:bCs/>
          <w:sz w:val="32"/>
          <w:szCs w:val="32"/>
          <w:rtl/>
        </w:rPr>
        <w:t>9</w:t>
      </w:r>
      <w:r w:rsidR="00AF53DE" w:rsidRPr="00AF53DE">
        <w:rPr>
          <w:rFonts w:ascii="Simplified Arabic" w:hAnsi="Simplified Arabic" w:cs="Simplified Arabic"/>
          <w:b/>
          <w:bCs/>
          <w:sz w:val="32"/>
          <w:szCs w:val="32"/>
          <w:rtl/>
        </w:rPr>
        <w:t>) مجيد ملوك السامرائي, جـغـرافـية النـقـل المعاصرة</w:t>
      </w:r>
      <w:r w:rsidR="00AF53DE" w:rsidRPr="00AF53DE">
        <w:rPr>
          <w:rFonts w:ascii="Simplified Arabic" w:hAnsi="Simplified Arabic" w:cs="Simplified Arabic" w:hint="cs"/>
          <w:b/>
          <w:bCs/>
          <w:sz w:val="32"/>
          <w:szCs w:val="32"/>
          <w:rtl/>
        </w:rPr>
        <w:t xml:space="preserve"> </w:t>
      </w:r>
      <w:r w:rsidR="00AF53DE" w:rsidRPr="00AF53DE">
        <w:rPr>
          <w:rFonts w:ascii="Simplified Arabic" w:hAnsi="Simplified Arabic" w:cs="Simplified Arabic"/>
          <w:b/>
          <w:bCs/>
          <w:sz w:val="32"/>
          <w:szCs w:val="32"/>
          <w:rtl/>
        </w:rPr>
        <w:t>وتطبيقاتها الحاسـوبــية، دار اليازوري العلمية /عمان، 2014</w:t>
      </w:r>
      <w:r w:rsidR="00AF53DE" w:rsidRPr="00AF53DE">
        <w:rPr>
          <w:rFonts w:ascii="Simplified Arabic" w:hAnsi="Simplified Arabic" w:cs="Simplified Arabic" w:hint="cs"/>
          <w:b/>
          <w:bCs/>
          <w:sz w:val="32"/>
          <w:szCs w:val="32"/>
          <w:rtl/>
        </w:rPr>
        <w:t xml:space="preserve">، </w:t>
      </w:r>
      <w:r w:rsidR="00AF53DE" w:rsidRPr="00AF53DE">
        <w:rPr>
          <w:rFonts w:ascii="Simplified Arabic" w:hAnsi="Simplified Arabic" w:cs="Simplified Arabic"/>
          <w:b/>
          <w:bCs/>
          <w:sz w:val="32"/>
          <w:szCs w:val="32"/>
          <w:rtl/>
        </w:rPr>
        <w:t>نسخ محفوظة، 2015، على موقـــع/ دار اليازوري العلمية</w:t>
      </w:r>
      <w:r w:rsidR="000A3D87">
        <w:rPr>
          <w:rFonts w:ascii="Simplified Arabic" w:hAnsi="Simplified Arabic" w:cs="Simplified Arabic" w:hint="cs"/>
          <w:b/>
          <w:bCs/>
          <w:sz w:val="32"/>
          <w:szCs w:val="32"/>
          <w:rtl/>
        </w:rPr>
        <w:t xml:space="preserve"> </w:t>
      </w:r>
      <w:r w:rsidR="00AF53DE" w:rsidRPr="00AF53DE">
        <w:rPr>
          <w:rFonts w:ascii="Simplified Arabic" w:hAnsi="Simplified Arabic" w:cs="Simplified Arabic"/>
          <w:b/>
          <w:bCs/>
          <w:sz w:val="32"/>
          <w:szCs w:val="32"/>
          <w:rtl/>
        </w:rPr>
        <w:t>(</w:t>
      </w:r>
      <w:r w:rsidR="00AF53DE" w:rsidRPr="00AF53DE">
        <w:rPr>
          <w:rFonts w:ascii="Simplified Arabic" w:hAnsi="Simplified Arabic" w:cs="Simplified Arabic"/>
          <w:b/>
          <w:bCs/>
          <w:sz w:val="32"/>
          <w:szCs w:val="32"/>
        </w:rPr>
        <w:t>yazori.com</w:t>
      </w:r>
      <w:r w:rsidR="00AF53DE" w:rsidRPr="00AF53DE">
        <w:rPr>
          <w:rFonts w:ascii="Simplified Arabic" w:hAnsi="Simplified Arabic" w:cs="Simplified Arabic"/>
          <w:b/>
          <w:bCs/>
          <w:sz w:val="32"/>
          <w:szCs w:val="32"/>
          <w:rtl/>
        </w:rPr>
        <w:t xml:space="preserve"> </w:t>
      </w:r>
      <w:r w:rsidR="00AF53DE" w:rsidRPr="00AF53DE">
        <w:rPr>
          <w:rFonts w:ascii="Simplified Arabic" w:hAnsi="Simplified Arabic" w:cs="Simplified Arabic"/>
          <w:b/>
          <w:bCs/>
          <w:sz w:val="32"/>
          <w:szCs w:val="32"/>
        </w:rPr>
        <w:t>(www.</w:t>
      </w:r>
      <w:r w:rsidR="000A3D87">
        <w:rPr>
          <w:rFonts w:ascii="Simplified Arabic" w:hAnsi="Simplified Arabic" w:cs="Simplified Arabic" w:hint="cs"/>
          <w:b/>
          <w:bCs/>
          <w:sz w:val="32"/>
          <w:szCs w:val="32"/>
          <w:rtl/>
        </w:rPr>
        <w:t>، و</w:t>
      </w:r>
      <w:r w:rsidR="000A3D87" w:rsidRPr="00AF53DE">
        <w:rPr>
          <w:rFonts w:ascii="Simplified Arabic" w:hAnsi="Simplified Arabic" w:cs="Simplified Arabic"/>
          <w:b/>
          <w:bCs/>
          <w:sz w:val="32"/>
          <w:szCs w:val="32"/>
          <w:rtl/>
        </w:rPr>
        <w:t>موقـــع/</w:t>
      </w:r>
      <w:r w:rsidR="000A3D87">
        <w:rPr>
          <w:rFonts w:ascii="Simplified Arabic" w:hAnsi="Simplified Arabic" w:cs="Simplified Arabic" w:hint="cs"/>
          <w:b/>
          <w:bCs/>
          <w:sz w:val="32"/>
          <w:szCs w:val="32"/>
          <w:rtl/>
        </w:rPr>
        <w:t xml:space="preserve">امازون </w:t>
      </w:r>
      <w:r w:rsidR="000A3D87" w:rsidRPr="00AF53DE">
        <w:rPr>
          <w:rFonts w:ascii="Simplified Arabic" w:hAnsi="Simplified Arabic" w:cs="Simplified Arabic"/>
          <w:b/>
          <w:bCs/>
          <w:sz w:val="32"/>
          <w:szCs w:val="32"/>
          <w:rtl/>
        </w:rPr>
        <w:t>(</w:t>
      </w:r>
      <w:r w:rsidR="000A3D87">
        <w:rPr>
          <w:rFonts w:ascii="Simplified Arabic" w:hAnsi="Simplified Arabic" w:cs="Simplified Arabic"/>
          <w:b/>
          <w:bCs/>
          <w:sz w:val="32"/>
          <w:szCs w:val="32"/>
        </w:rPr>
        <w:t>amazon</w:t>
      </w:r>
      <w:r w:rsidR="000A3D87" w:rsidRPr="00AF53DE">
        <w:rPr>
          <w:rFonts w:ascii="Simplified Arabic" w:hAnsi="Simplified Arabic" w:cs="Simplified Arabic"/>
          <w:b/>
          <w:bCs/>
          <w:sz w:val="32"/>
          <w:szCs w:val="32"/>
        </w:rPr>
        <w:t>.com</w:t>
      </w:r>
      <w:r w:rsidR="000A3D87">
        <w:rPr>
          <w:rFonts w:ascii="Simplified Arabic" w:hAnsi="Simplified Arabic" w:cs="Simplified Arabic"/>
          <w:b/>
          <w:bCs/>
          <w:sz w:val="32"/>
          <w:szCs w:val="32"/>
        </w:rPr>
        <w:t>.in</w:t>
      </w:r>
      <w:r w:rsidR="000A3D87" w:rsidRPr="00AF53DE">
        <w:rPr>
          <w:rFonts w:ascii="Simplified Arabic" w:hAnsi="Simplified Arabic" w:cs="Simplified Arabic"/>
          <w:b/>
          <w:bCs/>
          <w:sz w:val="32"/>
          <w:szCs w:val="32"/>
          <w:rtl/>
        </w:rPr>
        <w:t xml:space="preserve"> </w:t>
      </w:r>
      <w:r w:rsidR="000A3D87" w:rsidRPr="00AF53DE">
        <w:rPr>
          <w:rFonts w:ascii="Simplified Arabic" w:hAnsi="Simplified Arabic" w:cs="Simplified Arabic"/>
          <w:b/>
          <w:bCs/>
          <w:sz w:val="32"/>
          <w:szCs w:val="32"/>
        </w:rPr>
        <w:t>(www.</w:t>
      </w:r>
      <w:r w:rsidR="000A3D87" w:rsidRPr="00AF53DE">
        <w:rPr>
          <w:rFonts w:ascii="Simplified Arabic" w:hAnsi="Simplified Arabic" w:cs="Simplified Arabic"/>
          <w:b/>
          <w:bCs/>
          <w:sz w:val="32"/>
          <w:szCs w:val="32"/>
          <w:rtl/>
        </w:rPr>
        <w:t>.</w:t>
      </w:r>
    </w:p>
    <w:p w:rsidR="00AF53DE" w:rsidRPr="00AF53DE" w:rsidRDefault="00AF53DE" w:rsidP="00DA22B9">
      <w:pPr>
        <w:shd w:val="clear" w:color="auto" w:fill="FFFFFF" w:themeFill="background1"/>
        <w:tabs>
          <w:tab w:val="left" w:pos="-101"/>
          <w:tab w:val="left" w:pos="-1"/>
          <w:tab w:val="left" w:pos="1033"/>
          <w:tab w:val="left" w:pos="8533"/>
        </w:tabs>
        <w:ind w:left="-101"/>
        <w:jc w:val="both"/>
        <w:rPr>
          <w:rFonts w:ascii="Simplified Arabic" w:hAnsi="Simplified Arabic" w:cs="Simplified Arabic"/>
          <w:b/>
          <w:bCs/>
          <w:sz w:val="32"/>
          <w:szCs w:val="32"/>
          <w:rtl/>
        </w:rPr>
      </w:pPr>
      <w:r w:rsidRPr="00AF53DE">
        <w:rPr>
          <w:rFonts w:ascii="Simplified Arabic" w:hAnsi="Simplified Arabic" w:cs="Simplified Arabic" w:hint="cs"/>
          <w:b/>
          <w:bCs/>
          <w:sz w:val="32"/>
          <w:szCs w:val="32"/>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Default="00AF53DE" w:rsidP="00AF53DE">
      <w:pPr>
        <w:shd w:val="clear" w:color="auto" w:fill="FFFFFF" w:themeFill="background1"/>
        <w:tabs>
          <w:tab w:val="left" w:pos="-1"/>
          <w:tab w:val="left" w:pos="7652"/>
          <w:tab w:val="left" w:pos="8533"/>
        </w:tabs>
        <w:ind w:left="-101"/>
        <w:jc w:val="center"/>
        <w:rPr>
          <w:rFonts w:ascii="Tahoma" w:hAnsi="Tahoma" w:cs="Tahoma"/>
          <w:b/>
          <w:bCs/>
          <w:sz w:val="36"/>
          <w:szCs w:val="36"/>
          <w:u w:val="single"/>
          <w:rtl/>
          <w:lang w:bidi="ar-IQ"/>
        </w:rPr>
      </w:pPr>
    </w:p>
    <w:p w:rsidR="0034204F" w:rsidRDefault="0034204F" w:rsidP="00AF53DE">
      <w:pPr>
        <w:shd w:val="clear" w:color="auto" w:fill="FFFFFF" w:themeFill="background1"/>
        <w:tabs>
          <w:tab w:val="left" w:pos="-1"/>
          <w:tab w:val="left" w:pos="7652"/>
          <w:tab w:val="left" w:pos="8533"/>
        </w:tabs>
        <w:ind w:left="-101"/>
        <w:jc w:val="center"/>
        <w:rPr>
          <w:rFonts w:ascii="Tahoma" w:hAnsi="Tahoma" w:cs="Tahoma"/>
          <w:b/>
          <w:bCs/>
          <w:sz w:val="36"/>
          <w:szCs w:val="36"/>
          <w:u w:val="single"/>
          <w:rtl/>
          <w:lang w:bidi="ar-IQ"/>
        </w:rPr>
      </w:pPr>
    </w:p>
    <w:p w:rsidR="008977EB" w:rsidRDefault="00BE717E" w:rsidP="00AF53DE">
      <w:pPr>
        <w:shd w:val="clear" w:color="auto" w:fill="FFFFFF" w:themeFill="background1"/>
        <w:tabs>
          <w:tab w:val="left" w:pos="-1"/>
          <w:tab w:val="left" w:pos="7652"/>
          <w:tab w:val="left" w:pos="8533"/>
        </w:tabs>
        <w:ind w:left="-101"/>
        <w:jc w:val="center"/>
        <w:rPr>
          <w:rFonts w:ascii="Tahoma" w:hAnsi="Tahoma" w:cs="Tahoma"/>
          <w:b/>
          <w:bCs/>
          <w:sz w:val="36"/>
          <w:szCs w:val="36"/>
          <w:u w:val="single"/>
          <w:rtl/>
          <w:lang w:bidi="ar-IQ"/>
        </w:rPr>
      </w:pPr>
      <w:r>
        <w:rPr>
          <w:rFonts w:ascii="Tahoma" w:hAnsi="Tahoma" w:cs="Tahoma" w:hint="cs"/>
          <w:b/>
          <w:bCs/>
          <w:sz w:val="36"/>
          <w:szCs w:val="36"/>
          <w:u w:val="single"/>
          <w:rtl/>
          <w:lang w:bidi="ar-IQ"/>
        </w:rPr>
        <w:lastRenderedPageBreak/>
        <w:t xml:space="preserve"> </w:t>
      </w:r>
    </w:p>
    <w:p w:rsidR="008977EB" w:rsidRDefault="008977EB" w:rsidP="00AF53DE">
      <w:pPr>
        <w:shd w:val="clear" w:color="auto" w:fill="FFFFFF" w:themeFill="background1"/>
        <w:tabs>
          <w:tab w:val="left" w:pos="-1"/>
          <w:tab w:val="left" w:pos="7652"/>
          <w:tab w:val="left" w:pos="8533"/>
        </w:tabs>
        <w:ind w:left="-101"/>
        <w:jc w:val="center"/>
        <w:rPr>
          <w:rFonts w:ascii="Tahoma" w:hAnsi="Tahoma" w:cs="Tahoma"/>
          <w:b/>
          <w:bCs/>
          <w:sz w:val="36"/>
          <w:szCs w:val="36"/>
          <w:u w:val="single"/>
          <w:rtl/>
          <w:lang w:bidi="ar-IQ"/>
        </w:rPr>
      </w:pPr>
    </w:p>
    <w:p w:rsidR="0034204F" w:rsidRPr="00AF53DE" w:rsidRDefault="0034204F"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144"/>
          <w:szCs w:val="144"/>
          <w:rtl/>
          <w:lang w:bidi="ar-IQ"/>
        </w:rPr>
      </w:pPr>
      <w:r w:rsidRPr="00AF53DE">
        <w:rPr>
          <w:rFonts w:ascii="Simplified Arabic" w:hAnsi="Simplified Arabic" w:cs="Monotype Koufi" w:hint="cs"/>
          <w:b/>
          <w:bCs/>
          <w:sz w:val="144"/>
          <w:szCs w:val="144"/>
          <w:u w:val="single"/>
          <w:shd w:val="clear" w:color="auto" w:fill="FFFF66"/>
          <w:rtl/>
          <w:lang w:bidi="ar-IQ"/>
        </w:rPr>
        <w:t>الـتـــوثــــــيـــق</w:t>
      </w:r>
    </w:p>
    <w:p w:rsid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43470B" w:rsidRDefault="0043470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43470B" w:rsidRDefault="0043470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hint="cs"/>
          <w:b/>
          <w:bCs/>
          <w:sz w:val="32"/>
          <w:szCs w:val="32"/>
          <w:rtl/>
          <w:lang w:bidi="ar-IQ"/>
        </w:rPr>
      </w:pPr>
    </w:p>
    <w:p w:rsidR="00BE717E" w:rsidRDefault="00BE717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6B79FC" w:rsidRPr="009235BB" w:rsidRDefault="006B79FC" w:rsidP="006B79FC">
      <w:pPr>
        <w:shd w:val="clear" w:color="auto" w:fill="FFFFFF" w:themeFill="background1"/>
        <w:tabs>
          <w:tab w:val="left" w:pos="-1"/>
          <w:tab w:val="left" w:pos="566"/>
          <w:tab w:val="left" w:pos="1133"/>
          <w:tab w:val="left" w:pos="2267"/>
          <w:tab w:val="left" w:pos="2550"/>
        </w:tabs>
        <w:ind w:left="-1"/>
        <w:rPr>
          <w:rFonts w:ascii="Simplified Arabic" w:hAnsi="Simplified Arabic" w:cs="Monotype Koufi"/>
          <w:b/>
          <w:bCs/>
          <w:sz w:val="72"/>
          <w:szCs w:val="72"/>
          <w:rtl/>
          <w:lang w:bidi="ar-IQ"/>
        </w:rPr>
      </w:pPr>
      <w:r w:rsidRPr="009235BB">
        <w:rPr>
          <w:rFonts w:ascii="Simplified Arabic" w:hAnsi="Simplified Arabic" w:cs="Simplified Arabic" w:hint="cs"/>
          <w:b/>
          <w:bCs/>
          <w:sz w:val="36"/>
          <w:szCs w:val="36"/>
          <w:rtl/>
          <w:lang w:bidi="ar-IQ"/>
        </w:rPr>
        <w:lastRenderedPageBreak/>
        <w:t xml:space="preserve">الـتوثـــيـق رقم ( 1 ) </w:t>
      </w:r>
      <w:proofErr w:type="spellStart"/>
      <w:r w:rsidRPr="009235BB">
        <w:rPr>
          <w:rFonts w:ascii="Simplified Arabic" w:hAnsi="Simplified Arabic" w:cs="Simplified Arabic" w:hint="cs"/>
          <w:b/>
          <w:bCs/>
          <w:sz w:val="36"/>
          <w:szCs w:val="36"/>
          <w:rtl/>
          <w:lang w:bidi="ar-IQ"/>
        </w:rPr>
        <w:t>ولادتــــــة</w:t>
      </w:r>
      <w:proofErr w:type="spellEnd"/>
      <w:r w:rsidRPr="009235BB">
        <w:rPr>
          <w:rFonts w:ascii="Simplified Arabic" w:hAnsi="Simplified Arabic" w:cs="Simplified Arabic" w:hint="cs"/>
          <w:b/>
          <w:bCs/>
          <w:sz w:val="36"/>
          <w:szCs w:val="36"/>
          <w:rtl/>
          <w:lang w:bidi="ar-IQ"/>
        </w:rPr>
        <w:t xml:space="preserve"> </w:t>
      </w:r>
      <w:proofErr w:type="spellStart"/>
      <w:r w:rsidRPr="009235BB">
        <w:rPr>
          <w:rFonts w:ascii="Simplified Arabic" w:hAnsi="Simplified Arabic" w:cs="Simplified Arabic" w:hint="cs"/>
          <w:b/>
          <w:bCs/>
          <w:sz w:val="36"/>
          <w:szCs w:val="36"/>
          <w:rtl/>
          <w:lang w:bidi="ar-IQ"/>
        </w:rPr>
        <w:t>ونشأتــــة</w:t>
      </w:r>
      <w:proofErr w:type="spellEnd"/>
    </w:p>
    <w:tbl>
      <w:tblPr>
        <w:tblStyle w:val="af"/>
        <w:tblpPr w:leftFromText="180" w:rightFromText="180" w:vertAnchor="text" w:horzAnchor="margin" w:tblpY="830"/>
        <w:tblOverlap w:val="never"/>
        <w:bidiVisual/>
        <w:tblW w:w="8505" w:type="dxa"/>
        <w:tblLayout w:type="fixed"/>
        <w:tblLook w:val="04A0" w:firstRow="1" w:lastRow="0" w:firstColumn="1" w:lastColumn="0" w:noHBand="0" w:noVBand="1"/>
      </w:tblPr>
      <w:tblGrid>
        <w:gridCol w:w="4532"/>
        <w:gridCol w:w="3973"/>
      </w:tblGrid>
      <w:tr w:rsidR="006B79FC" w:rsidRPr="009235BB" w:rsidTr="0034204F">
        <w:trPr>
          <w:trHeight w:val="3676"/>
        </w:trPr>
        <w:tc>
          <w:tcPr>
            <w:tcW w:w="8505" w:type="dxa"/>
            <w:gridSpan w:val="2"/>
            <w:tcBorders>
              <w:top w:val="single" w:sz="18" w:space="0" w:color="auto"/>
              <w:left w:val="single" w:sz="18" w:space="0" w:color="auto"/>
              <w:bottom w:val="single" w:sz="4" w:space="0" w:color="auto"/>
              <w:right w:val="single" w:sz="18" w:space="0" w:color="auto"/>
            </w:tcBorders>
          </w:tcPr>
          <w:p w:rsidR="006B79FC" w:rsidRPr="009235BB" w:rsidRDefault="006B79FC" w:rsidP="0034204F">
            <w:pPr>
              <w:shd w:val="clear" w:color="auto" w:fill="FFFFFF" w:themeFill="background1"/>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9235BB">
              <w:rPr>
                <w:rFonts w:ascii="Simplified Arabic" w:hAnsi="Simplified Arabic" w:cs="Simplified Arabic"/>
                <w:b/>
                <w:bCs/>
                <w:noProof/>
                <w:sz w:val="32"/>
                <w:szCs w:val="32"/>
                <w:lang w:eastAsia="en-US"/>
              </w:rPr>
              <w:drawing>
                <wp:inline distT="0" distB="0" distL="0" distR="0" wp14:anchorId="723CE4E2" wp14:editId="2525A259">
                  <wp:extent cx="3057107" cy="1981200"/>
                  <wp:effectExtent l="57150" t="38100" r="48260" b="57150"/>
                  <wp:docPr id="1131" name="صورة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07609" cy="201392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6B79FC" w:rsidRPr="009235BB" w:rsidTr="0034204F">
        <w:tblPrEx>
          <w:tblLook w:val="0000" w:firstRow="0" w:lastRow="0" w:firstColumn="0" w:lastColumn="0" w:noHBand="0" w:noVBand="0"/>
        </w:tblPrEx>
        <w:trPr>
          <w:trHeight w:val="2700"/>
        </w:trPr>
        <w:tc>
          <w:tcPr>
            <w:tcW w:w="4535" w:type="dxa"/>
            <w:tcBorders>
              <w:top w:val="single" w:sz="18" w:space="0" w:color="auto"/>
              <w:left w:val="single" w:sz="18" w:space="0" w:color="auto"/>
              <w:bottom w:val="single" w:sz="18" w:space="0" w:color="auto"/>
              <w:right w:val="single" w:sz="18" w:space="0" w:color="auto"/>
            </w:tcBorders>
          </w:tcPr>
          <w:p w:rsidR="006B79FC" w:rsidRPr="009235BB" w:rsidRDefault="006B79FC" w:rsidP="0034204F">
            <w:pPr>
              <w:shd w:val="clear" w:color="auto" w:fill="FFFFFF" w:themeFill="background1"/>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9235BB">
              <w:rPr>
                <w:rFonts w:ascii="Simplified Arabic" w:hAnsi="Simplified Arabic" w:cs="Simplified Arabic"/>
                <w:b/>
                <w:bCs/>
                <w:noProof/>
                <w:sz w:val="32"/>
                <w:szCs w:val="32"/>
                <w:lang w:eastAsia="en-US"/>
              </w:rPr>
              <w:drawing>
                <wp:inline distT="0" distB="0" distL="0" distR="0" wp14:anchorId="2FD1E7B5" wp14:editId="22B2C726">
                  <wp:extent cx="2352675" cy="1425506"/>
                  <wp:effectExtent l="57150" t="38100" r="47625" b="60960"/>
                  <wp:docPr id="1132" name="صورة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62470" cy="1431441"/>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3970" w:type="dxa"/>
            <w:tcBorders>
              <w:top w:val="single" w:sz="18" w:space="0" w:color="auto"/>
              <w:left w:val="single" w:sz="18" w:space="0" w:color="auto"/>
              <w:bottom w:val="single" w:sz="18" w:space="0" w:color="auto"/>
              <w:right w:val="single" w:sz="18" w:space="0" w:color="auto"/>
            </w:tcBorders>
          </w:tcPr>
          <w:p w:rsidR="006B79FC" w:rsidRPr="009235BB" w:rsidRDefault="006B79FC" w:rsidP="0034204F">
            <w:pPr>
              <w:shd w:val="clear" w:color="auto" w:fill="FFFFFF" w:themeFill="background1"/>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9235BB">
              <w:rPr>
                <w:rFonts w:ascii="Simplified Arabic" w:hAnsi="Simplified Arabic" w:cs="Simplified Arabic"/>
                <w:b/>
                <w:bCs/>
                <w:noProof/>
                <w:sz w:val="32"/>
                <w:szCs w:val="32"/>
                <w:lang w:eastAsia="en-US"/>
              </w:rPr>
              <w:drawing>
                <wp:inline distT="0" distB="0" distL="0" distR="0" wp14:anchorId="3F8EBFB7" wp14:editId="625DB12F">
                  <wp:extent cx="2182762" cy="1386183"/>
                  <wp:effectExtent l="76200" t="38100" r="46355" b="81280"/>
                  <wp:docPr id="1137" name="صورة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196926" cy="139517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6B79FC" w:rsidRPr="009235BB" w:rsidTr="0034204F">
        <w:tblPrEx>
          <w:tblLook w:val="0000" w:firstRow="0" w:lastRow="0" w:firstColumn="0" w:lastColumn="0" w:noHBand="0" w:noVBand="0"/>
        </w:tblPrEx>
        <w:trPr>
          <w:trHeight w:val="2079"/>
        </w:trPr>
        <w:tc>
          <w:tcPr>
            <w:tcW w:w="4530" w:type="dxa"/>
            <w:tcBorders>
              <w:top w:val="single" w:sz="18" w:space="0" w:color="auto"/>
              <w:left w:val="single" w:sz="18" w:space="0" w:color="auto"/>
              <w:bottom w:val="single" w:sz="24" w:space="0" w:color="auto"/>
              <w:right w:val="single" w:sz="18" w:space="0" w:color="auto"/>
            </w:tcBorders>
          </w:tcPr>
          <w:p w:rsidR="006B79FC" w:rsidRPr="009235BB" w:rsidRDefault="006B79FC" w:rsidP="0034204F">
            <w:pPr>
              <w:shd w:val="clear" w:color="auto" w:fill="FFFFFF" w:themeFill="background1"/>
              <w:tabs>
                <w:tab w:val="left" w:pos="-1"/>
                <w:tab w:val="left" w:pos="7652"/>
                <w:tab w:val="left" w:pos="8533"/>
              </w:tabs>
              <w:spacing w:before="240"/>
              <w:ind w:left="-101"/>
              <w:jc w:val="center"/>
              <w:rPr>
                <w:rFonts w:ascii="Simplified Arabic" w:hAnsi="Simplified Arabic" w:cs="Simplified Arabic"/>
                <w:b/>
                <w:bCs/>
                <w:noProof/>
                <w:sz w:val="32"/>
                <w:szCs w:val="32"/>
                <w:rtl/>
                <w:lang w:eastAsia="en-US" w:bidi="ar-IQ"/>
              </w:rPr>
            </w:pPr>
            <w:r w:rsidRPr="009235BB">
              <w:rPr>
                <w:rFonts w:ascii="Simplified Arabic" w:hAnsi="Simplified Arabic" w:cs="Simplified Arabic"/>
                <w:b/>
                <w:bCs/>
                <w:noProof/>
                <w:sz w:val="32"/>
                <w:szCs w:val="32"/>
                <w:rtl/>
                <w:lang w:eastAsia="en-US"/>
              </w:rPr>
              <w:drawing>
                <wp:inline distT="0" distB="0" distL="0" distR="0" wp14:anchorId="3F6352E2" wp14:editId="606F76C6">
                  <wp:extent cx="2443801" cy="1657350"/>
                  <wp:effectExtent l="57150" t="38100" r="71120" b="95250"/>
                  <wp:docPr id="1140" name="صورة 1140" descr="D:\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33.jpg"/>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Effect>
                                      <a14:colorTemperature colorTemp="72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470469" cy="1675436"/>
                          </a:xfrm>
                          <a:prstGeom prst="rect">
                            <a:avLst/>
                          </a:prstGeom>
                          <a:ln w="38100" cap="sq">
                            <a:noFill/>
                            <a:prstDash val="solid"/>
                            <a:miter lim="800000"/>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3975" w:type="dxa"/>
            <w:tcBorders>
              <w:top w:val="single" w:sz="18" w:space="0" w:color="auto"/>
              <w:left w:val="single" w:sz="18" w:space="0" w:color="auto"/>
              <w:bottom w:val="single" w:sz="18" w:space="0" w:color="auto"/>
              <w:right w:val="single" w:sz="18" w:space="0" w:color="auto"/>
            </w:tcBorders>
          </w:tcPr>
          <w:p w:rsidR="006B79FC" w:rsidRPr="009235BB" w:rsidRDefault="006B79FC" w:rsidP="0034204F">
            <w:pPr>
              <w:shd w:val="clear" w:color="auto" w:fill="FFFFFF" w:themeFill="background1"/>
              <w:tabs>
                <w:tab w:val="left" w:pos="-1"/>
                <w:tab w:val="left" w:pos="7652"/>
                <w:tab w:val="left" w:pos="8533"/>
              </w:tabs>
              <w:spacing w:before="240"/>
              <w:ind w:left="-101"/>
              <w:jc w:val="center"/>
              <w:rPr>
                <w:rFonts w:ascii="Simplified Arabic" w:hAnsi="Simplified Arabic" w:cs="Simplified Arabic"/>
                <w:b/>
                <w:bCs/>
                <w:noProof/>
                <w:sz w:val="32"/>
                <w:szCs w:val="32"/>
                <w:rtl/>
                <w:lang w:eastAsia="en-US" w:bidi="ar-IQ"/>
              </w:rPr>
            </w:pPr>
            <w:r>
              <w:rPr>
                <w:rFonts w:ascii="Simplified Arabic" w:hAnsi="Simplified Arabic" w:cs="Simplified Arabic"/>
                <w:b/>
                <w:bCs/>
                <w:noProof/>
                <w:sz w:val="32"/>
                <w:szCs w:val="32"/>
                <w:lang w:eastAsia="en-US"/>
              </w:rPr>
              <w:drawing>
                <wp:inline distT="0" distB="0" distL="0" distR="0" wp14:anchorId="2F2C7F7E" wp14:editId="5923DE63">
                  <wp:extent cx="2310765" cy="1621790"/>
                  <wp:effectExtent l="0" t="0" r="0" b="0"/>
                  <wp:docPr id="1147" name="صورة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10765" cy="1621790"/>
                          </a:xfrm>
                          <a:prstGeom prst="rect">
                            <a:avLst/>
                          </a:prstGeom>
                          <a:noFill/>
                        </pic:spPr>
                      </pic:pic>
                    </a:graphicData>
                  </a:graphic>
                </wp:inline>
              </w:drawing>
            </w:r>
          </w:p>
        </w:tc>
      </w:tr>
    </w:tbl>
    <w:p w:rsidR="006B79FC" w:rsidRPr="009235BB" w:rsidRDefault="006B79FC" w:rsidP="006B79FC">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9235BB">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6B79FC" w:rsidRPr="009235BB" w:rsidRDefault="006B79FC" w:rsidP="006B79FC">
      <w:pPr>
        <w:tabs>
          <w:tab w:val="left" w:pos="-101"/>
          <w:tab w:val="left" w:pos="-1"/>
          <w:tab w:val="left" w:pos="1033"/>
          <w:tab w:val="left" w:pos="8546"/>
        </w:tabs>
        <w:ind w:left="-101"/>
        <w:jc w:val="both"/>
        <w:rPr>
          <w:rFonts w:ascii="Simplified Arabic" w:hAnsi="Simplified Arabic" w:cs="Simplified Arabic"/>
          <w:b/>
          <w:bCs/>
          <w:rtl/>
          <w:lang w:bidi="ar-IQ"/>
        </w:rPr>
      </w:pPr>
    </w:p>
    <w:p w:rsidR="006B79FC" w:rsidRPr="009235BB" w:rsidRDefault="006B79FC" w:rsidP="006B79FC">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9235BB">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tabs>
          <w:tab w:val="left" w:pos="-101"/>
          <w:tab w:val="left" w:pos="-1"/>
          <w:tab w:val="left" w:pos="1033"/>
          <w:tab w:val="left" w:pos="8546"/>
        </w:tabs>
        <w:ind w:left="-101"/>
        <w:jc w:val="both"/>
        <w:rPr>
          <w:rFonts w:ascii="Simplified Arabic" w:hAnsi="Simplified Arabic" w:cs="Simplified Arabic"/>
          <w:b/>
          <w:bCs/>
          <w:rtl/>
          <w:lang w:bidi="ar-IQ"/>
        </w:rPr>
      </w:pPr>
    </w:p>
    <w:p w:rsidR="00AF53DE" w:rsidRDefault="00AF53DE" w:rsidP="00AF53DE">
      <w:pPr>
        <w:tabs>
          <w:tab w:val="left" w:pos="-101"/>
          <w:tab w:val="left" w:pos="-1"/>
          <w:tab w:val="left" w:pos="1033"/>
          <w:tab w:val="left" w:pos="8546"/>
        </w:tabs>
        <w:ind w:left="-101"/>
        <w:jc w:val="both"/>
        <w:rPr>
          <w:rFonts w:ascii="Simplified Arabic" w:hAnsi="Simplified Arabic" w:cs="Simplified Arabic"/>
          <w:b/>
          <w:bCs/>
          <w:rtl/>
          <w:lang w:bidi="ar-IQ"/>
        </w:rPr>
      </w:pPr>
    </w:p>
    <w:p w:rsidR="006B79FC" w:rsidRDefault="006B79FC" w:rsidP="00AF53DE">
      <w:pPr>
        <w:tabs>
          <w:tab w:val="left" w:pos="-101"/>
          <w:tab w:val="left" w:pos="-1"/>
          <w:tab w:val="left" w:pos="1033"/>
          <w:tab w:val="left" w:pos="8546"/>
        </w:tabs>
        <w:ind w:left="-101"/>
        <w:jc w:val="both"/>
        <w:rPr>
          <w:rFonts w:ascii="Simplified Arabic" w:hAnsi="Simplified Arabic" w:cs="Simplified Arabic"/>
          <w:b/>
          <w:bCs/>
          <w:rtl/>
          <w:lang w:bidi="ar-IQ"/>
        </w:rPr>
      </w:pPr>
    </w:p>
    <w:p w:rsidR="006B79FC" w:rsidRPr="00AF53DE" w:rsidRDefault="006B79FC" w:rsidP="00AF53DE">
      <w:pPr>
        <w:tabs>
          <w:tab w:val="left" w:pos="-101"/>
          <w:tab w:val="left" w:pos="-1"/>
          <w:tab w:val="left" w:pos="1033"/>
          <w:tab w:val="left" w:pos="8546"/>
        </w:tabs>
        <w:ind w:left="-101"/>
        <w:jc w:val="both"/>
        <w:rPr>
          <w:rFonts w:ascii="Simplified Arabic" w:hAnsi="Simplified Arabic" w:cs="Simplified Arabic"/>
          <w:b/>
          <w:bCs/>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lastRenderedPageBreak/>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tabs>
          <w:tab w:val="left" w:pos="-101"/>
          <w:tab w:val="left" w:pos="-1"/>
          <w:tab w:val="left" w:pos="1033"/>
          <w:tab w:val="left" w:pos="8546"/>
        </w:tabs>
        <w:ind w:left="-101"/>
        <w:jc w:val="both"/>
        <w:rPr>
          <w:rFonts w:ascii="Simplified Arabic" w:hAnsi="Simplified Arabic" w:cs="Simplified Arabic"/>
          <w:b/>
          <w:bCs/>
          <w:rtl/>
          <w:lang w:bidi="ar-IQ"/>
        </w:rPr>
      </w:pPr>
      <w:r w:rsidRPr="00AF53DE">
        <w:rPr>
          <w:rFonts w:ascii="Simplified Arabic" w:hAnsi="Simplified Arabic" w:cs="Simplified Arabic"/>
          <w:b/>
          <w:bCs/>
          <w:noProof/>
          <w:lang w:eastAsia="en-US"/>
        </w:rPr>
        <w:drawing>
          <wp:inline distT="0" distB="0" distL="0" distR="0" wp14:anchorId="50175F18" wp14:editId="2BA80179">
            <wp:extent cx="1337139" cy="1857375"/>
            <wp:effectExtent l="57150" t="38100" r="92075" b="123825"/>
            <wp:docPr id="1255" name="صورة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38978" cy="185992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r w:rsidRPr="00AF53DE">
        <w:rPr>
          <w:rFonts w:ascii="Simplified Arabic" w:hAnsi="Simplified Arabic" w:cs="Simplified Arabic" w:hint="cs"/>
          <w:b/>
          <w:bCs/>
          <w:rtl/>
          <w:lang w:bidi="ar-IQ"/>
        </w:rPr>
        <w:t>ــــــــــــــــــــ</w:t>
      </w:r>
      <w:r w:rsidRPr="00AF53DE">
        <w:rPr>
          <w:rFonts w:ascii="Simplified Arabic" w:hAnsi="Simplified Arabic" w:cs="Simplified Arabic"/>
          <w:b/>
          <w:bCs/>
          <w:noProof/>
          <w:lang w:eastAsia="en-US"/>
        </w:rPr>
        <w:drawing>
          <wp:inline distT="0" distB="0" distL="0" distR="0" wp14:anchorId="674D4C0E" wp14:editId="1B6BB1C5">
            <wp:extent cx="1348105" cy="1838325"/>
            <wp:effectExtent l="57150" t="38100" r="99695" b="123825"/>
            <wp:docPr id="1256" name="صورة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48105" cy="183832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AF53DE" w:rsidRPr="00AF53DE" w:rsidRDefault="00AF53DE" w:rsidP="00AF53DE">
      <w:pPr>
        <w:tabs>
          <w:tab w:val="left" w:pos="-101"/>
          <w:tab w:val="left" w:pos="-1"/>
          <w:tab w:val="left" w:pos="1033"/>
          <w:tab w:val="left" w:pos="8546"/>
        </w:tabs>
        <w:spacing w:before="240"/>
        <w:ind w:left="-101"/>
        <w:jc w:val="both"/>
        <w:rPr>
          <w:rFonts w:ascii="Simplified Arabic" w:hAnsi="Simplified Arabic" w:cs="Simplified Arabic"/>
          <w:b/>
          <w:bCs/>
          <w:sz w:val="28"/>
          <w:szCs w:val="28"/>
          <w:rtl/>
        </w:rPr>
      </w:pPr>
      <w:r w:rsidRPr="00AF53DE">
        <w:rPr>
          <w:rFonts w:ascii="Simplified Arabic" w:hAnsi="Simplified Arabic" w:cs="Simplified Arabic" w:hint="cs"/>
          <w:b/>
          <w:bCs/>
          <w:sz w:val="28"/>
          <w:szCs w:val="28"/>
          <w:shd w:val="clear" w:color="auto" w:fill="FFFFFF" w:themeFill="background1"/>
          <w:rtl/>
          <w:lang w:bidi="ar-IQ"/>
        </w:rPr>
        <w:t xml:space="preserve">     </w:t>
      </w:r>
      <w:r w:rsidRPr="00AF53DE">
        <w:rPr>
          <w:rFonts w:ascii="Simplified Arabic" w:hAnsi="Simplified Arabic" w:cs="Simplified Arabic" w:hint="cs"/>
          <w:b/>
          <w:bCs/>
          <w:sz w:val="28"/>
          <w:szCs w:val="28"/>
          <w:rtl/>
        </w:rPr>
        <w:t>ولـــــد</w:t>
      </w:r>
      <w:r w:rsidRPr="00AF53DE">
        <w:rPr>
          <w:rFonts w:ascii="Simplified Arabic" w:hAnsi="Simplified Arabic" w:cs="Simplified Arabic" w:hint="cs"/>
          <w:b/>
          <w:bCs/>
          <w:sz w:val="28"/>
          <w:szCs w:val="28"/>
          <w:shd w:val="clear" w:color="auto" w:fill="FFFFFF" w:themeFill="background1"/>
          <w:rtl/>
          <w:lang w:bidi="ar-IQ"/>
        </w:rPr>
        <w:t xml:space="preserve"> </w:t>
      </w:r>
      <w:r w:rsidRPr="00AF53DE">
        <w:rPr>
          <w:rFonts w:ascii="Simplified Arabic" w:hAnsi="Simplified Arabic" w:cs="Simplified Arabic" w:hint="cs"/>
          <w:b/>
          <w:bCs/>
          <w:sz w:val="28"/>
          <w:szCs w:val="28"/>
          <w:shd w:val="clear" w:color="auto" w:fill="D9D9D9" w:themeFill="background1" w:themeFillShade="D9"/>
          <w:rtl/>
          <w:lang w:bidi="ar-IQ"/>
        </w:rPr>
        <w:t>الشيخ صـالح</w:t>
      </w:r>
      <w:r w:rsidRPr="00AF53DE">
        <w:rPr>
          <w:rFonts w:ascii="Simplified Arabic" w:hAnsi="Simplified Arabic" w:cs="Simplified Arabic" w:hint="cs"/>
          <w:b/>
          <w:bCs/>
          <w:sz w:val="28"/>
          <w:szCs w:val="28"/>
          <w:rtl/>
        </w:rPr>
        <w:t>/</w:t>
      </w:r>
      <w:proofErr w:type="spellStart"/>
      <w:r w:rsidRPr="00AF53DE">
        <w:rPr>
          <w:rFonts w:ascii="Simplified Arabic" w:hAnsi="Simplified Arabic" w:cs="Simplified Arabic" w:hint="cs"/>
          <w:b/>
          <w:bCs/>
          <w:sz w:val="28"/>
          <w:szCs w:val="28"/>
          <w:rtl/>
        </w:rPr>
        <w:t>الحمـره</w:t>
      </w:r>
      <w:proofErr w:type="spellEnd"/>
      <w:r w:rsidRPr="00AF53DE">
        <w:rPr>
          <w:rFonts w:ascii="Simplified Arabic" w:hAnsi="Simplified Arabic" w:cs="Simplified Arabic" w:hint="cs"/>
          <w:b/>
          <w:bCs/>
          <w:sz w:val="28"/>
          <w:szCs w:val="28"/>
          <w:rtl/>
        </w:rPr>
        <w:t xml:space="preserve"> سنة 1846م وتوفى سنة 1966م في العراق/ مدينة سامراء/ المركز القديم /المحلة الغربية، في اقـدم أزقتها/درويـش، وفـقا لسجلات طابـو الدولة العثمانية لسنة 1885م</w:t>
      </w:r>
      <w:r w:rsidRPr="00AF53DE">
        <w:rPr>
          <w:rFonts w:ascii="Simplified Arabic" w:hAnsi="Simplified Arabic" w:cs="Simplified Arabic" w:hint="cs"/>
          <w:b/>
          <w:bCs/>
          <w:sz w:val="28"/>
          <w:szCs w:val="28"/>
          <w:vertAlign w:val="superscript"/>
          <w:rtl/>
        </w:rPr>
        <w:t>(1)</w:t>
      </w:r>
      <w:r w:rsidRPr="00AF53DE">
        <w:rPr>
          <w:rFonts w:ascii="Simplified Arabic" w:hAnsi="Simplified Arabic" w:cs="Simplified Arabic" w:hint="cs"/>
          <w:b/>
          <w:bCs/>
          <w:sz w:val="28"/>
          <w:szCs w:val="28"/>
          <w:rtl/>
        </w:rPr>
        <w:t xml:space="preserve">. وهـــــو ( السيد الشريف صـالح حسين عـبد الشــيخ ابن السيد ضعيف ابن السيد صبح/عبد الصاحب ابن السيد عبد الكريم ابن السيد عبد الستار ابن السيد عبد الصالح ابن السيد عبد الرحيم ابن السيد عبد العليم ابن السيد عبد الواحد ابن </w:t>
      </w:r>
      <w:r w:rsidRPr="00AF53DE">
        <w:rPr>
          <w:rFonts w:ascii="Simplified Arabic" w:hAnsi="Simplified Arabic" w:cs="Simplified Arabic" w:hint="cs"/>
          <w:b/>
          <w:bCs/>
          <w:sz w:val="28"/>
          <w:szCs w:val="28"/>
          <w:shd w:val="clear" w:color="auto" w:fill="D9D9D9" w:themeFill="background1" w:themeFillShade="D9"/>
          <w:rtl/>
          <w:lang w:bidi="ar-IQ"/>
        </w:rPr>
        <w:t>السيد عبد العظَّـيم الحسيني</w:t>
      </w:r>
      <w:r w:rsidRPr="00AF53DE">
        <w:rPr>
          <w:rFonts w:ascii="Simplified Arabic" w:hAnsi="Simplified Arabic" w:cs="Simplified Arabic" w:hint="cs"/>
          <w:b/>
          <w:bCs/>
          <w:sz w:val="28"/>
          <w:szCs w:val="28"/>
          <w:rtl/>
        </w:rPr>
        <w:t xml:space="preserve"> ابن السيد احمد ابن السيد خليل ابن السيد شريف ابن السيد بشير ابن السيد ماجد ابن السيد عطيه ابن السيد يعلي ابن السيد دويــد ابن السيد ماجـــد/مـــواجد ابن السيد عبد الرحمن ابن السيد القاسم ابن السيد ادريس ابن السيد الشريف جعفر ابن الإمام عـلي الهادي ابن الإمام محمد الجواد ابن الإمام علي الرضا ابن الإمام موسى الكاظم ابن الإمام جعفر الصادق ابن الإمام محمد الباقر ابن الإمام علي زين العابدين ابن الإمام الحسـين ابن الإمام عــلي ابن ابي طالب </w:t>
      </w:r>
      <w:r w:rsidRPr="00AF53DE">
        <w:rPr>
          <w:rFonts w:ascii="Simplified Arabic" w:hAnsi="Simplified Arabic" w:cs="Simplified Arabic"/>
          <w:b/>
          <w:bCs/>
          <w:sz w:val="28"/>
          <w:szCs w:val="28"/>
        </w:rPr>
        <w:sym w:font="AGA Arabesque" w:char="F074"/>
      </w:r>
      <w:r w:rsidRPr="00AF53DE">
        <w:rPr>
          <w:rFonts w:ascii="Simplified Arabic" w:hAnsi="Simplified Arabic" w:cs="Simplified Arabic" w:hint="cs"/>
          <w:b/>
          <w:bCs/>
          <w:sz w:val="28"/>
          <w:szCs w:val="28"/>
          <w:rtl/>
        </w:rPr>
        <w:t xml:space="preserve"> )</w:t>
      </w:r>
      <w:r w:rsidRPr="00AF53DE">
        <w:rPr>
          <w:rFonts w:ascii="Simplified Arabic" w:hAnsi="Simplified Arabic" w:cs="Simplified Arabic" w:hint="cs"/>
          <w:b/>
          <w:bCs/>
          <w:sz w:val="28"/>
          <w:szCs w:val="28"/>
          <w:vertAlign w:val="superscript"/>
          <w:rtl/>
        </w:rPr>
        <w:t>(1) و (2)</w:t>
      </w:r>
      <w:r w:rsidRPr="00AF53DE">
        <w:rPr>
          <w:rFonts w:ascii="Simplified Arabic" w:hAnsi="Simplified Arabic" w:cs="Simplified Arabic" w:hint="cs"/>
          <w:b/>
          <w:bCs/>
          <w:sz w:val="28"/>
          <w:szCs w:val="28"/>
          <w:rtl/>
        </w:rPr>
        <w:t xml:space="preserve">. </w:t>
      </w:r>
    </w:p>
    <w:p w:rsidR="00AF53DE" w:rsidRPr="00AF53DE" w:rsidRDefault="00AF53DE" w:rsidP="00AF53DE">
      <w:pPr>
        <w:tabs>
          <w:tab w:val="left" w:pos="-101"/>
          <w:tab w:val="left" w:pos="-1"/>
          <w:tab w:val="left" w:pos="1033"/>
          <w:tab w:val="left" w:pos="8546"/>
        </w:tabs>
        <w:ind w:left="-101"/>
        <w:jc w:val="both"/>
        <w:rPr>
          <w:rFonts w:ascii="Simplified Arabic" w:hAnsi="Simplified Arabic" w:cs="Simplified Arabic"/>
          <w:b/>
          <w:bCs/>
          <w:sz w:val="28"/>
          <w:szCs w:val="28"/>
          <w:rtl/>
        </w:rPr>
      </w:pPr>
      <w:r w:rsidRPr="00AF53DE">
        <w:rPr>
          <w:rFonts w:ascii="Simplified Arabic" w:hAnsi="Simplified Arabic" w:cs="Simplified Arabic" w:hint="cs"/>
          <w:b/>
          <w:bCs/>
          <w:sz w:val="28"/>
          <w:szCs w:val="28"/>
          <w:rtl/>
        </w:rPr>
        <w:t>_________________________________________</w:t>
      </w:r>
    </w:p>
    <w:p w:rsidR="00AF53DE" w:rsidRPr="00AF53DE" w:rsidRDefault="00AF53DE" w:rsidP="00AF53DE">
      <w:pPr>
        <w:tabs>
          <w:tab w:val="left" w:pos="-101"/>
          <w:tab w:val="left" w:pos="-1"/>
          <w:tab w:val="left" w:pos="1033"/>
          <w:tab w:val="left" w:pos="8533"/>
        </w:tabs>
        <w:ind w:left="-101"/>
        <w:jc w:val="both"/>
        <w:rPr>
          <w:rFonts w:ascii="Simplified Arabic" w:hAnsi="Simplified Arabic" w:cs="Simplified Arabic"/>
          <w:b/>
          <w:bCs/>
          <w:rtl/>
        </w:rPr>
      </w:pPr>
      <w:r w:rsidRPr="00AF53DE">
        <w:rPr>
          <w:rFonts w:ascii="Simplified Arabic" w:hAnsi="Simplified Arabic" w:cs="Simplified Arabic" w:hint="cs"/>
          <w:b/>
          <w:bCs/>
          <w:rtl/>
        </w:rPr>
        <w:t>(1) طعمه صالح جبوري الحسيني، موسوعة عشائر سامراء، ط 1، مطبعة دار الحكمة للنشر، لـــــندن، 2012،</w:t>
      </w:r>
    </w:p>
    <w:p w:rsidR="00AF53DE" w:rsidRPr="00AF53DE" w:rsidRDefault="00AF53DE" w:rsidP="00AF53DE">
      <w:pPr>
        <w:tabs>
          <w:tab w:val="left" w:pos="-101"/>
          <w:tab w:val="left" w:pos="-1"/>
          <w:tab w:val="left" w:pos="1033"/>
          <w:tab w:val="left" w:pos="8533"/>
        </w:tabs>
        <w:ind w:left="-101"/>
        <w:jc w:val="both"/>
        <w:rPr>
          <w:rFonts w:ascii="Simplified Arabic" w:hAnsi="Simplified Arabic" w:cs="Simplified Arabic"/>
          <w:b/>
          <w:bCs/>
          <w:rtl/>
        </w:rPr>
      </w:pPr>
      <w:r w:rsidRPr="00AF53DE">
        <w:rPr>
          <w:rFonts w:ascii="Simplified Arabic" w:hAnsi="Simplified Arabic" w:cs="Simplified Arabic" w:hint="cs"/>
          <w:b/>
          <w:bCs/>
          <w:rtl/>
        </w:rPr>
        <w:t xml:space="preserve"> ص 52-55 . </w:t>
      </w:r>
    </w:p>
    <w:p w:rsidR="00AF53DE" w:rsidRPr="00AF53DE" w:rsidRDefault="00AF53DE" w:rsidP="00AF53DE">
      <w:pPr>
        <w:tabs>
          <w:tab w:val="left" w:pos="-101"/>
          <w:tab w:val="left" w:pos="-1"/>
          <w:tab w:val="left" w:pos="1033"/>
          <w:tab w:val="left" w:pos="8546"/>
        </w:tabs>
        <w:ind w:left="-101"/>
        <w:jc w:val="both"/>
        <w:rPr>
          <w:rFonts w:ascii="Simplified Arabic" w:hAnsi="Simplified Arabic" w:cs="Simplified Arabic"/>
          <w:b/>
          <w:bCs/>
          <w:rtl/>
        </w:rPr>
      </w:pPr>
      <w:r w:rsidRPr="00AF53DE">
        <w:rPr>
          <w:rFonts w:ascii="Simplified Arabic" w:hAnsi="Simplified Arabic" w:cs="Simplified Arabic" w:hint="cs"/>
          <w:b/>
          <w:bCs/>
          <w:rtl/>
        </w:rPr>
        <w:t xml:space="preserve">(2) </w:t>
      </w:r>
      <w:r w:rsidRPr="00AF53DE">
        <w:rPr>
          <w:rFonts w:ascii="Simplified Arabic" w:hAnsi="Simplified Arabic" w:cs="Simplified Arabic"/>
          <w:b/>
          <w:bCs/>
          <w:rtl/>
        </w:rPr>
        <w:t xml:space="preserve">مجيد ملوك السامرائي, </w:t>
      </w:r>
      <w:r w:rsidRPr="00AF53DE">
        <w:rPr>
          <w:rFonts w:ascii="Simplified Arabic" w:hAnsi="Simplified Arabic" w:cs="Simplified Arabic" w:hint="cs"/>
          <w:b/>
          <w:bCs/>
          <w:rtl/>
        </w:rPr>
        <w:t>السيد الشريف عـبد العظيم الحسيني، مطبعة جامعة ديالى, 2017. نسخة محفوظة،</w:t>
      </w:r>
    </w:p>
    <w:p w:rsidR="00AF53DE" w:rsidRPr="00AF53DE" w:rsidRDefault="00AF53DE" w:rsidP="00AF53DE">
      <w:pPr>
        <w:tabs>
          <w:tab w:val="left" w:pos="-101"/>
          <w:tab w:val="left" w:pos="-1"/>
          <w:tab w:val="left" w:pos="1033"/>
          <w:tab w:val="left" w:pos="8546"/>
        </w:tabs>
        <w:ind w:left="-101"/>
        <w:jc w:val="both"/>
        <w:rPr>
          <w:rFonts w:ascii="Simplified Arabic" w:hAnsi="Simplified Arabic" w:cs="Simplified Arabic"/>
          <w:b/>
          <w:bCs/>
          <w:rtl/>
        </w:rPr>
      </w:pPr>
      <w:r w:rsidRPr="00AF53DE">
        <w:rPr>
          <w:rFonts w:ascii="Simplified Arabic" w:hAnsi="Simplified Arabic" w:cs="Simplified Arabic" w:hint="cs"/>
          <w:b/>
          <w:bCs/>
          <w:rtl/>
        </w:rPr>
        <w:t xml:space="preserve"> 12/7/2020، على موقـــع / دار المعارف / القاهرة / مصر، </w:t>
      </w:r>
      <w:r w:rsidRPr="00AF53DE">
        <w:rPr>
          <w:rFonts w:ascii="Simplified Arabic" w:hAnsi="Simplified Arabic" w:cs="Simplified Arabic"/>
          <w:b/>
          <w:bCs/>
        </w:rPr>
        <w:t>(https://www.merefa2000.com)</w:t>
      </w:r>
      <w:r w:rsidRPr="00AF53DE">
        <w:rPr>
          <w:rFonts w:ascii="Simplified Arabic" w:hAnsi="Simplified Arabic" w:cs="Simplified Arabic" w:hint="cs"/>
          <w:b/>
          <w:bCs/>
          <w:rtl/>
        </w:rPr>
        <w:t>.</w:t>
      </w:r>
    </w:p>
    <w:p w:rsidR="00AF53DE" w:rsidRPr="00AF53DE" w:rsidRDefault="00AF53DE" w:rsidP="00AF53DE">
      <w:pPr>
        <w:tabs>
          <w:tab w:val="left" w:pos="-101"/>
          <w:tab w:val="left" w:pos="-1"/>
          <w:tab w:val="left" w:pos="1033"/>
          <w:tab w:val="left" w:pos="8533"/>
        </w:tabs>
        <w:spacing w:before="240"/>
        <w:ind w:left="-101"/>
        <w:jc w:val="both"/>
        <w:rPr>
          <w:rFonts w:ascii="Simplified Arabic" w:hAnsi="Simplified Arabic" w:cs="Simplified Arabic"/>
          <w:b/>
          <w:bCs/>
          <w:sz w:val="28"/>
          <w:szCs w:val="28"/>
          <w:rtl/>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r w:rsidRPr="00AF53DE">
        <w:rPr>
          <w:rFonts w:ascii="Simplified Arabic" w:hAnsi="Simplified Arabic" w:cs="Simplified Arabic" w:hint="cs"/>
          <w:b/>
          <w:bCs/>
          <w:sz w:val="36"/>
          <w:szCs w:val="36"/>
          <w:u w:val="single"/>
          <w:rtl/>
          <w:lang w:bidi="ar-IQ"/>
        </w:rPr>
        <w:lastRenderedPageBreak/>
        <w:t xml:space="preserve">الـتوثـــيـق رقم ( 2 )/ </w:t>
      </w:r>
      <w:proofErr w:type="spellStart"/>
      <w:r w:rsidRPr="00AF53DE">
        <w:rPr>
          <w:rFonts w:ascii="Simplified Arabic" w:hAnsi="Simplified Arabic" w:cs="Simplified Arabic" w:hint="cs"/>
          <w:b/>
          <w:bCs/>
          <w:sz w:val="36"/>
          <w:szCs w:val="36"/>
          <w:u w:val="single"/>
          <w:rtl/>
          <w:lang w:bidi="ar-IQ"/>
        </w:rPr>
        <w:t>دراســــتة</w:t>
      </w:r>
      <w:proofErr w:type="spellEnd"/>
      <w:r w:rsidRPr="00AF53DE">
        <w:rPr>
          <w:rFonts w:ascii="Simplified Arabic" w:hAnsi="Simplified Arabic" w:cs="Simplified Arabic" w:hint="cs"/>
          <w:b/>
          <w:bCs/>
          <w:sz w:val="36"/>
          <w:szCs w:val="36"/>
          <w:u w:val="single"/>
          <w:rtl/>
          <w:lang w:bidi="ar-IQ"/>
        </w:rPr>
        <w:t>/ الشهادات  والترقيات:</w:t>
      </w:r>
    </w:p>
    <w:tbl>
      <w:tblPr>
        <w:tblStyle w:val="af"/>
        <w:tblpPr w:leftFromText="180" w:rightFromText="180" w:vertAnchor="text" w:horzAnchor="margin" w:tblpXSpec="center" w:tblpY="274"/>
        <w:tblOverlap w:val="never"/>
        <w:bidiVisual/>
        <w:tblW w:w="0" w:type="auto"/>
        <w:tblInd w:w="282" w:type="dxa"/>
        <w:tblLayout w:type="fixed"/>
        <w:tblLook w:val="04A0" w:firstRow="1" w:lastRow="0" w:firstColumn="1" w:lastColumn="0" w:noHBand="0" w:noVBand="1"/>
      </w:tblPr>
      <w:tblGrid>
        <w:gridCol w:w="2144"/>
        <w:gridCol w:w="2126"/>
        <w:gridCol w:w="4111"/>
      </w:tblGrid>
      <w:tr w:rsidR="00AF53DE" w:rsidRPr="00AF53DE" w:rsidTr="00D16C4F">
        <w:trPr>
          <w:trHeight w:val="2614"/>
        </w:trPr>
        <w:tc>
          <w:tcPr>
            <w:tcW w:w="2144" w:type="dxa"/>
            <w:tcBorders>
              <w:top w:val="thinThickSmallGap" w:sz="18" w:space="0" w:color="auto"/>
              <w:left w:val="thinThickSmallGap" w:sz="18"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D8F8FA3" wp14:editId="5786151D">
                  <wp:extent cx="1045549" cy="1491210"/>
                  <wp:effectExtent l="0" t="0" r="2540" b="0"/>
                  <wp:docPr id="1257" name="صورة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055945" cy="1506037"/>
                          </a:xfrm>
                          <a:prstGeom prst="rect">
                            <a:avLst/>
                          </a:prstGeom>
                          <a:noFill/>
                        </pic:spPr>
                      </pic:pic>
                    </a:graphicData>
                  </a:graphic>
                </wp:inline>
              </w:drawing>
            </w:r>
          </w:p>
        </w:tc>
        <w:tc>
          <w:tcPr>
            <w:tcW w:w="2126" w:type="dxa"/>
            <w:tcBorders>
              <w:top w:val="thinThickSmallGap" w:sz="18"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DE4DC84" wp14:editId="5FEC8BC4">
                  <wp:extent cx="1125105" cy="1524000"/>
                  <wp:effectExtent l="0" t="0" r="0" b="0"/>
                  <wp:docPr id="1259" name="صورة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25105" cy="1524000"/>
                          </a:xfrm>
                          <a:prstGeom prst="rect">
                            <a:avLst/>
                          </a:prstGeom>
                          <a:noFill/>
                        </pic:spPr>
                      </pic:pic>
                    </a:graphicData>
                  </a:graphic>
                </wp:inline>
              </w:drawing>
            </w:r>
          </w:p>
        </w:tc>
        <w:tc>
          <w:tcPr>
            <w:tcW w:w="4111" w:type="dxa"/>
            <w:tcBorders>
              <w:top w:val="thinThickSmallGap" w:sz="18" w:space="0" w:color="auto"/>
              <w:left w:val="single" w:sz="4" w:space="0" w:color="auto"/>
              <w:bottom w:val="single" w:sz="4" w:space="0" w:color="auto"/>
              <w:right w:val="thinThickSmallGap"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rtl/>
                <w:lang w:eastAsia="en-US"/>
              </w:rPr>
              <w:drawing>
                <wp:inline distT="0" distB="0" distL="0" distR="0" wp14:anchorId="10BAD9EA" wp14:editId="6B469536">
                  <wp:extent cx="2182761" cy="1226788"/>
                  <wp:effectExtent l="76200" t="76200" r="141605" b="126365"/>
                  <wp:docPr id="1260" name="صورة 1260" descr="G:\شامل 2019\وثائق\وثاق شخصية والملفة وتقاعدية\وثائق  شخصيه\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شامل 2019\وثائق\وثاق شخصية والملفة وتقاعدية\وثائق  شخصيه\IMG_0002.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25317" cy="12507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AF53DE" w:rsidRPr="00AF53DE" w:rsidTr="00D16C4F">
        <w:tblPrEx>
          <w:tblLook w:val="0000" w:firstRow="0" w:lastRow="0" w:firstColumn="0" w:lastColumn="0" w:noHBand="0" w:noVBand="0"/>
        </w:tblPrEx>
        <w:trPr>
          <w:trHeight w:val="2679"/>
        </w:trPr>
        <w:tc>
          <w:tcPr>
            <w:tcW w:w="2144" w:type="dxa"/>
            <w:tcBorders>
              <w:top w:val="single" w:sz="4" w:space="0" w:color="auto"/>
              <w:left w:val="thinThickSmallGap" w:sz="18" w:space="0" w:color="auto"/>
              <w:bottom w:val="thinThickSmallGap"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DD72318" wp14:editId="116A078B">
                  <wp:extent cx="1206653" cy="1638300"/>
                  <wp:effectExtent l="0" t="0" r="0" b="0"/>
                  <wp:docPr id="1261" name="صورة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07135" cy="1638954"/>
                          </a:xfrm>
                          <a:prstGeom prst="rect">
                            <a:avLst/>
                          </a:prstGeom>
                          <a:noFill/>
                        </pic:spPr>
                      </pic:pic>
                    </a:graphicData>
                  </a:graphic>
                </wp:inline>
              </w:drawing>
            </w:r>
          </w:p>
        </w:tc>
        <w:tc>
          <w:tcPr>
            <w:tcW w:w="2126" w:type="dxa"/>
            <w:tcBorders>
              <w:top w:val="single" w:sz="4" w:space="0" w:color="auto"/>
              <w:left w:val="single" w:sz="4" w:space="0" w:color="auto"/>
              <w:bottom w:val="thinThickSmallGap"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BB01F56" wp14:editId="1EAEF6CB">
                  <wp:extent cx="1249680" cy="1640205"/>
                  <wp:effectExtent l="0" t="0" r="7620" b="0"/>
                  <wp:docPr id="1262" name="صورة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49680" cy="1640205"/>
                          </a:xfrm>
                          <a:prstGeom prst="rect">
                            <a:avLst/>
                          </a:prstGeom>
                          <a:noFill/>
                        </pic:spPr>
                      </pic:pic>
                    </a:graphicData>
                  </a:graphic>
                </wp:inline>
              </w:drawing>
            </w:r>
          </w:p>
        </w:tc>
        <w:tc>
          <w:tcPr>
            <w:tcW w:w="4111" w:type="dxa"/>
            <w:tcBorders>
              <w:top w:val="single" w:sz="4" w:space="0" w:color="auto"/>
              <w:left w:val="single" w:sz="4" w:space="0" w:color="auto"/>
              <w:bottom w:val="thinThickSmallGap" w:sz="24" w:space="0" w:color="auto"/>
              <w:right w:val="thinThickSmallGap"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rtl/>
                <w:lang w:eastAsia="en-US"/>
              </w:rPr>
              <w:drawing>
                <wp:inline distT="0" distB="0" distL="0" distR="0" wp14:anchorId="393E8757" wp14:editId="2EDAD3EC">
                  <wp:extent cx="2330245" cy="1524001"/>
                  <wp:effectExtent l="0" t="0" r="0" b="0"/>
                  <wp:docPr id="1263" name="صورة 1263" descr="C:\Users\T4C\Pictures\مخخخخخخخخخخخخخخ\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4C\Pictures\مخخخخخخخخخخخخخخ\041.jpg"/>
                          <pic:cNvPicPr>
                            <a:picLocks noChangeAspect="1" noChangeArrowheads="1"/>
                          </pic:cNvPicPr>
                        </pic:nvPicPr>
                        <pic:blipFill>
                          <a:blip r:embed="rId47">
                            <a:extLst>
                              <a:ext uri="{BEBA8EAE-BF5A-486C-A8C5-ECC9F3942E4B}">
                                <a14:imgProps xmlns:a14="http://schemas.microsoft.com/office/drawing/2010/main">
                                  <a14:imgLayer r:embed="rId48">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40328" cy="1530595"/>
                          </a:xfrm>
                          <a:prstGeom prst="rect">
                            <a:avLst/>
                          </a:prstGeom>
                          <a:noFill/>
                          <a:ln>
                            <a:noFill/>
                          </a:ln>
                        </pic:spPr>
                      </pic:pic>
                    </a:graphicData>
                  </a:graphic>
                </wp:inline>
              </w:drawing>
            </w:r>
          </w:p>
        </w:tc>
      </w:tr>
    </w:tbl>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8977EB" w:rsidRPr="00AF53DE" w:rsidRDefault="008977EB"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r w:rsidRPr="00AF53DE">
        <w:rPr>
          <w:rFonts w:ascii="Simplified Arabic" w:hAnsi="Simplified Arabic" w:cs="Simplified Arabic" w:hint="cs"/>
          <w:b/>
          <w:bCs/>
          <w:sz w:val="36"/>
          <w:szCs w:val="36"/>
          <w:u w:val="single"/>
          <w:rtl/>
          <w:lang w:bidi="ar-IQ"/>
        </w:rPr>
        <w:lastRenderedPageBreak/>
        <w:t>الـتوثـــيـق رقــــم (3) نشاطه العلمي والاكاديمي</w:t>
      </w:r>
    </w:p>
    <w:p w:rsidR="00AF53DE" w:rsidRP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نشاطه العلمي والاكاديمي:</w:t>
      </w:r>
    </w:p>
    <w:p w:rsidR="00AF53DE" w:rsidRPr="00AF53DE" w:rsidRDefault="00AF53DE"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 xml:space="preserve">اولا: </w:t>
      </w:r>
      <w:proofErr w:type="spellStart"/>
      <w:r w:rsidRPr="00AF53DE">
        <w:rPr>
          <w:rFonts w:ascii="Simplified Arabic" w:hAnsi="Simplified Arabic" w:cs="Simplified Arabic" w:hint="cs"/>
          <w:b/>
          <w:bCs/>
          <w:sz w:val="32"/>
          <w:szCs w:val="32"/>
          <w:u w:val="single"/>
          <w:rtl/>
          <w:lang w:bidi="ar-IQ"/>
        </w:rPr>
        <w:t>مشاركاتة</w:t>
      </w:r>
      <w:proofErr w:type="spellEnd"/>
      <w:r w:rsidRPr="00AF53DE">
        <w:rPr>
          <w:rFonts w:ascii="Simplified Arabic" w:hAnsi="Simplified Arabic" w:cs="Simplified Arabic" w:hint="cs"/>
          <w:b/>
          <w:bCs/>
          <w:sz w:val="32"/>
          <w:szCs w:val="32"/>
          <w:u w:val="single"/>
          <w:rtl/>
          <w:lang w:bidi="ar-IQ"/>
        </w:rPr>
        <w:t xml:space="preserve"> العلمية في المؤتمرات والندوات المحلية والدولية: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shd w:val="clear" w:color="auto" w:fill="FFFFFF" w:themeFill="background1"/>
          <w:rtl/>
          <w:lang w:bidi="ar-IQ"/>
        </w:rPr>
        <w:t>1- جامعة تشرين / اللاذقية - سورية، ندوة ( الجغرافية ودورها في خدمة التنمية).</w:t>
      </w:r>
      <w:r w:rsidRPr="00AF53DE">
        <w:rPr>
          <w:rFonts w:ascii="Simplified Arabic" w:hAnsi="Simplified Arabic" w:cs="Simplified Arabic" w:hint="cs"/>
          <w:b/>
          <w:bCs/>
          <w:sz w:val="28"/>
          <w:szCs w:val="28"/>
          <w:rtl/>
          <w:lang w:bidi="ar-IQ"/>
        </w:rPr>
        <w:t xml:space="preserve"> 4-6/7/ 2005 ( حضور).</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 جامعة تشرين / اللاذقية- سورية، مؤتمر ( التنمية الزراعية المستدامة والأمن الغذائي). 27-30/11/2006.( 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 3- كلية الطب البيطري / سورية ( المؤتمر الدولي الأول لسلامة الغذاء). 23-25 /4/2007 (إلقاء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 جامعة حلب/ سورية ( ندوة الجغرافية والتخطيط)، 15-17/5/2007.( مشاركة بورقة عمل).</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5- جامعة دمشق/ سورية ( مؤتمر التخطيط والتنمية المستدامة ). 26-29 /11/2007 (المشاركة ببحث).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 اتحاد الجغرافيين العرب ( المؤتمر العلمي الجغرافي ) جامعة بغداد كلية </w:t>
      </w:r>
      <w:proofErr w:type="spellStart"/>
      <w:r w:rsidRPr="00AF53DE">
        <w:rPr>
          <w:rFonts w:ascii="Simplified Arabic" w:hAnsi="Simplified Arabic" w:cs="Simplified Arabic" w:hint="cs"/>
          <w:b/>
          <w:bCs/>
          <w:sz w:val="28"/>
          <w:szCs w:val="28"/>
          <w:rtl/>
          <w:lang w:bidi="ar-IQ"/>
        </w:rPr>
        <w:t>الاداب</w:t>
      </w:r>
      <w:proofErr w:type="spellEnd"/>
      <w:r w:rsidRPr="00AF53DE">
        <w:rPr>
          <w:rFonts w:ascii="Simplified Arabic" w:hAnsi="Simplified Arabic" w:cs="Simplified Arabic" w:hint="cs"/>
          <w:b/>
          <w:bCs/>
          <w:sz w:val="28"/>
          <w:szCs w:val="28"/>
          <w:rtl/>
          <w:lang w:bidi="ar-IQ"/>
        </w:rPr>
        <w:t>.  24-26/ 10/1998 ( 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7- وزارة النقل والمواصلات / بغـداد ( مقــر الوزارة) (المؤتمر العلمي الخامس). 28-29 /5/ 2002 ( 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 xml:space="preserve">8- جامعة بغداد/ كلية الآداب ( المـؤتمـر الجغرافي الوطني العلمي الأول ) 1-2/ 12/ 2010 (إلقاء بحث).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9- جامعة بغداد/ مركز أحياء التراث، جامعة تكريت، كلية التربية للبنات ( ندوة تكريت في التاريخ) 3-4/11/1991.(حضور).</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10- جامعة بغـداد/ مركز شباب سامراء ( ندوة سامراء في التاريخ والتراث ) 4/5/1992 (حضور ومشاركة).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11- جامعة الكوفة، النجف الاشرف، كلية الآداب، المؤتمر العلمي الأول13-14/1996 (مشاركة ببحث).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12- جامعة بغـداد / مركز أحياء التراث، سامراء، مركز الشباب، ( ندوة سامراء في التراث العربي) 10-10/4/2000.( إلقاء بحث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lastRenderedPageBreak/>
        <w:t>13- جامعة تكريت/ كلية التربية قسم الجغرافية، الحلقة النقاشية (الجغرافية وتحديات العصر) 14-14/5/2002.(حضور)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14- جامعة تكريت/ اللجنة الثقافية ،المركز الثقافي للجامعة، نـدوة ( التجارة والأسواق في تكريت) 27-27/5/2002.(إلقاء بحث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15- جامعة تكريت/ كلية التربية، ( المؤتمر العلم</w:t>
      </w:r>
      <w:r w:rsidRPr="00AF53DE">
        <w:rPr>
          <w:rFonts w:ascii="Simplified Arabic" w:hAnsi="Simplified Arabic" w:cs="Simplified Arabic" w:hint="eastAsia"/>
          <w:b/>
          <w:bCs/>
          <w:sz w:val="28"/>
          <w:szCs w:val="28"/>
          <w:rtl/>
          <w:lang w:bidi="ar-IQ"/>
        </w:rPr>
        <w:t>ي</w:t>
      </w:r>
      <w:r w:rsidRPr="00AF53DE">
        <w:rPr>
          <w:rFonts w:ascii="Simplified Arabic" w:hAnsi="Simplified Arabic" w:cs="Simplified Arabic" w:hint="cs"/>
          <w:b/>
          <w:bCs/>
          <w:sz w:val="28"/>
          <w:szCs w:val="28"/>
          <w:rtl/>
          <w:lang w:bidi="ar-IQ"/>
        </w:rPr>
        <w:t xml:space="preserve"> الخامس للعلوم الإنسانية ) 24-25/4/2006(إلقاء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16- جامعة تكريت/ كلية الزراعة، الشؤو</w:t>
      </w:r>
      <w:r w:rsidRPr="00AF53DE">
        <w:rPr>
          <w:rFonts w:ascii="Simplified Arabic" w:hAnsi="Simplified Arabic" w:cs="Simplified Arabic" w:hint="eastAsia"/>
          <w:b/>
          <w:bCs/>
          <w:sz w:val="28"/>
          <w:szCs w:val="28"/>
          <w:rtl/>
          <w:lang w:bidi="ar-IQ"/>
        </w:rPr>
        <w:t>ن</w:t>
      </w:r>
      <w:r w:rsidRPr="00AF53DE">
        <w:rPr>
          <w:rFonts w:ascii="Simplified Arabic" w:hAnsi="Simplified Arabic" w:cs="Simplified Arabic" w:hint="cs"/>
          <w:b/>
          <w:bCs/>
          <w:sz w:val="28"/>
          <w:szCs w:val="28"/>
          <w:rtl/>
          <w:lang w:bidi="ar-IQ"/>
        </w:rPr>
        <w:t xml:space="preserve"> العلمية ( حلقة نقاشية عن استدامة التنمية الزراعية) 28/3/2007 (محاضر).</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17- جامعة تكريت / المؤتمر العلمي الأول لبحوث </w:t>
      </w:r>
      <w:proofErr w:type="spellStart"/>
      <w:r w:rsidRPr="00AF53DE">
        <w:rPr>
          <w:rFonts w:ascii="Simplified Arabic" w:hAnsi="Simplified Arabic" w:cs="Simplified Arabic" w:hint="cs"/>
          <w:b/>
          <w:bCs/>
          <w:sz w:val="28"/>
          <w:szCs w:val="28"/>
          <w:rtl/>
          <w:lang w:bidi="ar-IQ"/>
        </w:rPr>
        <w:t>ألطلبه</w:t>
      </w:r>
      <w:proofErr w:type="spellEnd"/>
      <w:r w:rsidRPr="00AF53DE">
        <w:rPr>
          <w:rFonts w:ascii="Simplified Arabic" w:hAnsi="Simplified Arabic" w:cs="Simplified Arabic" w:hint="cs"/>
          <w:b/>
          <w:bCs/>
          <w:sz w:val="28"/>
          <w:szCs w:val="28"/>
          <w:rtl/>
          <w:lang w:bidi="ar-IQ"/>
        </w:rPr>
        <w:t xml:space="preserve"> 26 -27/ 4 / 2010 ( خبير/ مناقش- بحوث الاختصاصات الإنسانية لطلبة الجامعة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18- جامعة تكريت/ مركــــــــز بحوث الموارد الطبيعية / قسم الاستشعار عـن بعــــــــد (الورشة البحثية السادسة لعام2010) 11/10/2010.  (إلقاء بحث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19- جامعة تكريت / كلية التربية، ( المؤتمر العلم</w:t>
      </w:r>
      <w:r w:rsidRPr="00AF53DE">
        <w:rPr>
          <w:rFonts w:ascii="Simplified Arabic" w:hAnsi="Simplified Arabic" w:cs="Simplified Arabic" w:hint="eastAsia"/>
          <w:b/>
          <w:bCs/>
          <w:sz w:val="28"/>
          <w:szCs w:val="28"/>
          <w:rtl/>
          <w:lang w:bidi="ar-IQ"/>
        </w:rPr>
        <w:t>ي</w:t>
      </w:r>
      <w:r w:rsidRPr="00AF53DE">
        <w:rPr>
          <w:rFonts w:ascii="Simplified Arabic" w:hAnsi="Simplified Arabic" w:cs="Simplified Arabic" w:hint="cs"/>
          <w:b/>
          <w:bCs/>
          <w:sz w:val="28"/>
          <w:szCs w:val="28"/>
          <w:rtl/>
          <w:lang w:bidi="ar-IQ"/>
        </w:rPr>
        <w:t xml:space="preserve"> الدولي الثامن) 2-3/4/2013  (إلقاء بحث).</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20- جامعة تكريت/ مركــــــــز بحوث الموارد الطبيعية (الورشة البحثية الأولى  لعام2014) 19/3/2014. (إلقاء بحث ).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 xml:space="preserve">21- </w:t>
      </w:r>
      <w:r w:rsidRPr="00AF53DE">
        <w:rPr>
          <w:rFonts w:ascii="Simplified Arabic" w:hAnsi="Simplified Arabic" w:cs="Simplified Arabic"/>
          <w:b/>
          <w:bCs/>
          <w:sz w:val="28"/>
          <w:szCs w:val="28"/>
          <w:rtl/>
          <w:lang w:bidi="ar-IQ"/>
        </w:rPr>
        <w:t xml:space="preserve">جامعة سامراء/ كليــة </w:t>
      </w:r>
      <w:r w:rsidRPr="00AF53DE">
        <w:rPr>
          <w:rFonts w:ascii="Simplified Arabic" w:hAnsi="Simplified Arabic" w:cs="Simplified Arabic" w:hint="cs"/>
          <w:b/>
          <w:bCs/>
          <w:sz w:val="28"/>
          <w:szCs w:val="28"/>
          <w:rtl/>
          <w:lang w:bidi="ar-IQ"/>
        </w:rPr>
        <w:t>الآثـــار(</w:t>
      </w:r>
      <w:r w:rsidRPr="00AF53DE">
        <w:rPr>
          <w:rFonts w:ascii="Simplified Arabic" w:hAnsi="Simplified Arabic" w:cs="Simplified Arabic"/>
          <w:b/>
          <w:bCs/>
          <w:sz w:val="28"/>
          <w:szCs w:val="28"/>
          <w:rtl/>
          <w:lang w:bidi="ar-IQ"/>
        </w:rPr>
        <w:t xml:space="preserve"> المهرجان السياحي/</w:t>
      </w:r>
      <w:r w:rsidRPr="00AF53DE">
        <w:rPr>
          <w:rFonts w:ascii="Simplified Arabic" w:hAnsi="Simplified Arabic" w:cs="Simplified Arabic" w:hint="cs"/>
          <w:b/>
          <w:bCs/>
          <w:sz w:val="28"/>
          <w:szCs w:val="28"/>
          <w:rtl/>
          <w:lang w:bidi="ar-IQ"/>
        </w:rPr>
        <w:t xml:space="preserve"> 13</w:t>
      </w:r>
      <w:r w:rsidRPr="00AF53DE">
        <w:rPr>
          <w:rFonts w:ascii="Simplified Arabic" w:hAnsi="Simplified Arabic" w:cs="Simplified Arabic"/>
          <w:b/>
          <w:bCs/>
          <w:sz w:val="28"/>
          <w:szCs w:val="28"/>
          <w:rtl/>
          <w:lang w:bidi="ar-IQ"/>
        </w:rPr>
        <w:t>نيسان</w:t>
      </w:r>
      <w:r w:rsidRPr="00AF53DE">
        <w:rPr>
          <w:rFonts w:ascii="Simplified Arabic" w:hAnsi="Simplified Arabic" w:cs="Simplified Arabic" w:hint="cs"/>
          <w:b/>
          <w:bCs/>
          <w:sz w:val="28"/>
          <w:szCs w:val="28"/>
          <w:rtl/>
          <w:lang w:bidi="ar-IQ"/>
        </w:rPr>
        <w:t>/ 2015) ( إلقاء محاضره ).</w:t>
      </w:r>
    </w:p>
    <w:p w:rsidR="00AF53DE" w:rsidRPr="00AF53DE" w:rsidRDefault="00BD5A55" w:rsidP="00AF53DE">
      <w:pPr>
        <w:tabs>
          <w:tab w:val="left" w:pos="-1"/>
          <w:tab w:val="left" w:pos="7652"/>
          <w:tab w:val="left" w:pos="8533"/>
        </w:tabs>
        <w:ind w:left="-101"/>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22</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 xml:space="preserve">جامعة سامراء/ كليــة </w:t>
      </w:r>
      <w:r w:rsidR="00AF53DE" w:rsidRPr="00AF53DE">
        <w:rPr>
          <w:rFonts w:ascii="Simplified Arabic" w:hAnsi="Simplified Arabic" w:cs="Simplified Arabic" w:hint="cs"/>
          <w:b/>
          <w:bCs/>
          <w:sz w:val="28"/>
          <w:szCs w:val="28"/>
          <w:rtl/>
          <w:lang w:bidi="ar-IQ"/>
        </w:rPr>
        <w:t xml:space="preserve">الآثــار( الندوة العلمية الأولى  لقسم </w:t>
      </w:r>
      <w:r w:rsidR="00AF53DE" w:rsidRPr="00AF53DE">
        <w:rPr>
          <w:rFonts w:ascii="Simplified Arabic" w:hAnsi="Simplified Arabic" w:cs="Simplified Arabic"/>
          <w:b/>
          <w:bCs/>
          <w:sz w:val="28"/>
          <w:szCs w:val="28"/>
          <w:rtl/>
          <w:lang w:bidi="ar-IQ"/>
        </w:rPr>
        <w:t>ا</w:t>
      </w:r>
      <w:r w:rsidR="00AF53DE" w:rsidRPr="00AF53DE">
        <w:rPr>
          <w:rFonts w:ascii="Simplified Arabic" w:hAnsi="Simplified Arabic" w:cs="Simplified Arabic" w:hint="cs"/>
          <w:b/>
          <w:bCs/>
          <w:sz w:val="28"/>
          <w:szCs w:val="28"/>
          <w:rtl/>
          <w:lang w:bidi="ar-IQ"/>
        </w:rPr>
        <w:t>ل</w:t>
      </w:r>
      <w:r w:rsidR="00AF53DE" w:rsidRPr="00AF53DE">
        <w:rPr>
          <w:rFonts w:ascii="Simplified Arabic" w:hAnsi="Simplified Arabic" w:cs="Simplified Arabic"/>
          <w:b/>
          <w:bCs/>
          <w:sz w:val="28"/>
          <w:szCs w:val="28"/>
          <w:rtl/>
          <w:lang w:bidi="ar-IQ"/>
        </w:rPr>
        <w:t>س</w:t>
      </w:r>
      <w:r w:rsidR="00AF53DE" w:rsidRPr="00AF53DE">
        <w:rPr>
          <w:rFonts w:ascii="Simplified Arabic" w:hAnsi="Simplified Arabic" w:cs="Simplified Arabic" w:hint="cs"/>
          <w:b/>
          <w:bCs/>
          <w:sz w:val="28"/>
          <w:szCs w:val="28"/>
          <w:rtl/>
          <w:lang w:bidi="ar-IQ"/>
        </w:rPr>
        <w:t>ـ</w:t>
      </w:r>
      <w:r w:rsidR="00AF53DE" w:rsidRPr="00AF53DE">
        <w:rPr>
          <w:rFonts w:ascii="Simplified Arabic" w:hAnsi="Simplified Arabic" w:cs="Simplified Arabic"/>
          <w:b/>
          <w:bCs/>
          <w:sz w:val="28"/>
          <w:szCs w:val="28"/>
          <w:rtl/>
          <w:lang w:bidi="ar-IQ"/>
        </w:rPr>
        <w:t>ياح</w:t>
      </w:r>
      <w:r w:rsidR="00AF53DE" w:rsidRPr="00AF53DE">
        <w:rPr>
          <w:rFonts w:ascii="Simplified Arabic" w:hAnsi="Simplified Arabic" w:cs="Simplified Arabic" w:hint="cs"/>
          <w:b/>
          <w:bCs/>
          <w:sz w:val="28"/>
          <w:szCs w:val="28"/>
          <w:rtl/>
          <w:lang w:bidi="ar-IQ"/>
        </w:rPr>
        <w:t>ة الأثرية والدينية ) (15</w:t>
      </w:r>
      <w:r w:rsidR="00AF53DE" w:rsidRPr="00AF53DE">
        <w:rPr>
          <w:rFonts w:ascii="Simplified Arabic" w:hAnsi="Simplified Arabic" w:cs="Simplified Arabic"/>
          <w:b/>
          <w:bCs/>
          <w:sz w:val="28"/>
          <w:szCs w:val="28"/>
          <w:rtl/>
          <w:lang w:bidi="ar-IQ"/>
        </w:rPr>
        <w:t>/</w:t>
      </w:r>
      <w:r w:rsidR="00AF53DE" w:rsidRPr="00AF53DE">
        <w:rPr>
          <w:rFonts w:ascii="Simplified Arabic" w:hAnsi="Simplified Arabic" w:cs="Simplified Arabic" w:hint="cs"/>
          <w:b/>
          <w:bCs/>
          <w:sz w:val="28"/>
          <w:szCs w:val="28"/>
          <w:rtl/>
          <w:lang w:bidi="ar-IQ"/>
        </w:rPr>
        <w:t xml:space="preserve"> </w:t>
      </w:r>
      <w:r w:rsidR="00AF53DE" w:rsidRPr="00AF53DE">
        <w:rPr>
          <w:rFonts w:ascii="Simplified Arabic" w:hAnsi="Simplified Arabic" w:cs="Simplified Arabic"/>
          <w:b/>
          <w:bCs/>
          <w:sz w:val="28"/>
          <w:szCs w:val="28"/>
          <w:rtl/>
          <w:lang w:bidi="ar-IQ"/>
        </w:rPr>
        <w:t>نيسان</w:t>
      </w:r>
      <w:r w:rsidR="00AF53DE" w:rsidRPr="00AF53DE">
        <w:rPr>
          <w:rFonts w:ascii="Simplified Arabic" w:hAnsi="Simplified Arabic" w:cs="Simplified Arabic" w:hint="cs"/>
          <w:b/>
          <w:bCs/>
          <w:sz w:val="28"/>
          <w:szCs w:val="28"/>
          <w:rtl/>
          <w:lang w:bidi="ar-IQ"/>
        </w:rPr>
        <w:t xml:space="preserve"> / 2015</w:t>
      </w:r>
      <w:r w:rsidR="00AF53DE" w:rsidRPr="00AF53DE">
        <w:rPr>
          <w:rFonts w:ascii="Simplified Arabic" w:hAnsi="Simplified Arabic" w:cs="Simplified Arabic"/>
          <w:b/>
          <w:bCs/>
          <w:sz w:val="28"/>
          <w:szCs w:val="28"/>
          <w:rtl/>
          <w:lang w:bidi="ar-IQ"/>
        </w:rPr>
        <w:t xml:space="preserve"> </w:t>
      </w:r>
      <w:r w:rsidR="00AF53DE" w:rsidRPr="00AF53DE">
        <w:rPr>
          <w:rFonts w:ascii="Simplified Arabic" w:hAnsi="Simplified Arabic" w:cs="Simplified Arabic" w:hint="cs"/>
          <w:b/>
          <w:bCs/>
          <w:sz w:val="28"/>
          <w:szCs w:val="28"/>
          <w:rtl/>
          <w:lang w:bidi="ar-IQ"/>
        </w:rPr>
        <w:t>) . (إلقاء بحث).</w:t>
      </w:r>
    </w:p>
    <w:p w:rsidR="00AF53DE" w:rsidRPr="00AF53DE" w:rsidRDefault="00AF53DE" w:rsidP="00BD5A55">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w:t>
      </w:r>
      <w:r w:rsidR="00BD5A55">
        <w:rPr>
          <w:rFonts w:ascii="Simplified Arabic" w:hAnsi="Simplified Arabic" w:cs="Simplified Arabic" w:hint="cs"/>
          <w:b/>
          <w:bCs/>
          <w:sz w:val="28"/>
          <w:szCs w:val="28"/>
          <w:rtl/>
          <w:lang w:bidi="ar-IQ"/>
        </w:rPr>
        <w:t>3</w:t>
      </w:r>
      <w:r w:rsidRPr="00AF53DE">
        <w:rPr>
          <w:rFonts w:ascii="Simplified Arabic" w:hAnsi="Simplified Arabic" w:cs="Simplified Arabic" w:hint="cs"/>
          <w:b/>
          <w:bCs/>
          <w:sz w:val="28"/>
          <w:szCs w:val="28"/>
          <w:rtl/>
          <w:lang w:bidi="ar-IQ"/>
        </w:rPr>
        <w:t>-</w:t>
      </w:r>
      <w:r w:rsidR="00BD5A55">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جامعة سامراء/ كليــة </w:t>
      </w:r>
      <w:r w:rsidRPr="00AF53DE">
        <w:rPr>
          <w:rFonts w:ascii="Simplified Arabic" w:hAnsi="Simplified Arabic" w:cs="Simplified Arabic" w:hint="cs"/>
          <w:b/>
          <w:bCs/>
          <w:sz w:val="28"/>
          <w:szCs w:val="28"/>
          <w:rtl/>
          <w:lang w:bidi="ar-IQ"/>
        </w:rPr>
        <w:t>الآثـــار( الندوة العلمية الثانية لقسم صيانة الآثار) (3</w:t>
      </w:r>
      <w:r w:rsidRPr="00AF53DE">
        <w:rPr>
          <w:rFonts w:ascii="Simplified Arabic" w:hAnsi="Simplified Arabic" w:cs="Simplified Arabic"/>
          <w:b/>
          <w:bCs/>
          <w:sz w:val="28"/>
          <w:szCs w:val="28"/>
          <w:rtl/>
          <w:lang w:bidi="ar-IQ"/>
        </w:rPr>
        <w:t>/</w:t>
      </w:r>
      <w:proofErr w:type="spellStart"/>
      <w:r w:rsidRPr="00AF53DE">
        <w:rPr>
          <w:rFonts w:ascii="Simplified Arabic" w:hAnsi="Simplified Arabic" w:cs="Simplified Arabic" w:hint="cs"/>
          <w:b/>
          <w:bCs/>
          <w:sz w:val="28"/>
          <w:szCs w:val="28"/>
          <w:rtl/>
          <w:lang w:bidi="ar-IQ"/>
        </w:rPr>
        <w:t>مايس</w:t>
      </w:r>
      <w:proofErr w:type="spellEnd"/>
      <w:r w:rsidRPr="00AF53DE">
        <w:rPr>
          <w:rFonts w:ascii="Simplified Arabic" w:hAnsi="Simplified Arabic" w:cs="Simplified Arabic" w:hint="cs"/>
          <w:b/>
          <w:bCs/>
          <w:sz w:val="28"/>
          <w:szCs w:val="28"/>
          <w:rtl/>
          <w:lang w:bidi="ar-IQ"/>
        </w:rPr>
        <w:t xml:space="preserve">/2015). (إلقاء بحث).  </w:t>
      </w:r>
    </w:p>
    <w:p w:rsidR="00AF53DE" w:rsidRPr="00AF53DE" w:rsidRDefault="00AF53DE" w:rsidP="00BD5A55">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w:t>
      </w:r>
      <w:r w:rsidR="00BD5A55">
        <w:rPr>
          <w:rFonts w:ascii="Simplified Arabic" w:hAnsi="Simplified Arabic" w:cs="Simplified Arabic" w:hint="cs"/>
          <w:b/>
          <w:bCs/>
          <w:sz w:val="28"/>
          <w:szCs w:val="28"/>
          <w:rtl/>
          <w:lang w:bidi="ar-IQ"/>
        </w:rPr>
        <w:t>4</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جامعة سامراء/ كليــة </w:t>
      </w:r>
      <w:r w:rsidRPr="00AF53DE">
        <w:rPr>
          <w:rFonts w:ascii="Simplified Arabic" w:hAnsi="Simplified Arabic" w:cs="Simplified Arabic" w:hint="cs"/>
          <w:b/>
          <w:bCs/>
          <w:sz w:val="28"/>
          <w:szCs w:val="28"/>
          <w:rtl/>
          <w:lang w:bidi="ar-IQ"/>
        </w:rPr>
        <w:t>الآثــار( الندوة العلمية الثانية  لقسم الآثار)(15</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كانون أول/2015). (إلقاء بحث).</w:t>
      </w:r>
    </w:p>
    <w:p w:rsidR="00AF53DE" w:rsidRPr="00AF53DE" w:rsidRDefault="00AF53DE" w:rsidP="00BD5A55">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w:t>
      </w:r>
      <w:r w:rsidR="00BD5A55">
        <w:rPr>
          <w:rFonts w:ascii="Simplified Arabic" w:hAnsi="Simplified Arabic" w:cs="Simplified Arabic" w:hint="cs"/>
          <w:b/>
          <w:bCs/>
          <w:sz w:val="28"/>
          <w:szCs w:val="28"/>
          <w:rtl/>
          <w:lang w:bidi="ar-IQ"/>
        </w:rPr>
        <w:t>5</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جامعة سامراء/ كليــة </w:t>
      </w:r>
      <w:r w:rsidRPr="00AF53DE">
        <w:rPr>
          <w:rFonts w:ascii="Simplified Arabic" w:hAnsi="Simplified Arabic" w:cs="Simplified Arabic" w:hint="cs"/>
          <w:b/>
          <w:bCs/>
          <w:sz w:val="28"/>
          <w:szCs w:val="28"/>
          <w:rtl/>
          <w:lang w:bidi="ar-IQ"/>
        </w:rPr>
        <w:t xml:space="preserve">الآثــار( الندوة العلمية الثانية  لقسم </w:t>
      </w:r>
      <w:r w:rsidRPr="00AF53DE">
        <w:rPr>
          <w:rFonts w:ascii="Simplified Arabic" w:hAnsi="Simplified Arabic" w:cs="Simplified Arabic"/>
          <w:b/>
          <w:bCs/>
          <w:sz w:val="28"/>
          <w:szCs w:val="28"/>
          <w:rtl/>
          <w:lang w:bidi="ar-IQ"/>
        </w:rPr>
        <w:t>ا</w:t>
      </w:r>
      <w:r w:rsidRPr="00AF53DE">
        <w:rPr>
          <w:rFonts w:ascii="Simplified Arabic" w:hAnsi="Simplified Arabic" w:cs="Simplified Arabic" w:hint="cs"/>
          <w:b/>
          <w:bCs/>
          <w:sz w:val="28"/>
          <w:szCs w:val="28"/>
          <w:rtl/>
          <w:lang w:bidi="ar-IQ"/>
        </w:rPr>
        <w:t>ل</w:t>
      </w:r>
      <w:r w:rsidRPr="00AF53DE">
        <w:rPr>
          <w:rFonts w:ascii="Simplified Arabic" w:hAnsi="Simplified Arabic" w:cs="Simplified Arabic"/>
          <w:b/>
          <w:bCs/>
          <w:sz w:val="28"/>
          <w:szCs w:val="28"/>
          <w:rtl/>
          <w:lang w:bidi="ar-IQ"/>
        </w:rPr>
        <w:t>س</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ياح</w:t>
      </w:r>
      <w:r w:rsidRPr="00AF53DE">
        <w:rPr>
          <w:rFonts w:ascii="Simplified Arabic" w:hAnsi="Simplified Arabic" w:cs="Simplified Arabic" w:hint="cs"/>
          <w:b/>
          <w:bCs/>
          <w:sz w:val="28"/>
          <w:szCs w:val="28"/>
          <w:rtl/>
          <w:lang w:bidi="ar-IQ"/>
        </w:rPr>
        <w:t>ة الأثرية والدينية ) (23</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شباط / 2016</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 (إلقاء بحث).</w:t>
      </w:r>
    </w:p>
    <w:p w:rsidR="00AF53DE" w:rsidRPr="00AF53DE" w:rsidRDefault="00AF53DE" w:rsidP="00BD5A55">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w:t>
      </w:r>
      <w:r w:rsidR="00BD5A55">
        <w:rPr>
          <w:rFonts w:ascii="Simplified Arabic" w:hAnsi="Simplified Arabic" w:cs="Simplified Arabic" w:hint="cs"/>
          <w:b/>
          <w:bCs/>
          <w:sz w:val="28"/>
          <w:szCs w:val="28"/>
          <w:rtl/>
          <w:lang w:bidi="ar-IQ"/>
        </w:rPr>
        <w:t>6</w:t>
      </w:r>
      <w:r w:rsidRPr="00AF53DE">
        <w:rPr>
          <w:rFonts w:ascii="Simplified Arabic" w:hAnsi="Simplified Arabic" w:cs="Simplified Arabic" w:hint="cs"/>
          <w:b/>
          <w:bCs/>
          <w:sz w:val="28"/>
          <w:szCs w:val="28"/>
          <w:rtl/>
          <w:lang w:bidi="ar-IQ"/>
        </w:rPr>
        <w:t>- جامعة الفيوم/ جمهورية مصر العربية ( الملتقى الدولي الافتراضي الاول لباحثي جغرافية النقل والاتصالات العرب ) 27-28/12/2020 (حضور ومشاركة).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u w:val="single"/>
          <w:rtl/>
          <w:lang w:bidi="ar-IQ"/>
        </w:rPr>
      </w:pPr>
      <w:proofErr w:type="spellStart"/>
      <w:r w:rsidRPr="00AF53DE">
        <w:rPr>
          <w:rFonts w:ascii="Simplified Arabic" w:hAnsi="Simplified Arabic" w:cs="Simplified Arabic" w:hint="cs"/>
          <w:b/>
          <w:bCs/>
          <w:sz w:val="32"/>
          <w:szCs w:val="32"/>
          <w:u w:val="single"/>
          <w:rtl/>
          <w:lang w:bidi="ar-IQ"/>
        </w:rPr>
        <w:lastRenderedPageBreak/>
        <w:t>ثانبا</w:t>
      </w:r>
      <w:proofErr w:type="spellEnd"/>
      <w:r w:rsidRPr="00AF53DE">
        <w:rPr>
          <w:rFonts w:ascii="Simplified Arabic" w:hAnsi="Simplified Arabic" w:cs="Simplified Arabic" w:hint="cs"/>
          <w:b/>
          <w:bCs/>
          <w:sz w:val="32"/>
          <w:szCs w:val="32"/>
          <w:u w:val="single"/>
          <w:rtl/>
          <w:lang w:bidi="ar-IQ"/>
        </w:rPr>
        <w:t>: بحوثة المنشورة في وقائع المؤتمرات والندوات المحلية والدولية: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 التحليل المكاني لكلف النقل بالسكك الحديد العراقية، وقائع المؤتمر الأول لجامعة الكوفة، كلية الآداب، النجف الاشرف 13-14/4/1996.</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 عوامل نشأة سامراء العباسية واستعمالات الأرض فيها ،وقائع ندوة (سامراء في التراث العربي) مركز أبحاث التراث جامعة بغداد 10-10/4/2000.</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 العلاقة بين النقل والتجارة في مدينة تكريت، وقائع ندوة (التجارة والأسواق في تكريت )، اللجنة الثقافية / رئاسة جامعة تكريت 27-27/5/2002.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 نظم المعلومات الجغرافية وتطبيقاتها في مشاريع النقل والاتصالات، وقائع (المؤتمر العلمي الخامس لوزارة النقل والمواصلات)، بغداد 28-29/4/2002.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 العراق خصائصه </w:t>
      </w:r>
      <w:proofErr w:type="spellStart"/>
      <w:r w:rsidRPr="00AF53DE">
        <w:rPr>
          <w:rFonts w:ascii="Simplified Arabic" w:hAnsi="Simplified Arabic" w:cs="Simplified Arabic" w:hint="cs"/>
          <w:b/>
          <w:bCs/>
          <w:sz w:val="28"/>
          <w:szCs w:val="28"/>
          <w:rtl/>
          <w:lang w:bidi="ar-IQ"/>
        </w:rPr>
        <w:t>الموقعيه</w:t>
      </w:r>
      <w:proofErr w:type="spellEnd"/>
      <w:r w:rsidRPr="00AF53DE">
        <w:rPr>
          <w:rFonts w:ascii="Simplified Arabic" w:hAnsi="Simplified Arabic" w:cs="Simplified Arabic" w:hint="cs"/>
          <w:b/>
          <w:bCs/>
          <w:sz w:val="28"/>
          <w:szCs w:val="28"/>
          <w:rtl/>
          <w:lang w:bidi="ar-IQ"/>
        </w:rPr>
        <w:t xml:space="preserve"> ودورها في النقل والتجارة، وقائع(المؤتمر العلمي الخامس للعلوم الإنسانية) كلية التربية/جامعة تكريت 24-25/4/2006.</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6) الأمن الغذائي العربي ودور التنمية الزراعية في سورية لتحقيقه، وقائع ( مؤتمر التنمية الزراعية المستدامة والأمن الغذائي )، جامعة تشرين/ سورية 27-30/11/  2006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7) الإنتاج الحيواني واتجاه تطوره في سورية، وقائع (المؤتمر الدولي لسلامة الغذاء) كلية الطب البيطري /سورية 23-25/4/2007.</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8) التخطيط الإقليمي والتنمية المستدامة في سورية /إقليم الساحل السوري </w:t>
      </w:r>
      <w:proofErr w:type="spellStart"/>
      <w:r w:rsidRPr="00AF53DE">
        <w:rPr>
          <w:rFonts w:ascii="Simplified Arabic" w:hAnsi="Simplified Arabic" w:cs="Simplified Arabic" w:hint="cs"/>
          <w:b/>
          <w:bCs/>
          <w:sz w:val="28"/>
          <w:szCs w:val="28"/>
          <w:rtl/>
          <w:lang w:bidi="ar-IQ"/>
        </w:rPr>
        <w:t>أنموذجا</w:t>
      </w:r>
      <w:proofErr w:type="spellEnd"/>
      <w:r w:rsidRPr="00AF53DE">
        <w:rPr>
          <w:rFonts w:ascii="Simplified Arabic" w:hAnsi="Simplified Arabic" w:cs="Simplified Arabic" w:hint="cs"/>
          <w:b/>
          <w:bCs/>
          <w:sz w:val="28"/>
          <w:szCs w:val="28"/>
          <w:rtl/>
          <w:lang w:bidi="ar-IQ"/>
        </w:rPr>
        <w:t xml:space="preserve">، وقائع (مؤتمر التخطيط الإقليمي والتنمية المستدامة في سورية )، جامعــة دمشق/سورية 26-29 /7/2007.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9) </w:t>
      </w:r>
      <w:r w:rsidRPr="00AF53DE">
        <w:rPr>
          <w:rFonts w:ascii="Simplified Arabic" w:hAnsi="Simplified Arabic" w:cs="Simplified Arabic"/>
          <w:b/>
          <w:bCs/>
          <w:sz w:val="28"/>
          <w:szCs w:val="28"/>
          <w:rtl/>
          <w:lang w:bidi="ar-IQ"/>
        </w:rPr>
        <w:t xml:space="preserve">القناة </w:t>
      </w:r>
      <w:r w:rsidRPr="00AF53DE">
        <w:rPr>
          <w:rFonts w:ascii="Simplified Arabic" w:hAnsi="Simplified Arabic" w:cs="Simplified Arabic" w:hint="cs"/>
          <w:b/>
          <w:bCs/>
          <w:sz w:val="28"/>
          <w:szCs w:val="28"/>
          <w:rtl/>
          <w:lang w:bidi="ar-IQ"/>
        </w:rPr>
        <w:t>العراقية</w:t>
      </w:r>
      <w:r w:rsidRPr="00AF53DE">
        <w:rPr>
          <w:rFonts w:ascii="Simplified Arabic" w:hAnsi="Simplified Arabic" w:cs="Simplified Arabic"/>
          <w:b/>
          <w:bCs/>
          <w:sz w:val="28"/>
          <w:szCs w:val="28"/>
          <w:rtl/>
          <w:lang w:bidi="ar-IQ"/>
        </w:rPr>
        <w:t xml:space="preserve"> الجافة</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 xml:space="preserve">للنقل البري </w:t>
      </w:r>
      <w:r w:rsidRPr="00AF53DE">
        <w:rPr>
          <w:rFonts w:ascii="Simplified Arabic" w:hAnsi="Simplified Arabic" w:cs="Simplified Arabic" w:hint="cs"/>
          <w:b/>
          <w:bCs/>
          <w:sz w:val="28"/>
          <w:szCs w:val="28"/>
          <w:rtl/>
          <w:lang w:bidi="ar-IQ"/>
        </w:rPr>
        <w:t xml:space="preserve">العالمي، وقائع ( المؤتمر الجغرافي الوطني العلمي الأول) كلية الآداب /جامعة بغداد 1-2/12/ 2010. </w:t>
      </w:r>
      <w:r w:rsidRPr="00AF53DE">
        <w:rPr>
          <w:rFonts w:ascii="Simplified Arabic" w:hAnsi="Simplified Arabic" w:cs="Simplified Arabic"/>
          <w:b/>
          <w:bCs/>
          <w:sz w:val="28"/>
          <w:szCs w:val="28"/>
          <w:lang w:bidi="ar-IQ"/>
        </w:rPr>
        <w:t xml:space="preserve">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10) العلاقة المكانية بين نمو السكان والكفاءة التشغيلية لتجهيز ماء الشرب، وقائع (المؤتمر العلم</w:t>
      </w:r>
      <w:r w:rsidRPr="00AF53DE">
        <w:rPr>
          <w:rFonts w:ascii="Simplified Arabic" w:hAnsi="Simplified Arabic" w:cs="Simplified Arabic" w:hint="eastAsia"/>
          <w:b/>
          <w:bCs/>
          <w:sz w:val="28"/>
          <w:szCs w:val="28"/>
          <w:rtl/>
          <w:lang w:bidi="ar-IQ"/>
        </w:rPr>
        <w:t>ي</w:t>
      </w:r>
      <w:r w:rsidRPr="00AF53DE">
        <w:rPr>
          <w:rFonts w:ascii="Simplified Arabic" w:hAnsi="Simplified Arabic" w:cs="Simplified Arabic" w:hint="cs"/>
          <w:b/>
          <w:bCs/>
          <w:sz w:val="28"/>
          <w:szCs w:val="28"/>
          <w:rtl/>
          <w:lang w:bidi="ar-IQ"/>
        </w:rPr>
        <w:t xml:space="preserve"> الدولي الثامن) جامعة تكريت /كلية التربية2-3/4/2013.</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11) الإمكانات الاستثمارية للموارد الطبيعية.... ، وقائع (الورشة البحثية الأولى  لعام2014) 19 جامعة تكريت / مركز بحوث الموارد الطبيعية /3/2014.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12) الأهمية</w:t>
      </w:r>
      <w:r w:rsidRPr="00AF53DE">
        <w:rPr>
          <w:rFonts w:ascii="Simplified Arabic" w:hAnsi="Simplified Arabic" w:cs="Simplified Arabic"/>
          <w:b/>
          <w:bCs/>
          <w:sz w:val="28"/>
          <w:szCs w:val="28"/>
          <w:rtl/>
          <w:lang w:bidi="ar-IQ"/>
        </w:rPr>
        <w:t xml:space="preserve"> السياحية الدينية لمدينة سامراء</w:t>
      </w:r>
      <w:r w:rsidRPr="00AF53DE">
        <w:rPr>
          <w:rFonts w:ascii="Simplified Arabic" w:hAnsi="Simplified Arabic" w:cs="Simplified Arabic" w:hint="cs"/>
          <w:b/>
          <w:bCs/>
          <w:sz w:val="28"/>
          <w:szCs w:val="28"/>
          <w:rtl/>
          <w:lang w:bidi="ar-IQ"/>
        </w:rPr>
        <w:t xml:space="preserve">، وقائع (الندوة العلمية الأولى  لقسم </w:t>
      </w:r>
      <w:r w:rsidRPr="00AF53DE">
        <w:rPr>
          <w:rFonts w:ascii="Simplified Arabic" w:hAnsi="Simplified Arabic" w:cs="Simplified Arabic"/>
          <w:b/>
          <w:bCs/>
          <w:sz w:val="28"/>
          <w:szCs w:val="28"/>
          <w:rtl/>
          <w:lang w:bidi="ar-IQ"/>
        </w:rPr>
        <w:t>ا</w:t>
      </w:r>
      <w:r w:rsidRPr="00AF53DE">
        <w:rPr>
          <w:rFonts w:ascii="Simplified Arabic" w:hAnsi="Simplified Arabic" w:cs="Simplified Arabic" w:hint="cs"/>
          <w:b/>
          <w:bCs/>
          <w:sz w:val="28"/>
          <w:szCs w:val="28"/>
          <w:rtl/>
          <w:lang w:bidi="ar-IQ"/>
        </w:rPr>
        <w:t>ل</w:t>
      </w:r>
      <w:r w:rsidRPr="00AF53DE">
        <w:rPr>
          <w:rFonts w:ascii="Simplified Arabic" w:hAnsi="Simplified Arabic" w:cs="Simplified Arabic"/>
          <w:b/>
          <w:bCs/>
          <w:sz w:val="28"/>
          <w:szCs w:val="28"/>
          <w:rtl/>
          <w:lang w:bidi="ar-IQ"/>
        </w:rPr>
        <w:t>س</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ياح</w:t>
      </w:r>
      <w:r w:rsidRPr="00AF53DE">
        <w:rPr>
          <w:rFonts w:ascii="Simplified Arabic" w:hAnsi="Simplified Arabic" w:cs="Simplified Arabic" w:hint="cs"/>
          <w:b/>
          <w:bCs/>
          <w:sz w:val="28"/>
          <w:szCs w:val="28"/>
          <w:rtl/>
          <w:lang w:bidi="ar-IQ"/>
        </w:rPr>
        <w:t xml:space="preserve">ة الأثرية والدينية ) </w:t>
      </w:r>
      <w:r w:rsidRPr="00AF53DE">
        <w:rPr>
          <w:rFonts w:ascii="Simplified Arabic" w:hAnsi="Simplified Arabic" w:cs="Simplified Arabic"/>
          <w:b/>
          <w:bCs/>
          <w:sz w:val="28"/>
          <w:szCs w:val="28"/>
          <w:rtl/>
          <w:lang w:bidi="ar-IQ"/>
        </w:rPr>
        <w:t xml:space="preserve">جامعة سامراء/ كليــة </w:t>
      </w:r>
      <w:r w:rsidRPr="00AF53DE">
        <w:rPr>
          <w:rFonts w:ascii="Simplified Arabic" w:hAnsi="Simplified Arabic" w:cs="Simplified Arabic" w:hint="cs"/>
          <w:b/>
          <w:bCs/>
          <w:sz w:val="28"/>
          <w:szCs w:val="28"/>
          <w:rtl/>
          <w:lang w:bidi="ar-IQ"/>
        </w:rPr>
        <w:t>الآثار (15</w:t>
      </w:r>
      <w:r w:rsidRPr="00AF53DE">
        <w:rPr>
          <w:rFonts w:ascii="Simplified Arabic" w:hAnsi="Simplified Arabic" w:cs="Simplified Arabic"/>
          <w:b/>
          <w:bCs/>
          <w:sz w:val="28"/>
          <w:szCs w:val="28"/>
          <w:rtl/>
          <w:lang w:bidi="ar-IQ"/>
        </w:rPr>
        <w:t>/نيسان</w:t>
      </w:r>
      <w:r w:rsidRPr="00AF53DE">
        <w:rPr>
          <w:rFonts w:ascii="Simplified Arabic" w:hAnsi="Simplified Arabic" w:cs="Simplified Arabic" w:hint="cs"/>
          <w:b/>
          <w:bCs/>
          <w:sz w:val="28"/>
          <w:szCs w:val="28"/>
          <w:rtl/>
          <w:lang w:bidi="ar-IQ"/>
        </w:rPr>
        <w:t xml:space="preserve"> / 2015</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 xml:space="preserve">).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13) </w:t>
      </w:r>
      <w:r w:rsidRPr="00AF53DE">
        <w:rPr>
          <w:rFonts w:ascii="Simplified Arabic" w:hAnsi="Simplified Arabic" w:cs="Simplified Arabic"/>
          <w:b/>
          <w:bCs/>
          <w:sz w:val="28"/>
          <w:szCs w:val="28"/>
          <w:rtl/>
          <w:lang w:bidi="ar-IQ"/>
        </w:rPr>
        <w:t>التوث</w:t>
      </w:r>
      <w:r w:rsidRPr="00AF53DE">
        <w:rPr>
          <w:rFonts w:ascii="Simplified Arabic" w:hAnsi="Simplified Arabic" w:cs="Simplified Arabic" w:hint="cs"/>
          <w:b/>
          <w:bCs/>
          <w:sz w:val="28"/>
          <w:szCs w:val="28"/>
          <w:rtl/>
          <w:lang w:bidi="ar-IQ"/>
        </w:rPr>
        <w:t>ي</w:t>
      </w:r>
      <w:r w:rsidRPr="00AF53DE">
        <w:rPr>
          <w:rFonts w:ascii="Simplified Arabic" w:hAnsi="Simplified Arabic" w:cs="Simplified Arabic"/>
          <w:b/>
          <w:bCs/>
          <w:sz w:val="28"/>
          <w:szCs w:val="28"/>
          <w:rtl/>
          <w:lang w:bidi="ar-IQ"/>
        </w:rPr>
        <w:t>ق ال</w:t>
      </w:r>
      <w:r w:rsidRPr="00AF53DE">
        <w:rPr>
          <w:rFonts w:ascii="Simplified Arabic" w:hAnsi="Simplified Arabic" w:cs="Simplified Arabic" w:hint="cs"/>
          <w:b/>
          <w:bCs/>
          <w:sz w:val="28"/>
          <w:szCs w:val="28"/>
          <w:rtl/>
          <w:lang w:bidi="ar-IQ"/>
        </w:rPr>
        <w:t xml:space="preserve">مكاني لمواقع </w:t>
      </w:r>
      <w:proofErr w:type="spellStart"/>
      <w:r w:rsidRPr="00AF53DE">
        <w:rPr>
          <w:rFonts w:ascii="Simplified Arabic" w:hAnsi="Simplified Arabic" w:cs="Simplified Arabic"/>
          <w:b/>
          <w:bCs/>
          <w:sz w:val="28"/>
          <w:szCs w:val="28"/>
          <w:rtl/>
          <w:lang w:bidi="ar-IQ"/>
        </w:rPr>
        <w:t>سرمن</w:t>
      </w:r>
      <w:proofErr w:type="spellEnd"/>
      <w:r w:rsidRPr="00AF53DE">
        <w:rPr>
          <w:rFonts w:ascii="Simplified Arabic" w:hAnsi="Simplified Arabic" w:cs="Simplified Arabic"/>
          <w:b/>
          <w:bCs/>
          <w:sz w:val="28"/>
          <w:szCs w:val="28"/>
          <w:rtl/>
          <w:lang w:bidi="ar-IQ"/>
        </w:rPr>
        <w:t xml:space="preserve"> رأى</w:t>
      </w:r>
      <w:r w:rsidRPr="00AF53DE">
        <w:rPr>
          <w:rFonts w:ascii="Simplified Arabic" w:hAnsi="Simplified Arabic" w:cs="Simplified Arabic" w:hint="cs"/>
          <w:b/>
          <w:bCs/>
          <w:sz w:val="28"/>
          <w:szCs w:val="28"/>
          <w:rtl/>
          <w:lang w:bidi="ar-IQ"/>
        </w:rPr>
        <w:t xml:space="preserve">  الأثـرية</w:t>
      </w:r>
      <w:r w:rsidRPr="00AF53DE">
        <w:rPr>
          <w:rFonts w:ascii="Simplified Arabic" w:hAnsi="Simplified Arabic" w:cs="Simplified Arabic"/>
          <w:b/>
          <w:bCs/>
          <w:sz w:val="28"/>
          <w:szCs w:val="28"/>
          <w:rtl/>
          <w:lang w:bidi="ar-IQ"/>
        </w:rPr>
        <w:t xml:space="preserve"> ودوره في الصيان</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ة المسـتدامة</w:t>
      </w:r>
      <w:r w:rsidRPr="00AF53DE">
        <w:rPr>
          <w:rFonts w:ascii="Simplified Arabic" w:hAnsi="Simplified Arabic" w:cs="Simplified Arabic" w:hint="cs"/>
          <w:b/>
          <w:bCs/>
          <w:sz w:val="28"/>
          <w:szCs w:val="28"/>
          <w:rtl/>
          <w:lang w:bidi="ar-IQ"/>
        </w:rPr>
        <w:t>، وقائع (الندوة العلمية الثانية  لقسم صيانة الآثار)</w:t>
      </w:r>
      <w:r w:rsidRPr="00AF53DE">
        <w:rPr>
          <w:rFonts w:ascii="Simplified Arabic" w:hAnsi="Simplified Arabic" w:cs="Simplified Arabic"/>
          <w:b/>
          <w:bCs/>
          <w:sz w:val="28"/>
          <w:szCs w:val="28"/>
          <w:rtl/>
          <w:lang w:bidi="ar-IQ"/>
        </w:rPr>
        <w:t xml:space="preserve"> جامعة سامراء/ كليــة </w:t>
      </w:r>
      <w:r w:rsidRPr="00AF53DE">
        <w:rPr>
          <w:rFonts w:ascii="Simplified Arabic" w:hAnsi="Simplified Arabic" w:cs="Simplified Arabic" w:hint="cs"/>
          <w:b/>
          <w:bCs/>
          <w:sz w:val="28"/>
          <w:szCs w:val="28"/>
          <w:rtl/>
          <w:lang w:bidi="ar-IQ"/>
        </w:rPr>
        <w:t>الآثار (3</w:t>
      </w:r>
      <w:r w:rsidRPr="00AF53DE">
        <w:rPr>
          <w:rFonts w:ascii="Simplified Arabic" w:hAnsi="Simplified Arabic" w:cs="Simplified Arabic"/>
          <w:b/>
          <w:bCs/>
          <w:sz w:val="28"/>
          <w:szCs w:val="28"/>
          <w:rtl/>
          <w:lang w:bidi="ar-IQ"/>
        </w:rPr>
        <w:t>/</w:t>
      </w:r>
      <w:proofErr w:type="spellStart"/>
      <w:r w:rsidRPr="00AF53DE">
        <w:rPr>
          <w:rFonts w:ascii="Simplified Arabic" w:hAnsi="Simplified Arabic" w:cs="Simplified Arabic" w:hint="cs"/>
          <w:b/>
          <w:bCs/>
          <w:sz w:val="28"/>
          <w:szCs w:val="28"/>
          <w:rtl/>
          <w:lang w:bidi="ar-IQ"/>
        </w:rPr>
        <w:t>مايس</w:t>
      </w:r>
      <w:proofErr w:type="spellEnd"/>
      <w:r w:rsidRPr="00AF53DE">
        <w:rPr>
          <w:rFonts w:ascii="Simplified Arabic" w:hAnsi="Simplified Arabic" w:cs="Simplified Arabic" w:hint="cs"/>
          <w:b/>
          <w:bCs/>
          <w:sz w:val="28"/>
          <w:szCs w:val="28"/>
          <w:rtl/>
          <w:lang w:bidi="ar-IQ"/>
        </w:rPr>
        <w:t xml:space="preserve">/2015).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14)</w:t>
      </w:r>
      <w:r w:rsidRPr="00AF53DE">
        <w:rPr>
          <w:rFonts w:ascii="Simplified Arabic" w:hAnsi="Simplified Arabic" w:cs="Simplified Arabic"/>
          <w:b/>
          <w:bCs/>
          <w:sz w:val="28"/>
          <w:szCs w:val="28"/>
          <w:rtl/>
          <w:lang w:bidi="ar-IQ"/>
        </w:rPr>
        <w:t xml:space="preserve"> الخــانـات الأثــــرية في ســـامـــراء نـشأتــــــــها، عمارتــــــــها، وظيفـــــتها</w:t>
      </w:r>
      <w:r w:rsidRPr="00AF53DE">
        <w:rPr>
          <w:rFonts w:ascii="Simplified Arabic" w:hAnsi="Simplified Arabic" w:cs="Simplified Arabic" w:hint="cs"/>
          <w:b/>
          <w:bCs/>
          <w:sz w:val="28"/>
          <w:szCs w:val="28"/>
          <w:rtl/>
          <w:lang w:bidi="ar-IQ"/>
        </w:rPr>
        <w:t>، وقائــــــــع (الندوة العلمية الثانية  لقسم الآثار)</w:t>
      </w:r>
      <w:r w:rsidRPr="00AF53DE">
        <w:rPr>
          <w:rFonts w:ascii="Simplified Arabic" w:hAnsi="Simplified Arabic" w:cs="Simplified Arabic"/>
          <w:b/>
          <w:bCs/>
          <w:sz w:val="28"/>
          <w:szCs w:val="28"/>
          <w:rtl/>
          <w:lang w:bidi="ar-IQ"/>
        </w:rPr>
        <w:t xml:space="preserve"> جامعة سامراء/ كليــة </w:t>
      </w:r>
      <w:r w:rsidRPr="00AF53DE">
        <w:rPr>
          <w:rFonts w:ascii="Simplified Arabic" w:hAnsi="Simplified Arabic" w:cs="Simplified Arabic" w:hint="cs"/>
          <w:b/>
          <w:bCs/>
          <w:sz w:val="28"/>
          <w:szCs w:val="28"/>
          <w:rtl/>
          <w:lang w:bidi="ar-IQ"/>
        </w:rPr>
        <w:t>الآثار (15</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كانون أول/2015).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15)</w:t>
      </w:r>
      <w:r w:rsidRPr="00AF53DE">
        <w:rPr>
          <w:rFonts w:ascii="Simplified Arabic" w:hAnsi="Simplified Arabic" w:cs="Simplified Arabic"/>
          <w:b/>
          <w:bCs/>
          <w:sz w:val="28"/>
          <w:szCs w:val="28"/>
          <w:rtl/>
          <w:lang w:bidi="ar-IQ"/>
        </w:rPr>
        <w:t xml:space="preserve"> الواقع الجغرافي الطبيعي</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rtl/>
          <w:lang w:bidi="ar-IQ"/>
        </w:rPr>
        <w:t>لمنطقة سامراء وأهميته السياحية</w:t>
      </w:r>
      <w:r w:rsidRPr="00AF53DE">
        <w:rPr>
          <w:rFonts w:ascii="Simplified Arabic" w:hAnsi="Simplified Arabic" w:cs="Simplified Arabic" w:hint="cs"/>
          <w:b/>
          <w:bCs/>
          <w:sz w:val="28"/>
          <w:szCs w:val="28"/>
          <w:rtl/>
          <w:lang w:bidi="ar-IQ"/>
        </w:rPr>
        <w:t xml:space="preserve">، وقائع (الندوة العلمية الثانية  لقسم </w:t>
      </w:r>
      <w:r w:rsidRPr="00AF53DE">
        <w:rPr>
          <w:rFonts w:ascii="Simplified Arabic" w:hAnsi="Simplified Arabic" w:cs="Simplified Arabic"/>
          <w:b/>
          <w:bCs/>
          <w:sz w:val="28"/>
          <w:szCs w:val="28"/>
          <w:rtl/>
          <w:lang w:bidi="ar-IQ"/>
        </w:rPr>
        <w:t>ا</w:t>
      </w:r>
      <w:r w:rsidRPr="00AF53DE">
        <w:rPr>
          <w:rFonts w:ascii="Simplified Arabic" w:hAnsi="Simplified Arabic" w:cs="Simplified Arabic" w:hint="cs"/>
          <w:b/>
          <w:bCs/>
          <w:sz w:val="28"/>
          <w:szCs w:val="28"/>
          <w:rtl/>
          <w:lang w:bidi="ar-IQ"/>
        </w:rPr>
        <w:t>ل</w:t>
      </w:r>
      <w:r w:rsidRPr="00AF53DE">
        <w:rPr>
          <w:rFonts w:ascii="Simplified Arabic" w:hAnsi="Simplified Arabic" w:cs="Simplified Arabic"/>
          <w:b/>
          <w:bCs/>
          <w:sz w:val="28"/>
          <w:szCs w:val="28"/>
          <w:rtl/>
          <w:lang w:bidi="ar-IQ"/>
        </w:rPr>
        <w:t>س</w:t>
      </w:r>
      <w:r w:rsidRPr="00AF53DE">
        <w:rPr>
          <w:rFonts w:ascii="Simplified Arabic" w:hAnsi="Simplified Arabic" w:cs="Simplified Arabic" w:hint="cs"/>
          <w:b/>
          <w:bCs/>
          <w:sz w:val="28"/>
          <w:szCs w:val="28"/>
          <w:rtl/>
          <w:lang w:bidi="ar-IQ"/>
        </w:rPr>
        <w:t>ـ</w:t>
      </w:r>
      <w:r w:rsidRPr="00AF53DE">
        <w:rPr>
          <w:rFonts w:ascii="Simplified Arabic" w:hAnsi="Simplified Arabic" w:cs="Simplified Arabic"/>
          <w:b/>
          <w:bCs/>
          <w:sz w:val="28"/>
          <w:szCs w:val="28"/>
          <w:rtl/>
          <w:lang w:bidi="ar-IQ"/>
        </w:rPr>
        <w:t>ياح</w:t>
      </w:r>
      <w:r w:rsidRPr="00AF53DE">
        <w:rPr>
          <w:rFonts w:ascii="Simplified Arabic" w:hAnsi="Simplified Arabic" w:cs="Simplified Arabic" w:hint="cs"/>
          <w:b/>
          <w:bCs/>
          <w:sz w:val="28"/>
          <w:szCs w:val="28"/>
          <w:rtl/>
          <w:lang w:bidi="ar-IQ"/>
        </w:rPr>
        <w:t>ة الأثرية والدينية )</w:t>
      </w:r>
      <w:r w:rsidRPr="00AF53DE">
        <w:rPr>
          <w:rFonts w:ascii="Simplified Arabic" w:hAnsi="Simplified Arabic" w:cs="Simplified Arabic"/>
          <w:b/>
          <w:bCs/>
          <w:sz w:val="28"/>
          <w:szCs w:val="28"/>
          <w:rtl/>
          <w:lang w:bidi="ar-IQ"/>
        </w:rPr>
        <w:t xml:space="preserve"> جامعة سامراء/ كليــة </w:t>
      </w:r>
      <w:r w:rsidRPr="00AF53DE">
        <w:rPr>
          <w:rFonts w:ascii="Simplified Arabic" w:hAnsi="Simplified Arabic" w:cs="Simplified Arabic" w:hint="cs"/>
          <w:b/>
          <w:bCs/>
          <w:sz w:val="28"/>
          <w:szCs w:val="28"/>
          <w:rtl/>
          <w:lang w:bidi="ar-IQ"/>
        </w:rPr>
        <w:t>الآثار (23</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شباط / 2016</w:t>
      </w:r>
      <w:r w:rsidRPr="00AF53DE">
        <w:rPr>
          <w:rFonts w:ascii="Simplified Arabic" w:hAnsi="Simplified Arabic" w:cs="Simplified Arabic"/>
          <w:b/>
          <w:bCs/>
          <w:sz w:val="28"/>
          <w:szCs w:val="28"/>
          <w:rtl/>
          <w:lang w:bidi="ar-IQ"/>
        </w:rPr>
        <w:t xml:space="preserve"> </w:t>
      </w:r>
      <w:r w:rsidRPr="00AF53DE">
        <w:rPr>
          <w:rFonts w:ascii="Simplified Arabic" w:hAnsi="Simplified Arabic" w:cs="Simplified Arabic" w:hint="cs"/>
          <w:b/>
          <w:bCs/>
          <w:sz w:val="28"/>
          <w:szCs w:val="28"/>
          <w:rtl/>
          <w:lang w:bidi="ar-IQ"/>
        </w:rPr>
        <w:t>).</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 xml:space="preserve">ثالثا: </w:t>
      </w:r>
      <w:proofErr w:type="spellStart"/>
      <w:r w:rsidRPr="00AF53DE">
        <w:rPr>
          <w:rFonts w:ascii="Simplified Arabic" w:hAnsi="Simplified Arabic" w:cs="Simplified Arabic" w:hint="cs"/>
          <w:b/>
          <w:bCs/>
          <w:sz w:val="32"/>
          <w:szCs w:val="32"/>
          <w:u w:val="single"/>
          <w:rtl/>
          <w:lang w:bidi="ar-IQ"/>
        </w:rPr>
        <w:t>إشرا</w:t>
      </w:r>
      <w:r w:rsidRPr="00AF53DE">
        <w:rPr>
          <w:rFonts w:ascii="Simplified Arabic" w:hAnsi="Simplified Arabic" w:cs="Simplified Arabic" w:hint="eastAsia"/>
          <w:b/>
          <w:bCs/>
          <w:sz w:val="32"/>
          <w:szCs w:val="32"/>
          <w:u w:val="single"/>
          <w:rtl/>
          <w:lang w:bidi="ar-IQ"/>
        </w:rPr>
        <w:t>ف</w:t>
      </w:r>
      <w:r w:rsidRPr="00AF53DE">
        <w:rPr>
          <w:rFonts w:ascii="Simplified Arabic" w:hAnsi="Simplified Arabic" w:cs="Simplified Arabic" w:hint="cs"/>
          <w:b/>
          <w:bCs/>
          <w:sz w:val="32"/>
          <w:szCs w:val="32"/>
          <w:u w:val="single"/>
          <w:rtl/>
          <w:lang w:bidi="ar-IQ"/>
        </w:rPr>
        <w:t>ة</w:t>
      </w:r>
      <w:proofErr w:type="spellEnd"/>
      <w:r w:rsidRPr="00AF53DE">
        <w:rPr>
          <w:rFonts w:ascii="Simplified Arabic" w:hAnsi="Simplified Arabic" w:cs="Simplified Arabic" w:hint="cs"/>
          <w:b/>
          <w:bCs/>
          <w:sz w:val="32"/>
          <w:szCs w:val="32"/>
          <w:u w:val="single"/>
          <w:rtl/>
          <w:lang w:bidi="ar-IQ"/>
        </w:rPr>
        <w:t xml:space="preserve"> العلمي على رسائل ال</w:t>
      </w:r>
      <w:r w:rsidRPr="00AF53DE">
        <w:rPr>
          <w:rFonts w:ascii="Simplified Arabic" w:hAnsi="Simplified Arabic" w:cs="Simplified Arabic"/>
          <w:b/>
          <w:bCs/>
          <w:sz w:val="32"/>
          <w:szCs w:val="32"/>
          <w:u w:val="single"/>
          <w:rtl/>
          <w:lang w:bidi="ar-IQ"/>
        </w:rPr>
        <w:t>ماجستي</w:t>
      </w:r>
      <w:r w:rsidRPr="00AF53DE">
        <w:rPr>
          <w:rFonts w:ascii="Simplified Arabic" w:hAnsi="Simplified Arabic" w:cs="Simplified Arabic" w:hint="cs"/>
          <w:b/>
          <w:bCs/>
          <w:sz w:val="32"/>
          <w:szCs w:val="32"/>
          <w:u w:val="single"/>
          <w:rtl/>
          <w:lang w:bidi="ar-IQ"/>
        </w:rPr>
        <w:t xml:space="preserve">ر </w:t>
      </w:r>
      <w:proofErr w:type="spellStart"/>
      <w:r w:rsidRPr="00AF53DE">
        <w:rPr>
          <w:rFonts w:ascii="Simplified Arabic" w:hAnsi="Simplified Arabic" w:cs="Simplified Arabic" w:hint="cs"/>
          <w:b/>
          <w:bCs/>
          <w:sz w:val="32"/>
          <w:szCs w:val="32"/>
          <w:u w:val="single"/>
          <w:rtl/>
          <w:lang w:bidi="ar-IQ"/>
        </w:rPr>
        <w:t>واطاريح</w:t>
      </w:r>
      <w:proofErr w:type="spellEnd"/>
      <w:r w:rsidRPr="00AF53DE">
        <w:rPr>
          <w:rFonts w:ascii="Simplified Arabic" w:hAnsi="Simplified Arabic" w:cs="Simplified Arabic" w:hint="cs"/>
          <w:b/>
          <w:bCs/>
          <w:sz w:val="32"/>
          <w:szCs w:val="32"/>
          <w:u w:val="single"/>
          <w:rtl/>
          <w:lang w:bidi="ar-IQ"/>
        </w:rPr>
        <w:t xml:space="preserve"> الدكتورة: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(2004ـ2006)، (العلاقة المكانية بين شبكة الطرق وتوزيع السكان في  قضاء سامراء/ محافظة صلاح الدين /العراق، (مشرفاً  وعضواً)9/3/2006.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 قسم الجغرافية ، رسالة ماجستير 2004ـ2006 (التحليل المكاني للصناعات الإنشائية في محافظة صلاح الدين) (مشرفاً  ) 30/10/2006. </w:t>
      </w:r>
    </w:p>
    <w:p w:rsidR="00AF53DE" w:rsidRPr="00AF53DE" w:rsidRDefault="00AF53DE" w:rsidP="00AF53DE">
      <w:pPr>
        <w:tabs>
          <w:tab w:val="left" w:pos="-1"/>
          <w:tab w:val="left" w:pos="7652"/>
          <w:tab w:val="left" w:pos="8533"/>
        </w:tabs>
        <w:ind w:left="-101"/>
        <w:rPr>
          <w:rFonts w:ascii="Simplified Arabic" w:hAnsi="Simplified Arabic" w:cs="Simplified Arabic"/>
          <w:b/>
          <w:bCs/>
          <w:sz w:val="28"/>
          <w:szCs w:val="28"/>
          <w:lang w:bidi="ar-IQ"/>
        </w:rPr>
      </w:pPr>
      <w:r w:rsidRPr="00AF53DE">
        <w:rPr>
          <w:rFonts w:ascii="Simplified Arabic" w:hAnsi="Simplified Arabic" w:cs="Simplified Arabic" w:hint="cs"/>
          <w:b/>
          <w:bCs/>
          <w:sz w:val="28"/>
          <w:szCs w:val="28"/>
          <w:rtl/>
          <w:lang w:bidi="ar-IQ"/>
        </w:rPr>
        <w:t xml:space="preserve">3)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 قسم الجغرافية، مناقشة رسالة ماجستير، (2007ـ 2009)، (التوطن الصناعي في قضاء </w:t>
      </w:r>
      <w:proofErr w:type="spellStart"/>
      <w:r w:rsidRPr="00AF53DE">
        <w:rPr>
          <w:rFonts w:ascii="Simplified Arabic" w:hAnsi="Simplified Arabic" w:cs="Simplified Arabic" w:hint="cs"/>
          <w:b/>
          <w:bCs/>
          <w:sz w:val="28"/>
          <w:szCs w:val="28"/>
          <w:rtl/>
          <w:lang w:bidi="ar-IQ"/>
        </w:rPr>
        <w:t>طوزخورماتو</w:t>
      </w:r>
      <w:proofErr w:type="spellEnd"/>
      <w:r w:rsidRPr="00AF53DE">
        <w:rPr>
          <w:rFonts w:ascii="Simplified Arabic" w:hAnsi="Simplified Arabic" w:cs="Simplified Arabic" w:hint="cs"/>
          <w:b/>
          <w:bCs/>
          <w:sz w:val="28"/>
          <w:szCs w:val="28"/>
          <w:rtl/>
          <w:lang w:bidi="ar-IQ"/>
        </w:rPr>
        <w:t>/ محافظة صلاح الدين /العراق(مشرفاً وعضواً)21 /4/2009.</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_ قسم الجغرافية، أشراف على رسالة ماجستير (2008</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2009) ( توطن الصناعات التحويلية في قضاء سامراء/ محافظة صلاح الدين/ العراق / (مشرفاً  وعضواً) 16/2/2010.</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 مناقشة رسالة ماجستير (2009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2010) (استخدامات الأرض في مدينة بـلـد/ محافظة صلاح الدين/ العراق)/(مشرفاً  وعضواً)14 / 7/ 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 جامعة تكريت ـ كلية التربية ـ قسم الجغرافية، مناقشة رسالة ماجستير (2009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2010) (تقويم كفاءة إنتاج وتجهيز ماء الشرب في قضاء سامراء/ صلاح الدين/ العراق /(مشرفاً  وعضواً)18/9/2011).</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7)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مناقشة رسالة ماجستير (2010</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2012) (التحليل المكاني لنقل المسافرين بالسيارات في محافظة صلاح الدين / العراق )( مشرفاً  وعضواً) 13/ 9/2012).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8) جامعة تكريت ـ كلية التربية ـ قسم الجغرافية، مناقشة رسالة ماجستير (2011 ـــ2012) (العلاقة المكانية بين شبكة طرق النقل البرية وتوزيع السكان)(مشرفاً وعضواً)5/3/2013).</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9) جامعة تكريت ـــ كلية التربية ــــ قسم الجغرافية، مناقشة رسالة ماجستير (2011 ــ2012)(التوزيع الجغرافي الأمثل لمحطات الوقود وقياس كفاءتها لقضائي تكريت </w:t>
      </w:r>
      <w:proofErr w:type="spellStart"/>
      <w:r w:rsidRPr="00AF53DE">
        <w:rPr>
          <w:rFonts w:ascii="Simplified Arabic" w:hAnsi="Simplified Arabic" w:cs="Simplified Arabic" w:hint="cs"/>
          <w:b/>
          <w:bCs/>
          <w:sz w:val="28"/>
          <w:szCs w:val="28"/>
          <w:rtl/>
          <w:lang w:bidi="ar-IQ"/>
        </w:rPr>
        <w:t>وبيجي</w:t>
      </w:r>
      <w:proofErr w:type="spellEnd"/>
      <w:r w:rsidRPr="00AF53DE">
        <w:rPr>
          <w:rFonts w:ascii="Simplified Arabic" w:hAnsi="Simplified Arabic" w:cs="Simplified Arabic" w:hint="cs"/>
          <w:b/>
          <w:bCs/>
          <w:sz w:val="28"/>
          <w:szCs w:val="28"/>
          <w:rtl/>
          <w:lang w:bidi="ar-IQ"/>
        </w:rPr>
        <w:t>) (مشرفاً  وعضواً)26/6/2013).</w:t>
      </w:r>
    </w:p>
    <w:p w:rsidR="00AF53DE" w:rsidRPr="00AF53DE" w:rsidRDefault="00AF53DE" w:rsidP="00AF53DE">
      <w:pPr>
        <w:tabs>
          <w:tab w:val="left" w:pos="-1"/>
          <w:tab w:val="left" w:pos="7652"/>
          <w:tab w:val="left" w:pos="8533"/>
        </w:tabs>
        <w:ind w:left="-101"/>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10)  جامعة تكريت ـ كلية التربية ـ قسم الجغرافية، مناقشة أطروحة دكتوراه (2011 -2013) (جغرافية الانتخابات في تركيا /  جغرافية سياسية)، (مشرفاً  وعضواً) 11 /12/2013.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11) جامعة تكريت ـــ كلية التربية ــــ قسم الجغرافية، مناقشة رسالة ماجستير (2012 -2014) (إنتاج ونقل الطاقة الكهربائية) (مشرفاً  وعضواً)  14/5/2014.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12) جامعة تكريت ـــ كلية التربية ــــ قسم الجغرافية، مناقشة رسالة ماجستير (2012 -2014) ( تقييم كفاءة توزيع محطات وقود السيارات)(مشرفاً وعضواً) 29/5 /2014 .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13) جامعة تكريت ـــ كلية التربية ــــ قسم الجغرافية، مناقشة رسالة ماجستير (2013 -2014) ( دور الطرق في نمو وتوزيع المستوطنات </w:t>
      </w:r>
      <w:proofErr w:type="spellStart"/>
      <w:r w:rsidRPr="00AF53DE">
        <w:rPr>
          <w:rFonts w:ascii="Simplified Arabic" w:hAnsi="Simplified Arabic" w:cs="Simplified Arabic" w:hint="cs"/>
          <w:b/>
          <w:bCs/>
          <w:sz w:val="28"/>
          <w:szCs w:val="28"/>
          <w:rtl/>
          <w:lang w:bidi="ar-IQ"/>
        </w:rPr>
        <w:t>البشريه</w:t>
      </w:r>
      <w:proofErr w:type="spellEnd"/>
      <w:r w:rsidRPr="00AF53DE">
        <w:rPr>
          <w:rFonts w:ascii="Simplified Arabic" w:hAnsi="Simplified Arabic" w:cs="Simplified Arabic" w:hint="cs"/>
          <w:b/>
          <w:bCs/>
          <w:sz w:val="28"/>
          <w:szCs w:val="28"/>
          <w:rtl/>
          <w:lang w:bidi="ar-IQ"/>
        </w:rPr>
        <w:t xml:space="preserve">) (مشرفاً  وعضواً)  16/11/2014.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14) جامعة تكريت ـــ كلية التربية ــــ قسم الجغرافية، مناقشة رسالة ماجستير (2013 -2015) ( توطن صناعة طحن الحبوب) (مشرفاً  وعضواً)  8/3/2015.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15) جامعة تكريت ـ كلية التربية ـ قسم الجغرافية، مناقشة أطروحة دكتوراه  (2013 -2015)(تباين حركة النقل بالشاحنات وأثارها المكانية على حالة شبكة الطرق الرئيسة)، (مشرفاً  وعضواً)18/3/2015.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16) جامعة تكريت ـ كلية التربية ـ قسم الجغرافية، مناقشة أطروحة دكتوراه  (2013 -2015) (كفاءة حركة نقل المسافرين بالسيارات عبر منفذي إبراهيم الخليل </w:t>
      </w:r>
      <w:proofErr w:type="spellStart"/>
      <w:r w:rsidRPr="00AF53DE">
        <w:rPr>
          <w:rFonts w:ascii="Simplified Arabic" w:hAnsi="Simplified Arabic" w:cs="Simplified Arabic" w:hint="cs"/>
          <w:b/>
          <w:bCs/>
          <w:sz w:val="28"/>
          <w:szCs w:val="28"/>
          <w:rtl/>
          <w:lang w:bidi="ar-IQ"/>
        </w:rPr>
        <w:t>وطريبيل</w:t>
      </w:r>
      <w:proofErr w:type="spellEnd"/>
      <w:r w:rsidRPr="00AF53DE">
        <w:rPr>
          <w:rFonts w:ascii="Simplified Arabic" w:hAnsi="Simplified Arabic" w:cs="Simplified Arabic" w:hint="cs"/>
          <w:b/>
          <w:bCs/>
          <w:sz w:val="28"/>
          <w:szCs w:val="28"/>
          <w:rtl/>
          <w:lang w:bidi="ar-IQ"/>
        </w:rPr>
        <w:t xml:space="preserve"> )، (مشرفاً  وعضواً) 17/ 8 /2016. </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 xml:space="preserve">رابعا: مناقشاته </w:t>
      </w:r>
      <w:proofErr w:type="spellStart"/>
      <w:r w:rsidRPr="00AF53DE">
        <w:rPr>
          <w:rFonts w:ascii="Simplified Arabic" w:hAnsi="Simplified Arabic" w:cs="Simplified Arabic" w:hint="cs"/>
          <w:b/>
          <w:bCs/>
          <w:sz w:val="32"/>
          <w:szCs w:val="32"/>
          <w:u w:val="single"/>
          <w:rtl/>
          <w:lang w:bidi="ar-IQ"/>
        </w:rPr>
        <w:t>العلميه</w:t>
      </w:r>
      <w:proofErr w:type="spellEnd"/>
      <w:r w:rsidRPr="00AF53DE">
        <w:rPr>
          <w:rFonts w:ascii="Simplified Arabic" w:hAnsi="Simplified Arabic" w:cs="Simplified Arabic" w:hint="cs"/>
          <w:b/>
          <w:bCs/>
          <w:sz w:val="32"/>
          <w:szCs w:val="32"/>
          <w:u w:val="single"/>
          <w:rtl/>
          <w:lang w:bidi="ar-IQ"/>
        </w:rPr>
        <w:t xml:space="preserve"> لرسائل ال</w:t>
      </w:r>
      <w:r w:rsidRPr="00AF53DE">
        <w:rPr>
          <w:rFonts w:ascii="Simplified Arabic" w:hAnsi="Simplified Arabic" w:cs="Simplified Arabic"/>
          <w:b/>
          <w:bCs/>
          <w:sz w:val="32"/>
          <w:szCs w:val="32"/>
          <w:u w:val="single"/>
          <w:rtl/>
          <w:lang w:bidi="ar-IQ"/>
        </w:rPr>
        <w:t>ماجستي</w:t>
      </w:r>
      <w:r w:rsidRPr="00AF53DE">
        <w:rPr>
          <w:rFonts w:ascii="Simplified Arabic" w:hAnsi="Simplified Arabic" w:cs="Simplified Arabic" w:hint="cs"/>
          <w:b/>
          <w:bCs/>
          <w:sz w:val="32"/>
          <w:szCs w:val="32"/>
          <w:u w:val="single"/>
          <w:rtl/>
          <w:lang w:bidi="ar-IQ"/>
        </w:rPr>
        <w:t xml:space="preserve">ر </w:t>
      </w:r>
      <w:proofErr w:type="spellStart"/>
      <w:r w:rsidRPr="00AF53DE">
        <w:rPr>
          <w:rFonts w:ascii="Simplified Arabic" w:hAnsi="Simplified Arabic" w:cs="Simplified Arabic" w:hint="cs"/>
          <w:b/>
          <w:bCs/>
          <w:sz w:val="32"/>
          <w:szCs w:val="32"/>
          <w:u w:val="single"/>
          <w:rtl/>
          <w:lang w:bidi="ar-IQ"/>
        </w:rPr>
        <w:t>ولأطاريح</w:t>
      </w:r>
      <w:proofErr w:type="spellEnd"/>
      <w:r w:rsidRPr="00AF53DE">
        <w:rPr>
          <w:rFonts w:ascii="Simplified Arabic" w:hAnsi="Simplified Arabic" w:cs="Simplified Arabic" w:hint="cs"/>
          <w:b/>
          <w:bCs/>
          <w:sz w:val="32"/>
          <w:szCs w:val="32"/>
          <w:u w:val="single"/>
          <w:rtl/>
          <w:lang w:bidi="ar-IQ"/>
        </w:rPr>
        <w:t xml:space="preserve"> الدكتورة: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 معهد التاريخ العربي والتراث العلمي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بغداد/المنصور، مناقشة رسالة ماجستير (الحياة الاجتماعية والاقتصادية في سامراء العاصمة العباسية).(عضواً)7/6/2000.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 جامعة بغـداد ـ كلية التربية للبنات، قسم الجغرافية، الجادرية، مناقشة رسالة ماجستير (المرائ</w:t>
      </w:r>
      <w:r w:rsidRPr="00AF53DE">
        <w:rPr>
          <w:rFonts w:ascii="Simplified Arabic" w:hAnsi="Simplified Arabic" w:cs="Simplified Arabic" w:hint="eastAsia"/>
          <w:b/>
          <w:bCs/>
          <w:sz w:val="28"/>
          <w:szCs w:val="28"/>
          <w:rtl/>
          <w:lang w:bidi="ar-IQ"/>
        </w:rPr>
        <w:t>ب</w:t>
      </w:r>
      <w:r w:rsidRPr="00AF53DE">
        <w:rPr>
          <w:rFonts w:ascii="Simplified Arabic" w:hAnsi="Simplified Arabic" w:cs="Simplified Arabic" w:hint="cs"/>
          <w:b/>
          <w:bCs/>
          <w:sz w:val="28"/>
          <w:szCs w:val="28"/>
          <w:rtl/>
          <w:lang w:bidi="ar-IQ"/>
        </w:rPr>
        <w:t xml:space="preserve">/ بغداد). (عضواً)25/4/2002.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 معهد التاريخ العربي والتراث العلمي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بغداد/المنصور، مناقشة رسالة ماجستير (تحقيق مخطوطة الأنام في الشام )، (عضواً</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29/5/2003.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 جامعة بغـداد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/ابن رشد، قسم الجغرافية ، باب المعظم، مناقشة رسالة ماجستير ( الزراعة </w:t>
      </w:r>
      <w:proofErr w:type="spellStart"/>
      <w:r w:rsidRPr="00AF53DE">
        <w:rPr>
          <w:rFonts w:ascii="Simplified Arabic" w:hAnsi="Simplified Arabic" w:cs="Simplified Arabic" w:hint="cs"/>
          <w:b/>
          <w:bCs/>
          <w:sz w:val="28"/>
          <w:szCs w:val="28"/>
          <w:rtl/>
          <w:lang w:bidi="ar-IQ"/>
        </w:rPr>
        <w:t>فى</w:t>
      </w:r>
      <w:proofErr w:type="spellEnd"/>
      <w:r w:rsidRPr="00AF53DE">
        <w:rPr>
          <w:rFonts w:ascii="Simplified Arabic" w:hAnsi="Simplified Arabic" w:cs="Simplified Arabic" w:hint="cs"/>
          <w:b/>
          <w:bCs/>
          <w:sz w:val="28"/>
          <w:szCs w:val="28"/>
          <w:rtl/>
          <w:lang w:bidi="ar-IQ"/>
        </w:rPr>
        <w:t xml:space="preserve"> مشروع الرصاصي الحديث)،(عضواً) 9/10/2004.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5-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قسم الجغرافية، مناقشة رسالة ماجستير(الحدود العراقية ـ الأردنية) (عضواً)،20/11/2005.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(الخدمات التعليمية والدينية في مدينة تكريت) ،(عضواً)25/12/2005.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7-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أطروحة دكتوراه، (السكان وعلاقته بالسكن في محافظة صلاح الدين )، (عضواً) 6/3/2006.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8- جامعة الموصل -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(شبكة طرق السيارات في محافظة </w:t>
      </w:r>
      <w:proofErr w:type="spellStart"/>
      <w:r w:rsidRPr="00AF53DE">
        <w:rPr>
          <w:rFonts w:ascii="Simplified Arabic" w:hAnsi="Simplified Arabic" w:cs="Simplified Arabic" w:hint="cs"/>
          <w:b/>
          <w:bCs/>
          <w:sz w:val="28"/>
          <w:szCs w:val="28"/>
          <w:rtl/>
          <w:lang w:bidi="ar-IQ"/>
        </w:rPr>
        <w:t>نينوى</w:t>
      </w:r>
      <w:proofErr w:type="spellEnd"/>
      <w:r w:rsidRPr="00AF53DE">
        <w:rPr>
          <w:rFonts w:ascii="Simplified Arabic" w:hAnsi="Simplified Arabic" w:cs="Simplified Arabic" w:hint="cs"/>
          <w:b/>
          <w:bCs/>
          <w:sz w:val="28"/>
          <w:szCs w:val="28"/>
          <w:rtl/>
          <w:lang w:bidi="ar-IQ"/>
        </w:rPr>
        <w:t xml:space="preserve"> ) (عضواً) 24/5/2006.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9- جامعة الموصل-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أطروحة دكتوراه (تجهيز، نقل مياه الشرب الصافي بالأنابيب )(عضواً) 19/9/2006.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10- جامعة تكريت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(التجاوزات على التصميم الأساسي في مدينة تكريت) (عضواً) 13/12/2006.</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11- جامعة تكريت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(التوزيع المكاني لسكان قضاء الحويجة خلال المدة 1957-2007) ( رئيس لجنة مناقشة ) 4/12/2007. </w:t>
      </w:r>
    </w:p>
    <w:p w:rsidR="00AF53DE" w:rsidRPr="00AF53DE" w:rsidRDefault="00AF53DE" w:rsidP="00BE717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12- جامعة بغـداد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00BE717E">
        <w:rPr>
          <w:rFonts w:ascii="Simplified Arabic" w:hAnsi="Simplified Arabic" w:cs="Simplified Arabic" w:hint="cs"/>
          <w:b/>
          <w:bCs/>
          <w:sz w:val="28"/>
          <w:szCs w:val="28"/>
          <w:rtl/>
          <w:lang w:bidi="ar-IQ"/>
        </w:rPr>
        <w:t>ا</w:t>
      </w:r>
      <w:r w:rsidRPr="00AF53DE">
        <w:rPr>
          <w:rFonts w:ascii="Simplified Arabic" w:hAnsi="Simplified Arabic" w:cs="Simplified Arabic" w:hint="cs"/>
          <w:b/>
          <w:bCs/>
          <w:sz w:val="28"/>
          <w:szCs w:val="28"/>
          <w:rtl/>
          <w:lang w:bidi="ar-IQ"/>
        </w:rPr>
        <w:t>بن رشد، قسم الجغرافية (باب المعظم)، مناقشة أطروحة دكتوراه (كفاءة شبكة الطرق في محافظة ال</w:t>
      </w:r>
      <w:r w:rsidR="00BE717E">
        <w:rPr>
          <w:rFonts w:ascii="Simplified Arabic" w:hAnsi="Simplified Arabic" w:cs="Simplified Arabic" w:hint="cs"/>
          <w:b/>
          <w:bCs/>
          <w:sz w:val="28"/>
          <w:szCs w:val="28"/>
          <w:rtl/>
          <w:lang w:bidi="ar-IQ"/>
        </w:rPr>
        <w:t>أ</w:t>
      </w:r>
      <w:r w:rsidRPr="00AF53DE">
        <w:rPr>
          <w:rFonts w:ascii="Simplified Arabic" w:hAnsi="Simplified Arabic" w:cs="Simplified Arabic" w:hint="cs"/>
          <w:b/>
          <w:bCs/>
          <w:sz w:val="28"/>
          <w:szCs w:val="28"/>
          <w:rtl/>
          <w:lang w:bidi="ar-IQ"/>
        </w:rPr>
        <w:t xml:space="preserve">نبار) ،(عضواً) 4/9/2008.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13-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 مناقشة رسالة ماجستير (التوسع المساحي لمدينة سامراء وأثــرها على تقديم الخدمات ) ( رئيس لجنة مناقشة) 8/1/2009.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14- جامعة تكريت ـ كلية التربية/ قسم الجغرافية ، مناقشة رسالة ماجستير ( التحليل المكاني لاستعمالات الأرض التجارية في مدينة تكريت) (عضواً)،16/8/2009.</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15-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قسم الجغرافية،  مناقشة رسالة ماجستير  (تغـــير التركيب التعليمي لسكان قضاء الحويجة )، (رئيس لجنة مناقشة )  27/1/2010.</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16- جامعة الموصل ـ كلية التربية ـ قسم الجغرافية، مناقشة أطروحة دكتوراه ( النفط في مجلس التعاون لدول الخليج العربية)، (عضواً) 9/6/2010.</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17- جامعة الموصل ـ كلية التربية ـ قسم الجغرافية، مناقشة أطروحة دكتوراه (تحليل مكاني للنقل الجوي في دول مجلس التعاون لدول الخليج العربية )،(عضواً) 26/9/2010.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18-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 استراليا ، قسم الجغرافية، مناقشة أطروحة دكتوراه (التمثيل </w:t>
      </w:r>
      <w:proofErr w:type="spellStart"/>
      <w:r w:rsidRPr="00AF53DE">
        <w:rPr>
          <w:rFonts w:ascii="Simplified Arabic" w:hAnsi="Simplified Arabic" w:cs="Simplified Arabic" w:hint="cs"/>
          <w:b/>
          <w:bCs/>
          <w:sz w:val="28"/>
          <w:szCs w:val="28"/>
          <w:rtl/>
          <w:lang w:bidi="ar-IQ"/>
        </w:rPr>
        <w:t>الخرائطى</w:t>
      </w:r>
      <w:proofErr w:type="spellEnd"/>
      <w:r w:rsidRPr="00AF53DE">
        <w:rPr>
          <w:rFonts w:ascii="Simplified Arabic" w:hAnsi="Simplified Arabic" w:cs="Simplified Arabic" w:hint="cs"/>
          <w:b/>
          <w:bCs/>
          <w:sz w:val="28"/>
          <w:szCs w:val="28"/>
          <w:rtl/>
          <w:lang w:bidi="ar-IQ"/>
        </w:rPr>
        <w:t xml:space="preserve"> لبعض المقاييس الإحصائية وتطبيقاتها) ،(عضواً) 18/12/2010.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19- جامعة الموصل ـ كلية التربية ـ قسم الجغرافية، مناقشة أطروحة دكتوراه (الموائمة بين خطة مدينة أربيل و كفاءة شبكة شوارعها)، ( رئيس لجنة المناقشة) 4/1/2011.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20-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قسم الجغرافية، مناقشة رسالة ماجستير (التحليل المكاني لوفيات الأطفال في محافظة صلاح الدين)، ( رئيس لجنة مناقشة )  24/2/2011.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21-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أطروحة دكتوراه (استعمالات الأرض/</w:t>
      </w:r>
      <w:proofErr w:type="spellStart"/>
      <w:r w:rsidRPr="00AF53DE">
        <w:rPr>
          <w:rFonts w:ascii="Simplified Arabic" w:hAnsi="Simplified Arabic" w:cs="Simplified Arabic" w:hint="cs"/>
          <w:b/>
          <w:bCs/>
          <w:sz w:val="28"/>
          <w:szCs w:val="28"/>
          <w:rtl/>
          <w:lang w:bidi="ar-IQ"/>
        </w:rPr>
        <w:t>الشرقاط</w:t>
      </w:r>
      <w:proofErr w:type="spellEnd"/>
      <w:r w:rsidRPr="00AF53DE">
        <w:rPr>
          <w:rFonts w:ascii="Simplified Arabic" w:hAnsi="Simplified Arabic" w:cs="Simplified Arabic" w:hint="cs"/>
          <w:b/>
          <w:bCs/>
          <w:sz w:val="28"/>
          <w:szCs w:val="28"/>
          <w:rtl/>
          <w:lang w:bidi="ar-IQ"/>
        </w:rPr>
        <w:t xml:space="preserve">) ، ( رئيس لجنة مناقشة )  24/3/2011.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22-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قسم الجغرافية ، مناقشة أطروحة دكتوراه (مــدن/خانقين)، ( رئيس لجنة مناقشة )  24/3/2011.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23- الجامعة الحــــرة/هولــــندا، قسم الجغرافية، مناقشة أطروحة دكتوراه (إعادة تأهيل مركز مدينة القائم)، (عضواً) 21/4/2011.</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24-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 قسم السياحية ، مناقشة رسالة ماجستير(دراسة مقارنة بين المدينة السياحية في </w:t>
      </w:r>
      <w:proofErr w:type="spellStart"/>
      <w:r w:rsidRPr="00AF53DE">
        <w:rPr>
          <w:rFonts w:ascii="Simplified Arabic" w:hAnsi="Simplified Arabic" w:cs="Simplified Arabic" w:hint="cs"/>
          <w:b/>
          <w:bCs/>
          <w:sz w:val="28"/>
          <w:szCs w:val="28"/>
          <w:rtl/>
          <w:lang w:bidi="ar-IQ"/>
        </w:rPr>
        <w:t>الحبانيه</w:t>
      </w:r>
      <w:proofErr w:type="spellEnd"/>
      <w:r w:rsidRPr="00AF53DE">
        <w:rPr>
          <w:rFonts w:ascii="Simplified Arabic" w:hAnsi="Simplified Arabic" w:cs="Simplified Arabic" w:hint="cs"/>
          <w:b/>
          <w:bCs/>
          <w:sz w:val="28"/>
          <w:szCs w:val="28"/>
          <w:rtl/>
          <w:lang w:bidi="ar-IQ"/>
        </w:rPr>
        <w:t xml:space="preserve"> وسد حديثة) ،(عضواً)  26/ 11/2011).</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25-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أطروحة دكتوراه (التمثيل </w:t>
      </w:r>
      <w:proofErr w:type="spellStart"/>
      <w:r w:rsidRPr="00AF53DE">
        <w:rPr>
          <w:rFonts w:ascii="Simplified Arabic" w:hAnsi="Simplified Arabic" w:cs="Simplified Arabic" w:hint="cs"/>
          <w:b/>
          <w:bCs/>
          <w:sz w:val="28"/>
          <w:szCs w:val="28"/>
          <w:rtl/>
          <w:lang w:bidi="ar-IQ"/>
        </w:rPr>
        <w:t>الخرائطى</w:t>
      </w:r>
      <w:proofErr w:type="spellEnd"/>
      <w:r w:rsidRPr="00AF53DE">
        <w:rPr>
          <w:rFonts w:ascii="Simplified Arabic" w:hAnsi="Simplified Arabic" w:cs="Simplified Arabic" w:hint="cs"/>
          <w:b/>
          <w:bCs/>
          <w:sz w:val="28"/>
          <w:szCs w:val="28"/>
          <w:rtl/>
          <w:lang w:bidi="ar-IQ"/>
        </w:rPr>
        <w:t xml:space="preserve"> لاستعمالات الأرض) ،(عضواً) 18/12/2011.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26-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رسالة ماجستير ( قياس فعالية وكفاءة شبكة طرق السيارات الخارجية باستخدام </w:t>
      </w:r>
      <w:r w:rsidRPr="00AF53DE">
        <w:rPr>
          <w:rFonts w:ascii="Simplified Arabic" w:hAnsi="Simplified Arabic" w:cs="Simplified Arabic"/>
          <w:b/>
          <w:bCs/>
          <w:sz w:val="28"/>
          <w:szCs w:val="28"/>
          <w:lang w:bidi="ar-IQ"/>
        </w:rPr>
        <w:t>GIS</w:t>
      </w:r>
      <w:r w:rsidRPr="00AF53DE">
        <w:rPr>
          <w:rFonts w:ascii="Simplified Arabic" w:hAnsi="Simplified Arabic" w:cs="Simplified Arabic" w:hint="cs"/>
          <w:b/>
          <w:bCs/>
          <w:sz w:val="28"/>
          <w:szCs w:val="28"/>
          <w:rtl/>
          <w:lang w:bidi="ar-IQ"/>
        </w:rPr>
        <w:t>) (عضواً) 18/ 2/2012).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27-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رسالة ماجستير ( حوض الفرات) ( عضوا ) 11/ 2/2012).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28- جامعة تكريت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(التركيب الوظيفي لمدينة الحويجة) ( رئيس لجنة مناقشة ) 21/2/2012.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29- جامعة الموصل ـ كلية التربية ـ قسم الجغرافية، مناقشة أطروحة دكتوراه (توطن الصناعات الإنشائية في محافظة </w:t>
      </w:r>
      <w:proofErr w:type="spellStart"/>
      <w:r w:rsidRPr="00AF53DE">
        <w:rPr>
          <w:rFonts w:ascii="Simplified Arabic" w:hAnsi="Simplified Arabic" w:cs="Simplified Arabic" w:hint="cs"/>
          <w:b/>
          <w:bCs/>
          <w:sz w:val="28"/>
          <w:szCs w:val="28"/>
          <w:rtl/>
          <w:lang w:bidi="ar-IQ"/>
        </w:rPr>
        <w:t>نينوى</w:t>
      </w:r>
      <w:proofErr w:type="spellEnd"/>
      <w:r w:rsidRPr="00AF53DE">
        <w:rPr>
          <w:rFonts w:ascii="Simplified Arabic" w:hAnsi="Simplified Arabic" w:cs="Simplified Arabic" w:hint="cs"/>
          <w:b/>
          <w:bCs/>
          <w:sz w:val="28"/>
          <w:szCs w:val="28"/>
          <w:rtl/>
          <w:lang w:bidi="ar-IQ"/>
        </w:rPr>
        <w:t xml:space="preserve">) ،( عضوا) 27/2/2012.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30-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مناقشة رسالة ماجستير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(التمثيل </w:t>
      </w:r>
      <w:proofErr w:type="spellStart"/>
      <w:r w:rsidRPr="00AF53DE">
        <w:rPr>
          <w:rFonts w:ascii="Simplified Arabic" w:hAnsi="Simplified Arabic" w:cs="Simplified Arabic" w:hint="cs"/>
          <w:b/>
          <w:bCs/>
          <w:sz w:val="28"/>
          <w:szCs w:val="28"/>
          <w:rtl/>
          <w:lang w:bidi="ar-IQ"/>
        </w:rPr>
        <w:t>الخرائطى</w:t>
      </w:r>
      <w:proofErr w:type="spellEnd"/>
      <w:r w:rsidRPr="00AF53DE">
        <w:rPr>
          <w:rFonts w:ascii="Simplified Arabic" w:hAnsi="Simplified Arabic" w:cs="Simplified Arabic" w:hint="cs"/>
          <w:b/>
          <w:bCs/>
          <w:sz w:val="28"/>
          <w:szCs w:val="28"/>
          <w:rtl/>
          <w:lang w:bidi="ar-IQ"/>
        </w:rPr>
        <w:t xml:space="preserve"> لشبكة النقل الداخلي في مدينة كركوك/العراق)(رئيس لجنة مناقشة)  26/6/2012).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31-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رسالة ماجستير (الاستعمالات التعليمية وآفاقها)،(عضواً) 9/ 10/2012).</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32- الجامعة الحــــرة/هولندا، قسم الجغرافية، مناقشة رسالة ماجستير (التصحر والتلوث وأثره على الســـــــياحــــــــة )( رئيس لجنة مناقشة) 19/10/2012.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33- جامعة تكريت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 التقييم الجغرافي للإمكانات السياحية) ( رئيس لجنة مناقشة ) 17/2/2013.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34-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مناقشة أطروحة دكتوراه (التنمية الزراعية والسكان)، ( رئيس لجنة مناقشة )  13/4/2013.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35- جامعة الموصل</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مناقشة أطروحة دكتوراه (التوازن المكاني توطن صناعة الطحين في محافظة اربيل و السليمانية)،( عضوا) 19/5/2013.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36-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مناقشة أطروحة دكتوراه ( </w:t>
      </w:r>
      <w:proofErr w:type="spellStart"/>
      <w:r w:rsidRPr="00AF53DE">
        <w:rPr>
          <w:rFonts w:ascii="Simplified Arabic" w:hAnsi="Simplified Arabic" w:cs="Simplified Arabic" w:hint="cs"/>
          <w:b/>
          <w:bCs/>
          <w:sz w:val="28"/>
          <w:szCs w:val="28"/>
          <w:rtl/>
          <w:lang w:bidi="ar-IQ"/>
        </w:rPr>
        <w:t>نمذجة</w:t>
      </w:r>
      <w:proofErr w:type="spellEnd"/>
      <w:r w:rsidRPr="00AF53DE">
        <w:rPr>
          <w:rFonts w:ascii="Simplified Arabic" w:hAnsi="Simplified Arabic" w:cs="Simplified Arabic" w:hint="cs"/>
          <w:b/>
          <w:bCs/>
          <w:sz w:val="28"/>
          <w:szCs w:val="28"/>
          <w:rtl/>
          <w:lang w:bidi="ar-IQ"/>
        </w:rPr>
        <w:t xml:space="preserve"> خرائط </w:t>
      </w:r>
      <w:proofErr w:type="spellStart"/>
      <w:r w:rsidRPr="00AF53DE">
        <w:rPr>
          <w:rFonts w:ascii="Simplified Arabic" w:hAnsi="Simplified Arabic" w:cs="Simplified Arabic" w:hint="cs"/>
          <w:b/>
          <w:bCs/>
          <w:sz w:val="28"/>
          <w:szCs w:val="28"/>
          <w:rtl/>
          <w:lang w:bidi="ar-IQ"/>
        </w:rPr>
        <w:t>الكارتوكرام</w:t>
      </w:r>
      <w:proofErr w:type="spellEnd"/>
      <w:r w:rsidRPr="00AF53DE">
        <w:rPr>
          <w:rFonts w:ascii="Simplified Arabic" w:hAnsi="Simplified Arabic" w:cs="Simplified Arabic" w:hint="cs"/>
          <w:b/>
          <w:bCs/>
          <w:sz w:val="28"/>
          <w:szCs w:val="28"/>
          <w:rtl/>
          <w:lang w:bidi="ar-IQ"/>
        </w:rPr>
        <w:t xml:space="preserve"> للبيانات السكانية باستخدا</w:t>
      </w:r>
      <w:r w:rsidRPr="00AF53DE">
        <w:rPr>
          <w:rFonts w:ascii="Simplified Arabic" w:hAnsi="Simplified Arabic" w:cs="Simplified Arabic" w:hint="eastAsia"/>
          <w:b/>
          <w:bCs/>
          <w:sz w:val="28"/>
          <w:szCs w:val="28"/>
          <w:rtl/>
          <w:lang w:bidi="ar-IQ"/>
        </w:rPr>
        <w:t>م</w:t>
      </w:r>
      <w:r w:rsidRPr="00AF53DE">
        <w:rPr>
          <w:rFonts w:ascii="Simplified Arabic" w:hAnsi="Simplified Arabic" w:cs="Simplified Arabic" w:hint="cs"/>
          <w:b/>
          <w:bCs/>
          <w:sz w:val="28"/>
          <w:szCs w:val="28"/>
          <w:rtl/>
          <w:lang w:bidi="ar-IQ"/>
        </w:rPr>
        <w:t xml:space="preserve"> </w:t>
      </w:r>
      <w:r w:rsidRPr="00AF53DE">
        <w:rPr>
          <w:rFonts w:ascii="Simplified Arabic" w:hAnsi="Simplified Arabic" w:cs="Simplified Arabic"/>
          <w:b/>
          <w:bCs/>
          <w:sz w:val="28"/>
          <w:szCs w:val="28"/>
          <w:lang w:bidi="ar-IQ"/>
        </w:rPr>
        <w:t>GIS</w:t>
      </w:r>
      <w:r w:rsidRPr="00AF53DE">
        <w:rPr>
          <w:rFonts w:ascii="Simplified Arabic" w:hAnsi="Simplified Arabic" w:cs="Simplified Arabic" w:hint="cs"/>
          <w:b/>
          <w:bCs/>
          <w:sz w:val="28"/>
          <w:szCs w:val="28"/>
          <w:rtl/>
          <w:lang w:bidi="ar-IQ"/>
        </w:rPr>
        <w:t xml:space="preserve"> و</w:t>
      </w:r>
      <w:r w:rsidRPr="00AF53DE">
        <w:rPr>
          <w:rFonts w:ascii="Simplified Arabic" w:hAnsi="Simplified Arabic" w:cs="Simplified Arabic"/>
          <w:b/>
          <w:bCs/>
          <w:sz w:val="28"/>
          <w:szCs w:val="28"/>
          <w:lang w:bidi="ar-IQ"/>
        </w:rPr>
        <w:t>RS</w:t>
      </w:r>
      <w:r w:rsidRPr="00AF53DE">
        <w:rPr>
          <w:rFonts w:ascii="Simplified Arabic" w:hAnsi="Simplified Arabic" w:cs="Simplified Arabic" w:hint="cs"/>
          <w:b/>
          <w:bCs/>
          <w:sz w:val="28"/>
          <w:szCs w:val="28"/>
          <w:rtl/>
          <w:lang w:bidi="ar-IQ"/>
        </w:rPr>
        <w:t xml:space="preserve">)،( رئيس لجنة مناقشة)4/7/2013.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37-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(انتخابات مجلس النواب العراقي لسنة 2010/جغرافية سياسية)،(عضواً)3 /10 /2013.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38-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w:t>
      </w:r>
      <w:proofErr w:type="spellStart"/>
      <w:r w:rsidRPr="00AF53DE">
        <w:rPr>
          <w:rFonts w:ascii="Simplified Arabic" w:hAnsi="Simplified Arabic" w:cs="Simplified Arabic" w:hint="cs"/>
          <w:b/>
          <w:bCs/>
          <w:sz w:val="28"/>
          <w:szCs w:val="28"/>
          <w:rtl/>
          <w:lang w:bidi="ar-IQ"/>
        </w:rPr>
        <w:t>نمذجة</w:t>
      </w:r>
      <w:proofErr w:type="spellEnd"/>
      <w:r w:rsidRPr="00AF53DE">
        <w:rPr>
          <w:rFonts w:ascii="Simplified Arabic" w:hAnsi="Simplified Arabic" w:cs="Simplified Arabic" w:hint="cs"/>
          <w:b/>
          <w:bCs/>
          <w:sz w:val="28"/>
          <w:szCs w:val="28"/>
          <w:rtl/>
          <w:lang w:bidi="ar-IQ"/>
        </w:rPr>
        <w:t xml:space="preserve"> التعميم الخرائطي الرقمي لشبكة شوارع </w:t>
      </w:r>
      <w:proofErr w:type="spellStart"/>
      <w:r w:rsidRPr="00AF53DE">
        <w:rPr>
          <w:rFonts w:ascii="Simplified Arabic" w:hAnsi="Simplified Arabic" w:cs="Simplified Arabic" w:hint="cs"/>
          <w:b/>
          <w:bCs/>
          <w:sz w:val="28"/>
          <w:szCs w:val="28"/>
          <w:rtl/>
          <w:lang w:bidi="ar-IQ"/>
        </w:rPr>
        <w:t>جمجمال</w:t>
      </w:r>
      <w:proofErr w:type="spellEnd"/>
      <w:r w:rsidRPr="00AF53DE">
        <w:rPr>
          <w:rFonts w:ascii="Simplified Arabic" w:hAnsi="Simplified Arabic" w:cs="Simplified Arabic" w:hint="cs"/>
          <w:b/>
          <w:bCs/>
          <w:sz w:val="28"/>
          <w:szCs w:val="28"/>
          <w:rtl/>
          <w:lang w:bidi="ar-IQ"/>
        </w:rPr>
        <w:t>) (رئيس لجنة مناقشة ) 16/12/2013.</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39-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(الصناعات الإنشائية وأثرها على عملية التنمية) ( رئيس لجنة مناقشة ) 18/2/2014.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40- جامعة ديالى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(كفاءة استخدام المياه الممغنطة في التخطيط المستقبلي للموارد المائية)،(عضواً) 6/3/2014.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41-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(طرائق الري وأثرها المكاني للإنتاج الزراعي) ( رئيس لجنة مناقشة ) 8/6/2014.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42-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مناقشة رسالة ماجستير (التباين المكاني للسكان) (رئيس لجنة مناقشة) 24/6/2014.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43- جامعة تكريت</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ـ قسم الجغرافية، مناقشة أطروحة دكتوراه ( التعميم الخرائطي الالي)، (رئيس لجنة مناقشة) 29/6/2014. </w:t>
      </w:r>
    </w:p>
    <w:p w:rsidR="00AF53DE" w:rsidRPr="00AF53DE" w:rsidRDefault="00AF53DE" w:rsidP="00AF53DE">
      <w:pPr>
        <w:shd w:val="clear" w:color="auto" w:fill="FFFFFF" w:themeFill="background1"/>
        <w:tabs>
          <w:tab w:val="left" w:pos="-1"/>
          <w:tab w:val="left" w:pos="7652"/>
          <w:tab w:val="left" w:pos="8533"/>
        </w:tabs>
        <w:spacing w:before="240"/>
        <w:ind w:left="-101"/>
        <w:jc w:val="both"/>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 xml:space="preserve">خامسا: خبراته </w:t>
      </w:r>
      <w:proofErr w:type="spellStart"/>
      <w:r w:rsidRPr="00AF53DE">
        <w:rPr>
          <w:rFonts w:ascii="Simplified Arabic" w:hAnsi="Simplified Arabic" w:cs="Simplified Arabic" w:hint="cs"/>
          <w:b/>
          <w:bCs/>
          <w:sz w:val="32"/>
          <w:szCs w:val="32"/>
          <w:u w:val="single"/>
          <w:rtl/>
          <w:lang w:bidi="ar-IQ"/>
        </w:rPr>
        <w:t>الاستشاراية</w:t>
      </w:r>
      <w:proofErr w:type="spellEnd"/>
      <w:r w:rsidRPr="00AF53DE">
        <w:rPr>
          <w:rFonts w:ascii="Simplified Arabic" w:hAnsi="Simplified Arabic" w:cs="Simplified Arabic" w:hint="cs"/>
          <w:b/>
          <w:bCs/>
          <w:sz w:val="32"/>
          <w:szCs w:val="32"/>
          <w:u w:val="single"/>
          <w:rtl/>
          <w:lang w:bidi="ar-IQ"/>
        </w:rPr>
        <w:t xml:space="preserve"> للترقيات العلمية:</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 جامعة تكريت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قسم الجغرافية، رسالة ماجستير (تصنيف الغطاء الأرضي بالتحسس </w:t>
      </w:r>
      <w:proofErr w:type="spellStart"/>
      <w:r w:rsidRPr="00AF53DE">
        <w:rPr>
          <w:rFonts w:ascii="Simplified Arabic" w:hAnsi="Simplified Arabic" w:cs="Simplified Arabic" w:hint="cs"/>
          <w:b/>
          <w:bCs/>
          <w:sz w:val="28"/>
          <w:szCs w:val="28"/>
          <w:rtl/>
          <w:lang w:bidi="ar-IQ"/>
        </w:rPr>
        <w:t>النائي</w:t>
      </w:r>
      <w:proofErr w:type="spellEnd"/>
      <w:r w:rsidRPr="00AF53DE">
        <w:rPr>
          <w:rFonts w:ascii="Simplified Arabic" w:hAnsi="Simplified Arabic" w:cs="Simplified Arabic" w:hint="cs"/>
          <w:b/>
          <w:bCs/>
          <w:sz w:val="28"/>
          <w:szCs w:val="28"/>
          <w:rtl/>
          <w:lang w:bidi="ar-IQ"/>
        </w:rPr>
        <w:t xml:space="preserve">)، (خبير علمي)5/ 5/2004.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2- جامعة ديالى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رسالة ماجستير (اتجاهات توطن الصناعات الصغيرة في محافظة صلاح الدين ) (خبير علمي ) 5/ 1/2007.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3- المعهد العالي للتخطيط الحضري والإقليمي/ جامعة بغداد، رسالة ماجستير (سياسات نقل مقترحة لمدينة بغداد) (تقويم وزاري) (خبير علمي)25/3/2007.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lastRenderedPageBreak/>
        <w:t xml:space="preserve">4- جامعة ديـالى ـ كلية التربية/ </w:t>
      </w:r>
      <w:proofErr w:type="spellStart"/>
      <w:r w:rsidRPr="00AF53DE">
        <w:rPr>
          <w:rFonts w:ascii="Simplified Arabic" w:hAnsi="Simplified Arabic" w:cs="Simplified Arabic" w:hint="cs"/>
          <w:b/>
          <w:bCs/>
          <w:sz w:val="28"/>
          <w:szCs w:val="28"/>
          <w:rtl/>
          <w:lang w:bidi="ar-IQ"/>
        </w:rPr>
        <w:t>الاصمعى</w:t>
      </w:r>
      <w:proofErr w:type="spellEnd"/>
      <w:r w:rsidRPr="00AF53DE">
        <w:rPr>
          <w:rFonts w:ascii="Simplified Arabic" w:hAnsi="Simplified Arabic" w:cs="Simplified Arabic" w:hint="cs"/>
          <w:b/>
          <w:bCs/>
          <w:sz w:val="28"/>
          <w:szCs w:val="28"/>
          <w:rtl/>
          <w:lang w:bidi="ar-IQ"/>
        </w:rPr>
        <w:t xml:space="preserve">/ قسم الجغرافية ( خبير علمي ) رئـيس لجنــة (وزاريـــة/ دراسات علـيا/دكـتوراه )2 /7/2009.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5- جامعة الانبار ـ كلية الآداب، ( أربعة أبحاث في جغرافية الصناعة) ( تقويم ترقية أ.م)( خبير علمي )  5 /4/2009.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6- جامعة تكريت ـ كلية التربية، ( بحثان في جغرافية السكان) ( تقويم ترقية/ م)  (خبير علمي)    13 /5/2009.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7- جامعة ديـالى ـ كلية التربية/ </w:t>
      </w:r>
      <w:proofErr w:type="spellStart"/>
      <w:r w:rsidRPr="00AF53DE">
        <w:rPr>
          <w:rFonts w:ascii="Simplified Arabic" w:hAnsi="Simplified Arabic" w:cs="Simplified Arabic" w:hint="cs"/>
          <w:b/>
          <w:bCs/>
          <w:sz w:val="28"/>
          <w:szCs w:val="28"/>
          <w:rtl/>
          <w:lang w:bidi="ar-IQ"/>
        </w:rPr>
        <w:t>الاصمعى</w:t>
      </w:r>
      <w:proofErr w:type="spellEnd"/>
      <w:r w:rsidRPr="00AF53DE">
        <w:rPr>
          <w:rFonts w:ascii="Simplified Arabic" w:hAnsi="Simplified Arabic" w:cs="Simplified Arabic" w:hint="cs"/>
          <w:b/>
          <w:bCs/>
          <w:sz w:val="28"/>
          <w:szCs w:val="28"/>
          <w:rtl/>
          <w:lang w:bidi="ar-IQ"/>
        </w:rPr>
        <w:t xml:space="preserve">، ( خمسة أبحاث في الجغرافية) ( تقويم ترقية/ أ)  (خبير علمي ) 25 /7/2009.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8- جامعة الانبارـ كلية التربية للبنات، ( أربعة أبحاث في الجغرافية) ( تقويم ترقية أ.م) ( خبير علمي ) 18/2/2010.</w:t>
      </w:r>
      <w:r w:rsidRPr="00AF53DE">
        <w:rPr>
          <w:rFonts w:ascii="Simplified Arabic" w:hAnsi="Simplified Arabic" w:cs="Simplified Arabic"/>
          <w:b/>
          <w:bCs/>
          <w:sz w:val="28"/>
          <w:szCs w:val="28"/>
          <w:lang w:bidi="ar-IQ"/>
        </w:rPr>
        <w:t xml:space="preserve">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9- جامعة بغـداد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كلية التربية/ ابن رشد، ( بحثان في الجغرافية البشرية) تقويم (ترقية/ م) (خبير علمي ) 11 /4/2010.</w:t>
      </w:r>
      <w:r w:rsidRPr="00AF53DE">
        <w:rPr>
          <w:rFonts w:ascii="Simplified Arabic" w:hAnsi="Simplified Arabic" w:cs="Simplified Arabic"/>
          <w:b/>
          <w:bCs/>
          <w:sz w:val="28"/>
          <w:szCs w:val="28"/>
          <w:lang w:bidi="ar-IQ"/>
        </w:rPr>
        <w:t xml:space="preserve">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10- جامعة الموصل</w:t>
      </w:r>
      <w:r w:rsidR="00586E7D">
        <w:rPr>
          <w:rFonts w:ascii="Simplified Arabic" w:hAnsi="Simplified Arabic" w:cs="Simplified Arabic" w:hint="cs"/>
          <w:b/>
          <w:bCs/>
          <w:sz w:val="28"/>
          <w:szCs w:val="28"/>
          <w:rtl/>
          <w:lang w:bidi="ar-IQ"/>
        </w:rPr>
        <w:t xml:space="preserve"> </w:t>
      </w:r>
      <w:r w:rsidRPr="00AF53DE">
        <w:rPr>
          <w:rFonts w:ascii="Simplified Arabic" w:hAnsi="Simplified Arabic" w:cs="Simplified Arabic" w:hint="cs"/>
          <w:b/>
          <w:bCs/>
          <w:sz w:val="28"/>
          <w:szCs w:val="28"/>
          <w:rtl/>
          <w:lang w:bidi="ar-IQ"/>
        </w:rPr>
        <w:t xml:space="preserve">ـ كلية التربيةـ قسم الجغرافية، رسالة ماجستير (توطن صناعة الطحين محافظة </w:t>
      </w:r>
      <w:proofErr w:type="spellStart"/>
      <w:r w:rsidRPr="00AF53DE">
        <w:rPr>
          <w:rFonts w:ascii="Simplified Arabic" w:hAnsi="Simplified Arabic" w:cs="Simplified Arabic" w:hint="cs"/>
          <w:b/>
          <w:bCs/>
          <w:sz w:val="28"/>
          <w:szCs w:val="28"/>
          <w:rtl/>
          <w:lang w:bidi="ar-IQ"/>
        </w:rPr>
        <w:t>نينوى</w:t>
      </w:r>
      <w:proofErr w:type="spellEnd"/>
      <w:r w:rsidRPr="00AF53DE">
        <w:rPr>
          <w:rFonts w:ascii="Simplified Arabic" w:hAnsi="Simplified Arabic" w:cs="Simplified Arabic" w:hint="cs"/>
          <w:b/>
          <w:bCs/>
          <w:sz w:val="28"/>
          <w:szCs w:val="28"/>
          <w:rtl/>
          <w:lang w:bidi="ar-IQ"/>
        </w:rPr>
        <w:t xml:space="preserve">)(خبير علمي)5/ 10/2010.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11- جامعة ديـالى ـ كلية التربية/ </w:t>
      </w:r>
      <w:proofErr w:type="spellStart"/>
      <w:r w:rsidRPr="00AF53DE">
        <w:rPr>
          <w:rFonts w:ascii="Simplified Arabic" w:hAnsi="Simplified Arabic" w:cs="Simplified Arabic" w:hint="cs"/>
          <w:b/>
          <w:bCs/>
          <w:sz w:val="28"/>
          <w:szCs w:val="28"/>
          <w:rtl/>
          <w:lang w:bidi="ar-IQ"/>
        </w:rPr>
        <w:t>الاصمعى</w:t>
      </w:r>
      <w:proofErr w:type="spellEnd"/>
      <w:r w:rsidRPr="00AF53DE">
        <w:rPr>
          <w:rFonts w:ascii="Simplified Arabic" w:hAnsi="Simplified Arabic" w:cs="Simplified Arabic" w:hint="cs"/>
          <w:b/>
          <w:bCs/>
          <w:sz w:val="28"/>
          <w:szCs w:val="28"/>
          <w:rtl/>
          <w:lang w:bidi="ar-IQ"/>
        </w:rPr>
        <w:t>، ( ثلاثة أبحاث في الجغرافية)  ( تقويم ترقية / أ ) (خبير علمي ) 15 /11/2010.</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12- جامعة ديالى ـ كلية التربية </w:t>
      </w:r>
      <w:r w:rsidRPr="00AF53DE">
        <w:rPr>
          <w:rFonts w:ascii="Simplified Arabic" w:hAnsi="Simplified Arabic" w:cs="Simplified Arabic"/>
          <w:b/>
          <w:bCs/>
          <w:sz w:val="28"/>
          <w:szCs w:val="28"/>
          <w:rtl/>
          <w:lang w:bidi="ar-IQ"/>
        </w:rPr>
        <w:t>–</w:t>
      </w:r>
      <w:r w:rsidRPr="00AF53DE">
        <w:rPr>
          <w:rFonts w:ascii="Simplified Arabic" w:hAnsi="Simplified Arabic" w:cs="Simplified Arabic" w:hint="cs"/>
          <w:b/>
          <w:bCs/>
          <w:sz w:val="28"/>
          <w:szCs w:val="28"/>
          <w:rtl/>
          <w:lang w:bidi="ar-IQ"/>
        </w:rPr>
        <w:t xml:space="preserve"> قسم الجغرافية، رسالة ماجستير (اتجاهات توطن الصناعات الصغيرة في محافظة صلاح الدين) (خبير علمي ) 5/ 1/2011.  </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 xml:space="preserve">13- جامعة سانت </w:t>
      </w:r>
      <w:proofErr w:type="spellStart"/>
      <w:r w:rsidRPr="00AF53DE">
        <w:rPr>
          <w:rFonts w:ascii="Simplified Arabic" w:hAnsi="Simplified Arabic" w:cs="Simplified Arabic" w:hint="cs"/>
          <w:b/>
          <w:bCs/>
          <w:sz w:val="28"/>
          <w:szCs w:val="28"/>
          <w:rtl/>
          <w:lang w:bidi="ar-IQ"/>
        </w:rPr>
        <w:t>كليمنتس</w:t>
      </w:r>
      <w:proofErr w:type="spellEnd"/>
      <w:r w:rsidRPr="00AF53DE">
        <w:rPr>
          <w:rFonts w:ascii="Simplified Arabic" w:hAnsi="Simplified Arabic" w:cs="Simplified Arabic" w:hint="cs"/>
          <w:b/>
          <w:bCs/>
          <w:sz w:val="28"/>
          <w:szCs w:val="28"/>
          <w:rtl/>
          <w:lang w:bidi="ar-IQ"/>
        </w:rPr>
        <w:t xml:space="preserve"> العالمية/استراليا، قسم الجغرافية ، مناقشة رسالة ماجستير ( التحليل المكاني لشبكة النقل/كركوك) ( خبير علمي ) 28/ 1/2011).</w:t>
      </w:r>
    </w:p>
    <w:p w:rsidR="00AF53DE" w:rsidRPr="00AF53DE" w:rsidRDefault="00AF53DE" w:rsidP="00AF53DE">
      <w:pPr>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14- جامعة ديالى ـ  كلية التربية/الأصمعي، ( ثلاثة أبحاث في جغرافية الصناعة) ( تقويم ترقية م) ( خبير علمي )  25 /10/2011.</w:t>
      </w:r>
    </w:p>
    <w:p w:rsidR="00AF53DE" w:rsidRPr="00AF53DE" w:rsidRDefault="00AF53DE" w:rsidP="00AF53DE">
      <w:pPr>
        <w:shd w:val="clear" w:color="auto" w:fill="FFFFFF" w:themeFill="background1"/>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15- جامعة الانبارـ كلية الآداب، ( 3أبحاث) (تقويم ترقية)(خبير) 27/12/2011.</w:t>
      </w:r>
      <w:r w:rsidRPr="00AF53DE">
        <w:rPr>
          <w:rFonts w:ascii="Simplified Arabic" w:hAnsi="Simplified Arabic" w:cs="Simplified Arabic"/>
          <w:b/>
          <w:bCs/>
          <w:sz w:val="28"/>
          <w:szCs w:val="28"/>
          <w:lang w:bidi="ar-IQ"/>
        </w:rPr>
        <w:t xml:space="preserve"> </w:t>
      </w:r>
    </w:p>
    <w:p w:rsidR="00AF53DE" w:rsidRPr="00AF53DE" w:rsidRDefault="00AF53DE" w:rsidP="00AF53DE">
      <w:pPr>
        <w:shd w:val="clear" w:color="auto" w:fill="FFFFFF" w:themeFill="background1"/>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16- الجامعة المستنصرية ـ كلية التربية، ( ثلاثة بحوث في الجغرافية البشرية) (تقويم ترقية/أ. م) ( خبير علمي) 22 /4/2012.</w:t>
      </w:r>
      <w:r w:rsidRPr="00AF53DE">
        <w:rPr>
          <w:rFonts w:ascii="Simplified Arabic" w:hAnsi="Simplified Arabic" w:cs="Simplified Arabic"/>
          <w:b/>
          <w:bCs/>
          <w:sz w:val="28"/>
          <w:szCs w:val="28"/>
          <w:lang w:bidi="ar-IQ"/>
        </w:rPr>
        <w:t xml:space="preserve"> </w:t>
      </w:r>
    </w:p>
    <w:p w:rsidR="00AF53DE" w:rsidRPr="00AF53DE" w:rsidRDefault="00AF53DE" w:rsidP="00AF53DE">
      <w:pPr>
        <w:shd w:val="clear" w:color="auto" w:fill="FFFFFF" w:themeFill="background1"/>
        <w:tabs>
          <w:tab w:val="left" w:pos="-1"/>
          <w:tab w:val="left" w:pos="7652"/>
          <w:tab w:val="left" w:pos="8533"/>
        </w:tabs>
        <w:ind w:left="-101"/>
        <w:jc w:val="both"/>
        <w:rPr>
          <w:rFonts w:ascii="Simplified Arabic" w:hAnsi="Simplified Arabic" w:cs="Simplified Arabic"/>
          <w:b/>
          <w:bCs/>
          <w:sz w:val="28"/>
          <w:szCs w:val="28"/>
          <w:rtl/>
          <w:lang w:bidi="ar-IQ"/>
        </w:rPr>
      </w:pPr>
      <w:r w:rsidRPr="00AF53DE">
        <w:rPr>
          <w:rFonts w:ascii="Simplified Arabic" w:hAnsi="Simplified Arabic" w:cs="Simplified Arabic" w:hint="cs"/>
          <w:b/>
          <w:bCs/>
          <w:sz w:val="28"/>
          <w:szCs w:val="28"/>
          <w:rtl/>
          <w:lang w:bidi="ar-IQ"/>
        </w:rPr>
        <w:t>17- جامعة الانبار، كلية الآداب، قسم الجغرافية، رسالة ماجستير( كفاءة شبكة النقل الريفية) (خبير علمي ) 25/ 11/2012).</w:t>
      </w: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285075" w:rsidRDefault="00285075"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p>
    <w:p w:rsidR="008977EB" w:rsidRDefault="008977EB"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p>
    <w:p w:rsidR="008977EB" w:rsidRDefault="008977EB"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p>
    <w:p w:rsidR="00AF53DE" w:rsidRPr="00AF53DE" w:rsidRDefault="00AF53DE" w:rsidP="00AF53DE">
      <w:pPr>
        <w:shd w:val="clear" w:color="auto" w:fill="FFFFFF" w:themeFill="background1"/>
        <w:tabs>
          <w:tab w:val="left" w:pos="-1"/>
          <w:tab w:val="left" w:pos="7652"/>
          <w:tab w:val="left" w:pos="8533"/>
        </w:tabs>
        <w:ind w:left="-101"/>
        <w:rPr>
          <w:rFonts w:ascii="Simplified Arabic" w:hAnsi="Simplified Arabic" w:cs="Simplified Arabic"/>
          <w:b/>
          <w:bCs/>
          <w:sz w:val="32"/>
          <w:szCs w:val="32"/>
          <w:u w:val="single"/>
          <w:rtl/>
          <w:lang w:bidi="ar-IQ"/>
        </w:rPr>
      </w:pPr>
      <w:r w:rsidRPr="00AF53DE">
        <w:rPr>
          <w:rFonts w:ascii="Simplified Arabic" w:hAnsi="Simplified Arabic" w:cs="Simplified Arabic" w:hint="cs"/>
          <w:b/>
          <w:bCs/>
          <w:sz w:val="32"/>
          <w:szCs w:val="32"/>
          <w:u w:val="single"/>
          <w:rtl/>
          <w:lang w:bidi="ar-IQ"/>
        </w:rPr>
        <w:t>الـتوثـــيـق رقم (4)/ عناوين لعــدد من/الإشــــرا</w:t>
      </w:r>
      <w:r w:rsidRPr="00AF53DE">
        <w:rPr>
          <w:rFonts w:ascii="Simplified Arabic" w:hAnsi="Simplified Arabic" w:cs="Simplified Arabic" w:hint="eastAsia"/>
          <w:b/>
          <w:bCs/>
          <w:sz w:val="32"/>
          <w:szCs w:val="32"/>
          <w:u w:val="single"/>
          <w:rtl/>
          <w:lang w:bidi="ar-IQ"/>
        </w:rPr>
        <w:t>ف</w:t>
      </w:r>
      <w:r w:rsidRPr="00AF53DE">
        <w:rPr>
          <w:rFonts w:ascii="Simplified Arabic" w:hAnsi="Simplified Arabic" w:cs="Simplified Arabic" w:hint="cs"/>
          <w:b/>
          <w:bCs/>
          <w:sz w:val="32"/>
          <w:szCs w:val="32"/>
          <w:u w:val="single"/>
          <w:rtl/>
          <w:lang w:bidi="ar-IQ"/>
        </w:rPr>
        <w:t xml:space="preserve"> العلمي؛  </w:t>
      </w:r>
      <w:r w:rsidRPr="00AF53DE">
        <w:rPr>
          <w:rFonts w:ascii="Simplified Arabic" w:hAnsi="Simplified Arabic" w:cs="Simplified Arabic"/>
          <w:b/>
          <w:bCs/>
          <w:sz w:val="32"/>
          <w:szCs w:val="32"/>
          <w:u w:val="single"/>
          <w:rtl/>
          <w:lang w:bidi="ar-IQ"/>
        </w:rPr>
        <w:t>ماجستي</w:t>
      </w:r>
      <w:r w:rsidRPr="00AF53DE">
        <w:rPr>
          <w:rFonts w:ascii="Simplified Arabic" w:hAnsi="Simplified Arabic" w:cs="Simplified Arabic" w:hint="cs"/>
          <w:b/>
          <w:bCs/>
          <w:sz w:val="32"/>
          <w:szCs w:val="32"/>
          <w:u w:val="single"/>
          <w:rtl/>
          <w:lang w:bidi="ar-IQ"/>
        </w:rPr>
        <w:t>ر و د</w:t>
      </w:r>
      <w:r w:rsidRPr="00AF53DE">
        <w:rPr>
          <w:rFonts w:ascii="Simplified Arabic" w:hAnsi="Simplified Arabic" w:cs="Simplified Arabic"/>
          <w:b/>
          <w:bCs/>
          <w:sz w:val="32"/>
          <w:szCs w:val="32"/>
          <w:u w:val="single"/>
          <w:rtl/>
          <w:lang w:bidi="ar-IQ"/>
        </w:rPr>
        <w:t>كـــتوراه</w:t>
      </w:r>
      <w:r w:rsidRPr="00AF53DE">
        <w:rPr>
          <w:rFonts w:ascii="Simplified Arabic" w:hAnsi="Simplified Arabic" w:cs="Simplified Arabic" w:hint="cs"/>
          <w:b/>
          <w:bCs/>
          <w:sz w:val="32"/>
          <w:szCs w:val="32"/>
          <w:u w:val="single"/>
          <w:rtl/>
          <w:lang w:bidi="ar-IQ"/>
        </w:rPr>
        <w:t>.</w:t>
      </w:r>
    </w:p>
    <w:tbl>
      <w:tblPr>
        <w:tblStyle w:val="af"/>
        <w:tblpPr w:leftFromText="180" w:rightFromText="180" w:vertAnchor="text" w:horzAnchor="margin" w:tblpXSpec="center" w:tblpY="274"/>
        <w:tblOverlap w:val="never"/>
        <w:bidiVisual/>
        <w:tblW w:w="0" w:type="auto"/>
        <w:tblInd w:w="282" w:type="dxa"/>
        <w:tblLayout w:type="fixed"/>
        <w:tblLook w:val="04A0" w:firstRow="1" w:lastRow="0" w:firstColumn="1" w:lastColumn="0" w:noHBand="0" w:noVBand="1"/>
      </w:tblPr>
      <w:tblGrid>
        <w:gridCol w:w="2144"/>
        <w:gridCol w:w="2126"/>
        <w:gridCol w:w="1984"/>
        <w:gridCol w:w="2127"/>
      </w:tblGrid>
      <w:tr w:rsidR="00AF53DE" w:rsidRPr="00AF53DE" w:rsidTr="00D16C4F">
        <w:trPr>
          <w:trHeight w:val="2884"/>
        </w:trPr>
        <w:tc>
          <w:tcPr>
            <w:tcW w:w="2144" w:type="dxa"/>
            <w:tcBorders>
              <w:top w:val="single" w:sz="36" w:space="0" w:color="auto"/>
              <w:left w:val="single" w:sz="36"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C00CADF" wp14:editId="65738116">
                  <wp:extent cx="1244829" cy="1657350"/>
                  <wp:effectExtent l="0" t="0" r="0" b="0"/>
                  <wp:docPr id="1264" name="صورة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BEBA8EAE-BF5A-486C-A8C5-ECC9F3942E4B}">
                                <a14:imgProps xmlns:a14="http://schemas.microsoft.com/office/drawing/2010/main">
                                  <a14:imgLayer r:embed="rId5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247565" cy="1660993"/>
                          </a:xfrm>
                          <a:prstGeom prst="rect">
                            <a:avLst/>
                          </a:prstGeom>
                          <a:noFill/>
                        </pic:spPr>
                      </pic:pic>
                    </a:graphicData>
                  </a:graphic>
                </wp:inline>
              </w:drawing>
            </w:r>
          </w:p>
        </w:tc>
        <w:tc>
          <w:tcPr>
            <w:tcW w:w="2126" w:type="dxa"/>
            <w:tcBorders>
              <w:top w:val="single" w:sz="36"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B2C0C0D" wp14:editId="03D70726">
                  <wp:extent cx="1219785" cy="1657350"/>
                  <wp:effectExtent l="0" t="0" r="0" b="0"/>
                  <wp:docPr id="1265" name="صورة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BEBA8EAE-BF5A-486C-A8C5-ECC9F3942E4B}">
                                <a14:imgProps xmlns:a14="http://schemas.microsoft.com/office/drawing/2010/main">
                                  <a14:imgLayer r:embed="rId5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21995" cy="1660352"/>
                          </a:xfrm>
                          <a:prstGeom prst="rect">
                            <a:avLst/>
                          </a:prstGeom>
                          <a:noFill/>
                        </pic:spPr>
                      </pic:pic>
                    </a:graphicData>
                  </a:graphic>
                </wp:inline>
              </w:drawing>
            </w:r>
          </w:p>
        </w:tc>
        <w:tc>
          <w:tcPr>
            <w:tcW w:w="1984" w:type="dxa"/>
            <w:tcBorders>
              <w:top w:val="single" w:sz="36"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B39E7A9" wp14:editId="27793AB4">
                  <wp:extent cx="1174871" cy="1663755"/>
                  <wp:effectExtent l="0" t="0" r="6350" b="0"/>
                  <wp:docPr id="1266" name="صورة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BEBA8EAE-BF5A-486C-A8C5-ECC9F3942E4B}">
                                <a14:imgProps xmlns:a14="http://schemas.microsoft.com/office/drawing/2010/main">
                                  <a14:imgLayer r:embed="rId54">
                                    <a14:imgEffect>
                                      <a14:brightnessContrast bright="21000"/>
                                    </a14:imgEffect>
                                  </a14:imgLayer>
                                </a14:imgProps>
                              </a:ext>
                              <a:ext uri="{28A0092B-C50C-407E-A947-70E740481C1C}">
                                <a14:useLocalDpi xmlns:a14="http://schemas.microsoft.com/office/drawing/2010/main" val="0"/>
                              </a:ext>
                            </a:extLst>
                          </a:blip>
                          <a:srcRect/>
                          <a:stretch>
                            <a:fillRect/>
                          </a:stretch>
                        </pic:blipFill>
                        <pic:spPr bwMode="auto">
                          <a:xfrm>
                            <a:off x="0" y="0"/>
                            <a:ext cx="1178759" cy="1669262"/>
                          </a:xfrm>
                          <a:prstGeom prst="rect">
                            <a:avLst/>
                          </a:prstGeom>
                          <a:noFill/>
                        </pic:spPr>
                      </pic:pic>
                    </a:graphicData>
                  </a:graphic>
                </wp:inline>
              </w:drawing>
            </w:r>
          </w:p>
        </w:tc>
        <w:tc>
          <w:tcPr>
            <w:tcW w:w="2127" w:type="dxa"/>
            <w:tcBorders>
              <w:top w:val="single" w:sz="36" w:space="0" w:color="auto"/>
              <w:left w:val="single" w:sz="4" w:space="0" w:color="auto"/>
              <w:bottom w:val="single" w:sz="4" w:space="0" w:color="auto"/>
              <w:right w:val="single" w:sz="36"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0CDCC0D" wp14:editId="221A0590">
                  <wp:extent cx="1141383" cy="1571267"/>
                  <wp:effectExtent l="0" t="0" r="1905" b="0"/>
                  <wp:docPr id="1267" name="صورة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BEBA8EAE-BF5A-486C-A8C5-ECC9F3942E4B}">
                                <a14:imgProps xmlns:a14="http://schemas.microsoft.com/office/drawing/2010/main">
                                  <a14:imgLayer r:embed="rId56">
                                    <a14:imgEffect>
                                      <a14:brightnessContrast bright="16000"/>
                                    </a14:imgEffect>
                                  </a14:imgLayer>
                                </a14:imgProps>
                              </a:ext>
                              <a:ext uri="{28A0092B-C50C-407E-A947-70E740481C1C}">
                                <a14:useLocalDpi xmlns:a14="http://schemas.microsoft.com/office/drawing/2010/main" val="0"/>
                              </a:ext>
                            </a:extLst>
                          </a:blip>
                          <a:srcRect/>
                          <a:stretch>
                            <a:fillRect/>
                          </a:stretch>
                        </pic:blipFill>
                        <pic:spPr bwMode="auto">
                          <a:xfrm>
                            <a:off x="0" y="0"/>
                            <a:ext cx="1145347" cy="1576723"/>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679"/>
        </w:trPr>
        <w:tc>
          <w:tcPr>
            <w:tcW w:w="2144" w:type="dxa"/>
            <w:tcBorders>
              <w:top w:val="single" w:sz="4" w:space="0" w:color="auto"/>
              <w:left w:val="single" w:sz="36"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B541C15" wp14:editId="44C6495D">
                  <wp:extent cx="1117522" cy="1514475"/>
                  <wp:effectExtent l="0" t="0" r="6985" b="0"/>
                  <wp:docPr id="1268" name="صورة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BEBA8EAE-BF5A-486C-A8C5-ECC9F3942E4B}">
                                <a14:imgProps xmlns:a14="http://schemas.microsoft.com/office/drawing/2010/main">
                                  <a14:imgLayer r:embed="rId58">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120537" cy="1518560"/>
                          </a:xfrm>
                          <a:prstGeom prst="rect">
                            <a:avLst/>
                          </a:prstGeom>
                          <a:noFill/>
                        </pic:spPr>
                      </pic:pic>
                    </a:graphicData>
                  </a:graphic>
                </wp:inline>
              </w:drawing>
            </w:r>
          </w:p>
        </w:tc>
        <w:tc>
          <w:tcPr>
            <w:tcW w:w="2126" w:type="dxa"/>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5F958AB" wp14:editId="49CB5078">
                  <wp:extent cx="1103866" cy="1514475"/>
                  <wp:effectExtent l="0" t="0" r="1270" b="0"/>
                  <wp:docPr id="1269" name="صورة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BEBA8EAE-BF5A-486C-A8C5-ECC9F3942E4B}">
                                <a14:imgProps xmlns:a14="http://schemas.microsoft.com/office/drawing/2010/main">
                                  <a14:imgLayer r:embed="rId60">
                                    <a14:imgEffect>
                                      <a14:brightnessContrast bright="8000"/>
                                    </a14:imgEffect>
                                  </a14:imgLayer>
                                </a14:imgProps>
                              </a:ext>
                              <a:ext uri="{28A0092B-C50C-407E-A947-70E740481C1C}">
                                <a14:useLocalDpi xmlns:a14="http://schemas.microsoft.com/office/drawing/2010/main" val="0"/>
                              </a:ext>
                            </a:extLst>
                          </a:blip>
                          <a:srcRect/>
                          <a:stretch>
                            <a:fillRect/>
                          </a:stretch>
                        </pic:blipFill>
                        <pic:spPr bwMode="auto">
                          <a:xfrm>
                            <a:off x="0" y="0"/>
                            <a:ext cx="1105260" cy="1516387"/>
                          </a:xfrm>
                          <a:prstGeom prst="rect">
                            <a:avLst/>
                          </a:prstGeom>
                          <a:noFill/>
                        </pic:spPr>
                      </pic:pic>
                    </a:graphicData>
                  </a:graphic>
                </wp:inline>
              </w:drawing>
            </w:r>
          </w:p>
        </w:tc>
        <w:tc>
          <w:tcPr>
            <w:tcW w:w="1984" w:type="dxa"/>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7DAD5DA" wp14:editId="414ABFE5">
                  <wp:extent cx="1213485" cy="1499870"/>
                  <wp:effectExtent l="0" t="0" r="5715" b="5080"/>
                  <wp:docPr id="1270" name="صورة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BEBA8EAE-BF5A-486C-A8C5-ECC9F3942E4B}">
                                <a14:imgProps xmlns:a14="http://schemas.microsoft.com/office/drawing/2010/main">
                                  <a14:imgLayer r:embed="rId62">
                                    <a14:imgEffect>
                                      <a14:brightnessContrast bright="12000"/>
                                    </a14:imgEffect>
                                  </a14:imgLayer>
                                </a14:imgProps>
                              </a:ext>
                              <a:ext uri="{28A0092B-C50C-407E-A947-70E740481C1C}">
                                <a14:useLocalDpi xmlns:a14="http://schemas.microsoft.com/office/drawing/2010/main" val="0"/>
                              </a:ext>
                            </a:extLst>
                          </a:blip>
                          <a:srcRect/>
                          <a:stretch>
                            <a:fillRect/>
                          </a:stretch>
                        </pic:blipFill>
                        <pic:spPr bwMode="auto">
                          <a:xfrm>
                            <a:off x="0" y="0"/>
                            <a:ext cx="1213485" cy="1499870"/>
                          </a:xfrm>
                          <a:prstGeom prst="rect">
                            <a:avLst/>
                          </a:prstGeom>
                          <a:noFill/>
                        </pic:spPr>
                      </pic:pic>
                    </a:graphicData>
                  </a:graphic>
                </wp:inline>
              </w:drawing>
            </w:r>
          </w:p>
        </w:tc>
        <w:tc>
          <w:tcPr>
            <w:tcW w:w="2127" w:type="dxa"/>
            <w:tcBorders>
              <w:top w:val="single" w:sz="4" w:space="0" w:color="auto"/>
              <w:left w:val="single" w:sz="4" w:space="0" w:color="auto"/>
              <w:right w:val="single" w:sz="36"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BB09AC4" wp14:editId="712E4497">
                  <wp:extent cx="1072380" cy="1514475"/>
                  <wp:effectExtent l="0" t="0" r="0" b="0"/>
                  <wp:docPr id="1271" name="صورة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BEBA8EAE-BF5A-486C-A8C5-ECC9F3942E4B}">
                                <a14:imgProps xmlns:a14="http://schemas.microsoft.com/office/drawing/2010/main">
                                  <a14:imgLayer r:embed="rId64">
                                    <a14:imgEffect>
                                      <a14:brightnessContrast bright="4000"/>
                                    </a14:imgEffect>
                                  </a14:imgLayer>
                                </a14:imgProps>
                              </a:ext>
                              <a:ext uri="{28A0092B-C50C-407E-A947-70E740481C1C}">
                                <a14:useLocalDpi xmlns:a14="http://schemas.microsoft.com/office/drawing/2010/main" val="0"/>
                              </a:ext>
                            </a:extLst>
                          </a:blip>
                          <a:srcRect/>
                          <a:stretch>
                            <a:fillRect/>
                          </a:stretch>
                        </pic:blipFill>
                        <pic:spPr bwMode="auto">
                          <a:xfrm>
                            <a:off x="0" y="0"/>
                            <a:ext cx="1077536" cy="1521757"/>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688"/>
        </w:trPr>
        <w:tc>
          <w:tcPr>
            <w:tcW w:w="2144" w:type="dxa"/>
            <w:tcBorders>
              <w:top w:val="single" w:sz="4" w:space="0" w:color="0D0D0D" w:themeColor="text1" w:themeTint="F2"/>
              <w:left w:val="single" w:sz="36"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70A4A92" wp14:editId="00DB844E">
                  <wp:extent cx="1175657" cy="1560286"/>
                  <wp:effectExtent l="0" t="0" r="5715" b="1905"/>
                  <wp:docPr id="1272" name="صورة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BEBA8EAE-BF5A-486C-A8C5-ECC9F3942E4B}">
                                <a14:imgProps xmlns:a14="http://schemas.microsoft.com/office/drawing/2010/main">
                                  <a14:imgLayer r:embed="rId66">
                                    <a14:imgEffect>
                                      <a14:brightnessContrast bright="21000"/>
                                    </a14:imgEffect>
                                  </a14:imgLayer>
                                </a14:imgProps>
                              </a:ext>
                              <a:ext uri="{28A0092B-C50C-407E-A947-70E740481C1C}">
                                <a14:useLocalDpi xmlns:a14="http://schemas.microsoft.com/office/drawing/2010/main" val="0"/>
                              </a:ext>
                            </a:extLst>
                          </a:blip>
                          <a:srcRect/>
                          <a:stretch>
                            <a:fillRect/>
                          </a:stretch>
                        </pic:blipFill>
                        <pic:spPr bwMode="auto">
                          <a:xfrm>
                            <a:off x="0" y="0"/>
                            <a:ext cx="1176215" cy="1561027"/>
                          </a:xfrm>
                          <a:prstGeom prst="rect">
                            <a:avLst/>
                          </a:prstGeom>
                          <a:noFill/>
                        </pic:spPr>
                      </pic:pic>
                    </a:graphicData>
                  </a:graphic>
                </wp:inline>
              </w:drawing>
            </w:r>
          </w:p>
        </w:tc>
        <w:tc>
          <w:tcPr>
            <w:tcW w:w="2126"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06F5FD5" wp14:editId="4BBC2A66">
                  <wp:extent cx="1197282" cy="1628775"/>
                  <wp:effectExtent l="0" t="0" r="3175" b="0"/>
                  <wp:docPr id="1273" name="صورة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BEBA8EAE-BF5A-486C-A8C5-ECC9F3942E4B}">
                                <a14:imgProps xmlns:a14="http://schemas.microsoft.com/office/drawing/2010/main">
                                  <a14:imgLayer r:embed="rId6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98936" cy="1631025"/>
                          </a:xfrm>
                          <a:prstGeom prst="rect">
                            <a:avLst/>
                          </a:prstGeom>
                          <a:noFill/>
                        </pic:spPr>
                      </pic:pic>
                    </a:graphicData>
                  </a:graphic>
                </wp:inline>
              </w:drawing>
            </w:r>
          </w:p>
        </w:tc>
        <w:tc>
          <w:tcPr>
            <w:tcW w:w="1984"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CB35CFD" wp14:editId="58031D8A">
                  <wp:extent cx="1186636" cy="1657230"/>
                  <wp:effectExtent l="0" t="0" r="0" b="635"/>
                  <wp:docPr id="1274" name="صورة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BEBA8EAE-BF5A-486C-A8C5-ECC9F3942E4B}">
                                <a14:imgProps xmlns:a14="http://schemas.microsoft.com/office/drawing/2010/main">
                                  <a14:imgLayer r:embed="rId7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962" cy="1659082"/>
                          </a:xfrm>
                          <a:prstGeom prst="rect">
                            <a:avLst/>
                          </a:prstGeom>
                          <a:noFill/>
                        </pic:spPr>
                      </pic:pic>
                    </a:graphicData>
                  </a:graphic>
                </wp:inline>
              </w:drawing>
            </w:r>
          </w:p>
        </w:tc>
        <w:tc>
          <w:tcPr>
            <w:tcW w:w="2127" w:type="dxa"/>
            <w:tcBorders>
              <w:top w:val="single" w:sz="4" w:space="0" w:color="0D0D0D" w:themeColor="text1" w:themeTint="F2"/>
              <w:left w:val="single" w:sz="4" w:space="0" w:color="auto"/>
              <w:bottom w:val="single" w:sz="4" w:space="0" w:color="auto"/>
              <w:right w:val="single" w:sz="36"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A9129DA" wp14:editId="7DFF4730">
                  <wp:extent cx="1178093" cy="1665781"/>
                  <wp:effectExtent l="0" t="0" r="3175" b="0"/>
                  <wp:docPr id="1275" name="صورة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a:extLst>
                              <a:ext uri="{BEBA8EAE-BF5A-486C-A8C5-ECC9F3942E4B}">
                                <a14:imgProps xmlns:a14="http://schemas.microsoft.com/office/drawing/2010/main">
                                  <a14:imgLayer r:embed="rId72">
                                    <a14:imgEffect>
                                      <a14:brightnessContrast bright="24000"/>
                                    </a14:imgEffect>
                                  </a14:imgLayer>
                                </a14:imgProps>
                              </a:ext>
                              <a:ext uri="{28A0092B-C50C-407E-A947-70E740481C1C}">
                                <a14:useLocalDpi xmlns:a14="http://schemas.microsoft.com/office/drawing/2010/main" val="0"/>
                              </a:ext>
                            </a:extLst>
                          </a:blip>
                          <a:srcRect/>
                          <a:stretch>
                            <a:fillRect/>
                          </a:stretch>
                        </pic:blipFill>
                        <pic:spPr bwMode="auto">
                          <a:xfrm>
                            <a:off x="0" y="0"/>
                            <a:ext cx="1179120" cy="1667233"/>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829"/>
        </w:trPr>
        <w:tc>
          <w:tcPr>
            <w:tcW w:w="2144" w:type="dxa"/>
            <w:tcBorders>
              <w:top w:val="single" w:sz="4" w:space="0" w:color="auto"/>
              <w:left w:val="single" w:sz="36" w:space="0" w:color="auto"/>
              <w:bottom w:val="single" w:sz="36"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55B0914" wp14:editId="50781BDB">
                  <wp:extent cx="1139445" cy="1590675"/>
                  <wp:effectExtent l="0" t="0" r="3810" b="0"/>
                  <wp:docPr id="1276" name="صورة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extLst>
                              <a:ext uri="{BEBA8EAE-BF5A-486C-A8C5-ECC9F3942E4B}">
                                <a14:imgProps xmlns:a14="http://schemas.microsoft.com/office/drawing/2010/main">
                                  <a14:imgLayer r:embed="rId7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146385" cy="1600363"/>
                          </a:xfrm>
                          <a:prstGeom prst="rect">
                            <a:avLst/>
                          </a:prstGeom>
                          <a:noFill/>
                        </pic:spPr>
                      </pic:pic>
                    </a:graphicData>
                  </a:graphic>
                </wp:inline>
              </w:drawing>
            </w:r>
          </w:p>
        </w:tc>
        <w:tc>
          <w:tcPr>
            <w:tcW w:w="2126" w:type="dxa"/>
            <w:tcBorders>
              <w:top w:val="single" w:sz="4" w:space="0" w:color="auto"/>
              <w:left w:val="single" w:sz="4" w:space="0" w:color="auto"/>
              <w:bottom w:val="single" w:sz="36"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AD1875D" wp14:editId="4342B65A">
                  <wp:extent cx="1186695" cy="1590675"/>
                  <wp:effectExtent l="0" t="0" r="0" b="0"/>
                  <wp:docPr id="1277" name="صورة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extLst>
                              <a:ext uri="{BEBA8EAE-BF5A-486C-A8C5-ECC9F3942E4B}">
                                <a14:imgProps xmlns:a14="http://schemas.microsoft.com/office/drawing/2010/main">
                                  <a14:imgLayer r:embed="rId7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88962" cy="1593713"/>
                          </a:xfrm>
                          <a:prstGeom prst="rect">
                            <a:avLst/>
                          </a:prstGeom>
                          <a:noFill/>
                        </pic:spPr>
                      </pic:pic>
                    </a:graphicData>
                  </a:graphic>
                </wp:inline>
              </w:drawing>
            </w:r>
          </w:p>
        </w:tc>
        <w:tc>
          <w:tcPr>
            <w:tcW w:w="1984" w:type="dxa"/>
            <w:tcBorders>
              <w:top w:val="single" w:sz="4" w:space="0" w:color="auto"/>
              <w:left w:val="single" w:sz="4" w:space="0" w:color="auto"/>
              <w:bottom w:val="single" w:sz="36"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p>
        </w:tc>
        <w:tc>
          <w:tcPr>
            <w:tcW w:w="2127" w:type="dxa"/>
            <w:tcBorders>
              <w:top w:val="single" w:sz="4" w:space="0" w:color="auto"/>
              <w:left w:val="single" w:sz="4" w:space="0" w:color="auto"/>
              <w:bottom w:val="single" w:sz="36" w:space="0" w:color="auto"/>
              <w:right w:val="single" w:sz="36"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p>
        </w:tc>
      </w:tr>
    </w:tbl>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p>
    <w:p w:rsidR="00AF53DE" w:rsidRPr="00AF53DE" w:rsidRDefault="00AF53DE" w:rsidP="00AF53DE">
      <w:pPr>
        <w:shd w:val="clear" w:color="auto" w:fill="FFFFFF" w:themeFill="background1"/>
        <w:tabs>
          <w:tab w:val="left" w:pos="-1"/>
          <w:tab w:val="left" w:pos="7652"/>
          <w:tab w:val="left" w:pos="8533"/>
        </w:tabs>
        <w:spacing w:before="240"/>
        <w:ind w:left="-101"/>
        <w:rPr>
          <w:rFonts w:ascii="Simplified Arabic" w:hAnsi="Simplified Arabic" w:cs="Simplified Arabic"/>
          <w:b/>
          <w:bCs/>
          <w:sz w:val="36"/>
          <w:szCs w:val="36"/>
          <w:u w:val="single"/>
          <w:rtl/>
          <w:lang w:bidi="ar-IQ"/>
        </w:rPr>
      </w:pPr>
      <w:r w:rsidRPr="00AF53DE">
        <w:rPr>
          <w:rFonts w:ascii="Simplified Arabic" w:hAnsi="Simplified Arabic" w:cs="Simplified Arabic" w:hint="cs"/>
          <w:b/>
          <w:bCs/>
          <w:sz w:val="36"/>
          <w:szCs w:val="36"/>
          <w:u w:val="single"/>
          <w:rtl/>
          <w:lang w:bidi="ar-IQ"/>
        </w:rPr>
        <w:t>الـتوثـــيـق رقم ( 5 )/ التكريم والتقديــــــر:</w:t>
      </w:r>
    </w:p>
    <w:tbl>
      <w:tblPr>
        <w:tblStyle w:val="af"/>
        <w:tblpPr w:leftFromText="180" w:rightFromText="180" w:vertAnchor="text" w:horzAnchor="margin" w:tblpXSpec="center" w:tblpY="274"/>
        <w:tblOverlap w:val="never"/>
        <w:bidiVisual/>
        <w:tblW w:w="8619" w:type="dxa"/>
        <w:tblLayout w:type="fixed"/>
        <w:tblLook w:val="04A0" w:firstRow="1" w:lastRow="0" w:firstColumn="1" w:lastColumn="0" w:noHBand="0" w:noVBand="1"/>
      </w:tblPr>
      <w:tblGrid>
        <w:gridCol w:w="2408"/>
        <w:gridCol w:w="101"/>
        <w:gridCol w:w="466"/>
        <w:gridCol w:w="1558"/>
        <w:gridCol w:w="287"/>
        <w:gridCol w:w="847"/>
        <w:gridCol w:w="850"/>
        <w:gridCol w:w="259"/>
        <w:gridCol w:w="1843"/>
      </w:tblGrid>
      <w:tr w:rsidR="00AF53DE" w:rsidRPr="00AF53DE" w:rsidTr="000546AC">
        <w:trPr>
          <w:trHeight w:val="2599"/>
        </w:trPr>
        <w:tc>
          <w:tcPr>
            <w:tcW w:w="2408" w:type="dxa"/>
            <w:tcBorders>
              <w:top w:val="single" w:sz="18" w:space="0" w:color="auto"/>
              <w:left w:val="single" w:sz="18"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15A840B" wp14:editId="388882AC">
                  <wp:extent cx="1162050" cy="1414993"/>
                  <wp:effectExtent l="0" t="0" r="0" b="0"/>
                  <wp:docPr id="1278" name="صورة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BEBA8EAE-BF5A-486C-A8C5-ECC9F3942E4B}">
                                <a14:imgProps xmlns:a14="http://schemas.microsoft.com/office/drawing/2010/main">
                                  <a14:imgLayer r:embed="rId78">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65357" cy="1419019"/>
                          </a:xfrm>
                          <a:prstGeom prst="rect">
                            <a:avLst/>
                          </a:prstGeom>
                          <a:noFill/>
                        </pic:spPr>
                      </pic:pic>
                    </a:graphicData>
                  </a:graphic>
                </wp:inline>
              </w:drawing>
            </w:r>
          </w:p>
        </w:tc>
        <w:tc>
          <w:tcPr>
            <w:tcW w:w="2125" w:type="dxa"/>
            <w:gridSpan w:val="3"/>
            <w:tcBorders>
              <w:top w:val="single" w:sz="18" w:space="0" w:color="auto"/>
              <w:left w:val="single" w:sz="18"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809D0E1" wp14:editId="5B9F441E">
                  <wp:extent cx="1095104" cy="1362075"/>
                  <wp:effectExtent l="0" t="0" r="0" b="0"/>
                  <wp:docPr id="1279" name="صورة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a:extLst>
                              <a:ext uri="{BEBA8EAE-BF5A-486C-A8C5-ECC9F3942E4B}">
                                <a14:imgProps xmlns:a14="http://schemas.microsoft.com/office/drawing/2010/main">
                                  <a14:imgLayer r:embed="rId80">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095683" cy="1362796"/>
                          </a:xfrm>
                          <a:prstGeom prst="rect">
                            <a:avLst/>
                          </a:prstGeom>
                          <a:noFill/>
                        </pic:spPr>
                      </pic:pic>
                    </a:graphicData>
                  </a:graphic>
                </wp:inline>
              </w:drawing>
            </w:r>
          </w:p>
        </w:tc>
        <w:tc>
          <w:tcPr>
            <w:tcW w:w="1984" w:type="dxa"/>
            <w:gridSpan w:val="3"/>
            <w:tcBorders>
              <w:top w:val="single" w:sz="18"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80520D2" wp14:editId="47C8DDAC">
                  <wp:extent cx="1020532" cy="1371600"/>
                  <wp:effectExtent l="0" t="0" r="8255" b="0"/>
                  <wp:docPr id="1280" name="صورة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21357" cy="1372708"/>
                          </a:xfrm>
                          <a:prstGeom prst="rect">
                            <a:avLst/>
                          </a:prstGeom>
                          <a:noFill/>
                        </pic:spPr>
                      </pic:pic>
                    </a:graphicData>
                  </a:graphic>
                </wp:inline>
              </w:drawing>
            </w:r>
          </w:p>
        </w:tc>
        <w:tc>
          <w:tcPr>
            <w:tcW w:w="2102" w:type="dxa"/>
            <w:gridSpan w:val="2"/>
            <w:tcBorders>
              <w:top w:val="single" w:sz="18" w:space="0" w:color="auto"/>
              <w:left w:val="single" w:sz="4"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FECF0F6" wp14:editId="3FE519A2">
                  <wp:extent cx="1131534" cy="1371600"/>
                  <wp:effectExtent l="0" t="0" r="0" b="0"/>
                  <wp:docPr id="1281" name="صورة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extLst>
                              <a:ext uri="{BEBA8EAE-BF5A-486C-A8C5-ECC9F3942E4B}">
                                <a14:imgProps xmlns:a14="http://schemas.microsoft.com/office/drawing/2010/main">
                                  <a14:imgLayer r:embed="rId83">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31931" cy="1372081"/>
                          </a:xfrm>
                          <a:prstGeom prst="rect">
                            <a:avLst/>
                          </a:prstGeom>
                          <a:noFill/>
                        </pic:spPr>
                      </pic:pic>
                    </a:graphicData>
                  </a:graphic>
                </wp:inline>
              </w:drawing>
            </w:r>
          </w:p>
        </w:tc>
      </w:tr>
      <w:tr w:rsidR="00AF53DE" w:rsidRPr="00AF53DE" w:rsidTr="000546AC">
        <w:tblPrEx>
          <w:tblLook w:val="0000" w:firstRow="0" w:lastRow="0" w:firstColumn="0" w:lastColumn="0" w:noHBand="0" w:noVBand="0"/>
        </w:tblPrEx>
        <w:trPr>
          <w:trHeight w:val="2107"/>
        </w:trPr>
        <w:tc>
          <w:tcPr>
            <w:tcW w:w="2975" w:type="dxa"/>
            <w:gridSpan w:val="3"/>
            <w:tcBorders>
              <w:top w:val="single" w:sz="4" w:space="0" w:color="auto"/>
              <w:left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31536E3" wp14:editId="6FE796E7">
                  <wp:extent cx="1514098" cy="1044491"/>
                  <wp:effectExtent l="0" t="0" r="0" b="3810"/>
                  <wp:docPr id="1282" name="صورة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17907" cy="1047118"/>
                          </a:xfrm>
                          <a:prstGeom prst="rect">
                            <a:avLst/>
                          </a:prstGeom>
                          <a:noFill/>
                        </pic:spPr>
                      </pic:pic>
                    </a:graphicData>
                  </a:graphic>
                </wp:inline>
              </w:drawing>
            </w:r>
          </w:p>
        </w:tc>
        <w:tc>
          <w:tcPr>
            <w:tcW w:w="2692" w:type="dxa"/>
            <w:gridSpan w:val="3"/>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2950019" wp14:editId="49319360">
                  <wp:extent cx="1571625" cy="1052298"/>
                  <wp:effectExtent l="0" t="0" r="0" b="0"/>
                  <wp:docPr id="1283" name="صورة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2873" cy="1059829"/>
                          </a:xfrm>
                          <a:prstGeom prst="rect">
                            <a:avLst/>
                          </a:prstGeom>
                          <a:noFill/>
                        </pic:spPr>
                      </pic:pic>
                    </a:graphicData>
                  </a:graphic>
                </wp:inline>
              </w:drawing>
            </w:r>
          </w:p>
        </w:tc>
        <w:tc>
          <w:tcPr>
            <w:tcW w:w="2952" w:type="dxa"/>
            <w:gridSpan w:val="3"/>
            <w:tcBorders>
              <w:top w:val="single" w:sz="4" w:space="0" w:color="auto"/>
              <w:left w:val="single" w:sz="4"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DEFB0FB" wp14:editId="3F653E43">
                  <wp:extent cx="1590675" cy="1107984"/>
                  <wp:effectExtent l="0" t="0" r="0" b="0"/>
                  <wp:docPr id="1284" name="صورة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90675" cy="1107984"/>
                          </a:xfrm>
                          <a:prstGeom prst="rect">
                            <a:avLst/>
                          </a:prstGeom>
                          <a:noFill/>
                        </pic:spPr>
                      </pic:pic>
                    </a:graphicData>
                  </a:graphic>
                </wp:inline>
              </w:drawing>
            </w:r>
          </w:p>
        </w:tc>
      </w:tr>
      <w:tr w:rsidR="00AF53DE" w:rsidRPr="00AF53DE" w:rsidTr="000546AC">
        <w:tblPrEx>
          <w:tblLook w:val="0000" w:firstRow="0" w:lastRow="0" w:firstColumn="0" w:lastColumn="0" w:noHBand="0" w:noVBand="0"/>
        </w:tblPrEx>
        <w:trPr>
          <w:trHeight w:val="2137"/>
        </w:trPr>
        <w:tc>
          <w:tcPr>
            <w:tcW w:w="2975" w:type="dxa"/>
            <w:gridSpan w:val="3"/>
            <w:tcBorders>
              <w:top w:val="single" w:sz="4" w:space="0" w:color="0D0D0D" w:themeColor="text1" w:themeTint="F2"/>
              <w:left w:val="single" w:sz="18"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A126935" wp14:editId="1F5ADA11">
                  <wp:extent cx="1483578" cy="1008185"/>
                  <wp:effectExtent l="0" t="0" r="2540" b="1905"/>
                  <wp:docPr id="1285" name="صورة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83578" cy="1008185"/>
                          </a:xfrm>
                          <a:prstGeom prst="rect">
                            <a:avLst/>
                          </a:prstGeom>
                          <a:noFill/>
                        </pic:spPr>
                      </pic:pic>
                    </a:graphicData>
                  </a:graphic>
                </wp:inline>
              </w:drawing>
            </w:r>
          </w:p>
        </w:tc>
        <w:tc>
          <w:tcPr>
            <w:tcW w:w="2692" w:type="dxa"/>
            <w:gridSpan w:val="3"/>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B6C8069" wp14:editId="0C872BDE">
                  <wp:extent cx="1558956" cy="1056394"/>
                  <wp:effectExtent l="0" t="0" r="3175" b="0"/>
                  <wp:docPr id="1286" name="صورة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a:extLst>
                              <a:ext uri="{BEBA8EAE-BF5A-486C-A8C5-ECC9F3942E4B}">
                                <a14:imgProps xmlns:a14="http://schemas.microsoft.com/office/drawing/2010/main">
                                  <a14:imgLayer r:embed="rId89">
                                    <a14:imgEffect>
                                      <a14:brightnessContrast bright="-3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58603" cy="1056155"/>
                          </a:xfrm>
                          <a:prstGeom prst="rect">
                            <a:avLst/>
                          </a:prstGeom>
                          <a:noFill/>
                        </pic:spPr>
                      </pic:pic>
                    </a:graphicData>
                  </a:graphic>
                </wp:inline>
              </w:drawing>
            </w:r>
          </w:p>
        </w:tc>
        <w:tc>
          <w:tcPr>
            <w:tcW w:w="2952" w:type="dxa"/>
            <w:gridSpan w:val="3"/>
            <w:tcBorders>
              <w:top w:val="single" w:sz="4" w:space="0" w:color="0D0D0D" w:themeColor="text1" w:themeTint="F2"/>
              <w:left w:val="single" w:sz="4"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8AA9088" wp14:editId="027783AE">
                  <wp:extent cx="1666875" cy="1041797"/>
                  <wp:effectExtent l="0" t="0" r="0" b="6350"/>
                  <wp:docPr id="1287" name="صورة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66875" cy="1041797"/>
                          </a:xfrm>
                          <a:prstGeom prst="rect">
                            <a:avLst/>
                          </a:prstGeom>
                          <a:noFill/>
                        </pic:spPr>
                      </pic:pic>
                    </a:graphicData>
                  </a:graphic>
                </wp:inline>
              </w:drawing>
            </w:r>
          </w:p>
        </w:tc>
      </w:tr>
      <w:tr w:rsidR="00AF53DE" w:rsidRPr="00AF53DE" w:rsidTr="000546AC">
        <w:tblPrEx>
          <w:tblLook w:val="0000" w:firstRow="0" w:lastRow="0" w:firstColumn="0" w:lastColumn="0" w:noHBand="0" w:noVBand="0"/>
        </w:tblPrEx>
        <w:trPr>
          <w:trHeight w:val="1999"/>
        </w:trPr>
        <w:tc>
          <w:tcPr>
            <w:tcW w:w="2509" w:type="dxa"/>
            <w:gridSpan w:val="2"/>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E036E9F" wp14:editId="24B79D63">
                  <wp:extent cx="1102447" cy="750276"/>
                  <wp:effectExtent l="0" t="0" r="2540" b="0"/>
                  <wp:docPr id="1288" name="صورة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BEBA8EAE-BF5A-486C-A8C5-ECC9F3942E4B}">
                                <a14:imgProps xmlns:a14="http://schemas.microsoft.com/office/drawing/2010/main">
                                  <a14:imgLayer r:embed="rId92">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114054" cy="758175"/>
                          </a:xfrm>
                          <a:prstGeom prst="rect">
                            <a:avLst/>
                          </a:prstGeom>
                          <a:noFill/>
                        </pic:spPr>
                      </pic:pic>
                    </a:graphicData>
                  </a:graphic>
                </wp:inline>
              </w:drawing>
            </w:r>
          </w:p>
        </w:tc>
        <w:tc>
          <w:tcPr>
            <w:tcW w:w="2311" w:type="dxa"/>
            <w:gridSpan w:val="3"/>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31D9E5B" wp14:editId="1250D62A">
                  <wp:extent cx="1117404" cy="750276"/>
                  <wp:effectExtent l="0" t="0" r="6985" b="0"/>
                  <wp:docPr id="1289" name="صورة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3" cstate="print">
                            <a:extLst>
                              <a:ext uri="{BEBA8EAE-BF5A-486C-A8C5-ECC9F3942E4B}">
                                <a14:imgProps xmlns:a14="http://schemas.microsoft.com/office/drawing/2010/main">
                                  <a14:imgLayer r:embed="rId94">
                                    <a14:imgEffect>
                                      <a14:brightnessContrast bright="21000"/>
                                    </a14:imgEffect>
                                  </a14:imgLayer>
                                </a14:imgProps>
                              </a:ext>
                              <a:ext uri="{28A0092B-C50C-407E-A947-70E740481C1C}">
                                <a14:useLocalDpi xmlns:a14="http://schemas.microsoft.com/office/drawing/2010/main" val="0"/>
                              </a:ext>
                            </a:extLst>
                          </a:blip>
                          <a:srcRect/>
                          <a:stretch>
                            <a:fillRect/>
                          </a:stretch>
                        </pic:blipFill>
                        <pic:spPr bwMode="auto">
                          <a:xfrm>
                            <a:off x="0" y="0"/>
                            <a:ext cx="1112481" cy="746971"/>
                          </a:xfrm>
                          <a:prstGeom prst="rect">
                            <a:avLst/>
                          </a:prstGeom>
                          <a:noFill/>
                        </pic:spPr>
                      </pic:pic>
                    </a:graphicData>
                  </a:graphic>
                </wp:inline>
              </w:drawing>
            </w:r>
          </w:p>
        </w:tc>
        <w:tc>
          <w:tcPr>
            <w:tcW w:w="1956" w:type="dxa"/>
            <w:gridSpan w:val="3"/>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234B936" wp14:editId="7BB2300B">
                  <wp:extent cx="1062206" cy="750276"/>
                  <wp:effectExtent l="0" t="0" r="5080" b="0"/>
                  <wp:docPr id="1290" name="صورة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cstate="print">
                            <a:extLst>
                              <a:ext uri="{BEBA8EAE-BF5A-486C-A8C5-ECC9F3942E4B}">
                                <a14:imgProps xmlns:a14="http://schemas.microsoft.com/office/drawing/2010/main">
                                  <a14:imgLayer r:embed="rId96">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a:off x="0" y="0"/>
                            <a:ext cx="1070374" cy="756046"/>
                          </a:xfrm>
                          <a:prstGeom prst="rect">
                            <a:avLst/>
                          </a:prstGeom>
                          <a:noFill/>
                        </pic:spPr>
                      </pic:pic>
                    </a:graphicData>
                  </a:graphic>
                </wp:inline>
              </w:drawing>
            </w:r>
          </w:p>
        </w:tc>
        <w:tc>
          <w:tcPr>
            <w:tcW w:w="1843" w:type="dxa"/>
            <w:tcBorders>
              <w:top w:val="single" w:sz="4" w:space="0" w:color="auto"/>
              <w:left w:val="single" w:sz="4" w:space="0" w:color="auto"/>
              <w:bottom w:val="single" w:sz="4" w:space="0" w:color="auto"/>
              <w:right w:val="single" w:sz="18" w:space="0" w:color="auto"/>
            </w:tcBorders>
          </w:tcPr>
          <w:p w:rsidR="00AF53DE" w:rsidRPr="00AF53DE" w:rsidRDefault="000546AC"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7DEA179E" wp14:editId="189911E5">
                  <wp:extent cx="1024255" cy="768350"/>
                  <wp:effectExtent l="0" t="0" r="4445"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24255" cy="768350"/>
                          </a:xfrm>
                          <a:prstGeom prst="rect">
                            <a:avLst/>
                          </a:prstGeom>
                          <a:noFill/>
                        </pic:spPr>
                      </pic:pic>
                    </a:graphicData>
                  </a:graphic>
                </wp:inline>
              </w:drawing>
            </w:r>
          </w:p>
        </w:tc>
      </w:tr>
      <w:tr w:rsidR="00AF53DE" w:rsidRPr="00AF53DE" w:rsidTr="000546AC">
        <w:trPr>
          <w:trHeight w:val="2522"/>
        </w:trPr>
        <w:tc>
          <w:tcPr>
            <w:tcW w:w="2509" w:type="dxa"/>
            <w:gridSpan w:val="2"/>
            <w:tcBorders>
              <w:top w:val="single" w:sz="4" w:space="0" w:color="auto"/>
              <w:left w:val="single" w:sz="36"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3503DA8" wp14:editId="785A2A19">
                  <wp:extent cx="1133475" cy="1373866"/>
                  <wp:effectExtent l="0" t="0" r="0" b="0"/>
                  <wp:docPr id="1292" name="صورة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8">
                            <a:extLst>
                              <a:ext uri="{BEBA8EAE-BF5A-486C-A8C5-ECC9F3942E4B}">
                                <a14:imgProps xmlns:a14="http://schemas.microsoft.com/office/drawing/2010/main">
                                  <a14:imgLayer r:embed="rId99">
                                    <a14:imgEffect>
                                      <a14:brightnessContrast bright="83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1134933" cy="1375633"/>
                          </a:xfrm>
                          <a:prstGeom prst="rect">
                            <a:avLst/>
                          </a:prstGeom>
                          <a:noFill/>
                        </pic:spPr>
                      </pic:pic>
                    </a:graphicData>
                  </a:graphic>
                </wp:inline>
              </w:drawing>
            </w:r>
          </w:p>
        </w:tc>
        <w:tc>
          <w:tcPr>
            <w:tcW w:w="2311" w:type="dxa"/>
            <w:gridSpan w:val="3"/>
            <w:tcBorders>
              <w:top w:val="single" w:sz="4" w:space="0" w:color="auto"/>
              <w:left w:val="single" w:sz="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60DF9A5" wp14:editId="512EEC75">
                  <wp:extent cx="1097933" cy="1381125"/>
                  <wp:effectExtent l="0" t="0" r="6985" b="0"/>
                  <wp:docPr id="1293" name="صورة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0" cstate="print">
                            <a:extLst>
                              <a:ext uri="{BEBA8EAE-BF5A-486C-A8C5-ECC9F3942E4B}">
                                <a14:imgProps xmlns:a14="http://schemas.microsoft.com/office/drawing/2010/main">
                                  <a14:imgLayer r:embed="rId101">
                                    <a14:imgEffect>
                                      <a14:sharpenSoften amount="50000"/>
                                    </a14:imgEffect>
                                    <a14:imgEffect>
                                      <a14:colorTemperature colorTemp="11200"/>
                                    </a14:imgEffect>
                                    <a14:imgEffect>
                                      <a14:saturation sat="400000"/>
                                    </a14:imgEffect>
                                    <a14:imgEffect>
                                      <a14:brightnessContrast bright="55000" contrast="36000"/>
                                    </a14:imgEffect>
                                  </a14:imgLayer>
                                </a14:imgProps>
                              </a:ext>
                              <a:ext uri="{28A0092B-C50C-407E-A947-70E740481C1C}">
                                <a14:useLocalDpi xmlns:a14="http://schemas.microsoft.com/office/drawing/2010/main" val="0"/>
                              </a:ext>
                            </a:extLst>
                          </a:blip>
                          <a:srcRect/>
                          <a:stretch>
                            <a:fillRect/>
                          </a:stretch>
                        </pic:blipFill>
                        <pic:spPr bwMode="auto">
                          <a:xfrm>
                            <a:off x="0" y="0"/>
                            <a:ext cx="1096306" cy="1379079"/>
                          </a:xfrm>
                          <a:prstGeom prst="rect">
                            <a:avLst/>
                          </a:prstGeom>
                          <a:noFill/>
                        </pic:spPr>
                      </pic:pic>
                    </a:graphicData>
                  </a:graphic>
                </wp:inline>
              </w:drawing>
            </w:r>
          </w:p>
        </w:tc>
        <w:tc>
          <w:tcPr>
            <w:tcW w:w="1956" w:type="dxa"/>
            <w:gridSpan w:val="3"/>
            <w:tcBorders>
              <w:top w:val="single" w:sz="4" w:space="0" w:color="auto"/>
              <w:left w:val="single" w:sz="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0322337" wp14:editId="6E7DBF3B">
                  <wp:extent cx="1019175" cy="1362879"/>
                  <wp:effectExtent l="0" t="0" r="0" b="8890"/>
                  <wp:docPr id="1294" name="صورة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BEBA8EAE-BF5A-486C-A8C5-ECC9F3942E4B}">
                                <a14:imgProps xmlns:a14="http://schemas.microsoft.com/office/drawing/2010/main">
                                  <a14:imgLayer r:embed="rId103">
                                    <a14:imgEffect>
                                      <a14:sharpenSoften amount="50000"/>
                                    </a14:imgEffect>
                                    <a14:imgEffect>
                                      <a14:brightnessContrast bright="26000"/>
                                    </a14:imgEffect>
                                  </a14:imgLayer>
                                </a14:imgProps>
                              </a:ext>
                              <a:ext uri="{28A0092B-C50C-407E-A947-70E740481C1C}">
                                <a14:useLocalDpi xmlns:a14="http://schemas.microsoft.com/office/drawing/2010/main" val="0"/>
                              </a:ext>
                            </a:extLst>
                          </a:blip>
                          <a:srcRect/>
                          <a:stretch>
                            <a:fillRect/>
                          </a:stretch>
                        </pic:blipFill>
                        <pic:spPr bwMode="auto">
                          <a:xfrm>
                            <a:off x="0" y="0"/>
                            <a:ext cx="1020963" cy="1365270"/>
                          </a:xfrm>
                          <a:prstGeom prst="rect">
                            <a:avLst/>
                          </a:prstGeom>
                          <a:noFill/>
                        </pic:spPr>
                      </pic:pic>
                    </a:graphicData>
                  </a:graphic>
                </wp:inline>
              </w:drawing>
            </w:r>
          </w:p>
        </w:tc>
        <w:tc>
          <w:tcPr>
            <w:tcW w:w="1843" w:type="dxa"/>
            <w:tcBorders>
              <w:top w:val="single" w:sz="4" w:space="0" w:color="auto"/>
              <w:left w:val="single" w:sz="4" w:space="0" w:color="auto"/>
              <w:bottom w:val="single" w:sz="18" w:space="0" w:color="auto"/>
              <w:right w:val="single" w:sz="4" w:space="0" w:color="auto"/>
            </w:tcBorders>
          </w:tcPr>
          <w:p w:rsidR="00AF53DE" w:rsidRPr="00AF53DE" w:rsidRDefault="000546AC"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91E3ADC" wp14:editId="47C4F0A6">
                  <wp:extent cx="1005840" cy="1359535"/>
                  <wp:effectExtent l="0" t="0" r="381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05840" cy="1359535"/>
                          </a:xfrm>
                          <a:prstGeom prst="rect">
                            <a:avLst/>
                          </a:prstGeom>
                          <a:noFill/>
                        </pic:spPr>
                      </pic:pic>
                    </a:graphicData>
                  </a:graphic>
                </wp:inline>
              </w:drawing>
            </w:r>
          </w:p>
        </w:tc>
      </w:tr>
    </w:tbl>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lastRenderedPageBreak/>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r w:rsidRPr="00AF53DE">
        <w:rPr>
          <w:rFonts w:ascii="Simplified Arabic" w:hAnsi="Simplified Arabic" w:cs="Simplified Arabic" w:hint="cs"/>
          <w:b/>
          <w:bCs/>
          <w:sz w:val="40"/>
          <w:szCs w:val="40"/>
          <w:u w:val="single"/>
          <w:rtl/>
          <w:lang w:bidi="ar-IQ"/>
        </w:rPr>
        <w:t>الـتوثـــيـق رقم (6)/عناوين الكتب المنشورة</w:t>
      </w:r>
      <w:r w:rsidRPr="00AF53DE">
        <w:rPr>
          <w:rFonts w:ascii="Simplified Arabic" w:hAnsi="Simplified Arabic" w:cs="Simplified Arabic"/>
          <w:b/>
          <w:bCs/>
          <w:sz w:val="40"/>
          <w:szCs w:val="40"/>
          <w:u w:val="single"/>
          <w:rtl/>
          <w:lang w:bidi="ar-IQ"/>
        </w:rPr>
        <w:t xml:space="preserve"> </w:t>
      </w:r>
      <w:r w:rsidRPr="00AF53DE">
        <w:rPr>
          <w:rFonts w:ascii="Simplified Arabic" w:hAnsi="Simplified Arabic" w:cs="Simplified Arabic" w:hint="cs"/>
          <w:b/>
          <w:bCs/>
          <w:sz w:val="40"/>
          <w:szCs w:val="40"/>
          <w:u w:val="single"/>
          <w:rtl/>
          <w:lang w:bidi="ar-IQ"/>
        </w:rPr>
        <w:t>ورقيـــا:</w:t>
      </w:r>
    </w:p>
    <w:tbl>
      <w:tblPr>
        <w:tblStyle w:val="af"/>
        <w:tblpPr w:leftFromText="180" w:rightFromText="180" w:vertAnchor="text" w:horzAnchor="margin" w:tblpXSpec="center" w:tblpY="274"/>
        <w:tblOverlap w:val="never"/>
        <w:bidiVisual/>
        <w:tblW w:w="0" w:type="auto"/>
        <w:tblInd w:w="282" w:type="dxa"/>
        <w:tblLayout w:type="fixed"/>
        <w:tblLook w:val="04A0" w:firstRow="1" w:lastRow="0" w:firstColumn="1" w:lastColumn="0" w:noHBand="0" w:noVBand="1"/>
      </w:tblPr>
      <w:tblGrid>
        <w:gridCol w:w="1715"/>
        <w:gridCol w:w="1698"/>
        <w:gridCol w:w="1557"/>
        <w:gridCol w:w="1836"/>
        <w:gridCol w:w="1560"/>
      </w:tblGrid>
      <w:tr w:rsidR="00AF53DE" w:rsidRPr="00AF53DE" w:rsidTr="00D16C4F">
        <w:trPr>
          <w:trHeight w:val="890"/>
        </w:trPr>
        <w:tc>
          <w:tcPr>
            <w:tcW w:w="1715" w:type="dxa"/>
            <w:tcBorders>
              <w:top w:val="single" w:sz="18" w:space="0" w:color="auto"/>
              <w:left w:val="single" w:sz="18"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950EB44" wp14:editId="605E7D2C">
                  <wp:extent cx="799846" cy="1170390"/>
                  <wp:effectExtent l="0" t="0" r="635" b="0"/>
                  <wp:docPr id="1296" name="صورة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01525" cy="1172848"/>
                          </a:xfrm>
                          <a:prstGeom prst="rect">
                            <a:avLst/>
                          </a:prstGeom>
                          <a:noFill/>
                        </pic:spPr>
                      </pic:pic>
                    </a:graphicData>
                  </a:graphic>
                </wp:inline>
              </w:drawing>
            </w:r>
          </w:p>
        </w:tc>
        <w:tc>
          <w:tcPr>
            <w:tcW w:w="1698" w:type="dxa"/>
            <w:tcBorders>
              <w:top w:val="single" w:sz="18"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3F4E949" wp14:editId="05A6695E">
                  <wp:extent cx="847725" cy="1142293"/>
                  <wp:effectExtent l="0" t="0" r="0" b="1270"/>
                  <wp:docPr id="1297" name="صورة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BEBA8EAE-BF5A-486C-A8C5-ECC9F3942E4B}">
                                <a14:imgProps xmlns:a14="http://schemas.microsoft.com/office/drawing/2010/main">
                                  <a14:imgLayer r:embed="rId107">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850845" cy="1146497"/>
                          </a:xfrm>
                          <a:prstGeom prst="rect">
                            <a:avLst/>
                          </a:prstGeom>
                          <a:noFill/>
                        </pic:spPr>
                      </pic:pic>
                    </a:graphicData>
                  </a:graphic>
                </wp:inline>
              </w:drawing>
            </w:r>
          </w:p>
        </w:tc>
        <w:tc>
          <w:tcPr>
            <w:tcW w:w="1557" w:type="dxa"/>
            <w:tcBorders>
              <w:top w:val="single" w:sz="18"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C24F870" wp14:editId="115BD0DC">
                  <wp:extent cx="792964" cy="1093623"/>
                  <wp:effectExtent l="0" t="0" r="7620" b="0"/>
                  <wp:docPr id="1298" name="صورة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94355" cy="1095542"/>
                          </a:xfrm>
                          <a:prstGeom prst="rect">
                            <a:avLst/>
                          </a:prstGeom>
                          <a:noFill/>
                        </pic:spPr>
                      </pic:pic>
                    </a:graphicData>
                  </a:graphic>
                </wp:inline>
              </w:drawing>
            </w:r>
          </w:p>
        </w:tc>
        <w:tc>
          <w:tcPr>
            <w:tcW w:w="1836" w:type="dxa"/>
            <w:tcBorders>
              <w:top w:val="single" w:sz="18"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A68382E" wp14:editId="5B3FEF49">
                  <wp:extent cx="796663" cy="1026368"/>
                  <wp:effectExtent l="76200" t="76200" r="137160" b="135890"/>
                  <wp:docPr id="1299" name="صورة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BEBA8EAE-BF5A-486C-A8C5-ECC9F3942E4B}">
                                <a14:imgProps xmlns:a14="http://schemas.microsoft.com/office/drawing/2010/main">
                                  <a14:imgLayer r:embed="rId110">
                                    <a14:imgEffect>
                                      <a14:brightnessContrast bright="22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796663" cy="10263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560" w:type="dxa"/>
            <w:tcBorders>
              <w:top w:val="single" w:sz="18" w:space="0" w:color="auto"/>
              <w:left w:val="single" w:sz="4"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ECBB4A9" wp14:editId="27DE9BE0">
                  <wp:extent cx="781050" cy="1109736"/>
                  <wp:effectExtent l="0" t="0" r="0" b="0"/>
                  <wp:docPr id="1300" name="صورة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85784" cy="1116462"/>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794"/>
        </w:trPr>
        <w:tc>
          <w:tcPr>
            <w:tcW w:w="1715" w:type="dxa"/>
            <w:tcBorders>
              <w:top w:val="single" w:sz="4" w:space="0" w:color="auto"/>
              <w:left w:val="single" w:sz="18"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20EAA1B" wp14:editId="27A09D76">
                  <wp:extent cx="749935" cy="1030605"/>
                  <wp:effectExtent l="0" t="0" r="0" b="0"/>
                  <wp:docPr id="1301" name="صورة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extLst>
                              <a:ext uri="{BEBA8EAE-BF5A-486C-A8C5-ECC9F3942E4B}">
                                <a14:imgProps xmlns:a14="http://schemas.microsoft.com/office/drawing/2010/main">
                                  <a14:imgLayer r:embed="rId113">
                                    <a14:imgEffect>
                                      <a14:brightnessContrast bright="5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49935" cy="1030605"/>
                          </a:xfrm>
                          <a:prstGeom prst="rect">
                            <a:avLst/>
                          </a:prstGeom>
                          <a:noFill/>
                        </pic:spPr>
                      </pic:pic>
                    </a:graphicData>
                  </a:graphic>
                </wp:inline>
              </w:drawing>
            </w:r>
          </w:p>
        </w:tc>
        <w:tc>
          <w:tcPr>
            <w:tcW w:w="1698" w:type="dxa"/>
            <w:tcBorders>
              <w:top w:val="single" w:sz="4" w:space="0" w:color="auto"/>
              <w:left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7C56E90" wp14:editId="4C2F7B14">
                  <wp:extent cx="768350" cy="1048385"/>
                  <wp:effectExtent l="0" t="0" r="0" b="0"/>
                  <wp:docPr id="1302" name="صورة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BEBA8EAE-BF5A-486C-A8C5-ECC9F3942E4B}">
                                <a14:imgProps xmlns:a14="http://schemas.microsoft.com/office/drawing/2010/main">
                                  <a14:imgLayer r:embed="rId1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768350" cy="1048385"/>
                          </a:xfrm>
                          <a:prstGeom prst="rect">
                            <a:avLst/>
                          </a:prstGeom>
                          <a:noFill/>
                        </pic:spPr>
                      </pic:pic>
                    </a:graphicData>
                  </a:graphic>
                </wp:inline>
              </w:drawing>
            </w:r>
          </w:p>
        </w:tc>
        <w:tc>
          <w:tcPr>
            <w:tcW w:w="1557" w:type="dxa"/>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4919644" wp14:editId="703E8D09">
                  <wp:extent cx="840503" cy="1009650"/>
                  <wp:effectExtent l="0" t="0" r="0" b="0"/>
                  <wp:docPr id="1303" name="صورة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BEBA8EAE-BF5A-486C-A8C5-ECC9F3942E4B}">
                                <a14:imgProps xmlns:a14="http://schemas.microsoft.com/office/drawing/2010/main">
                                  <a14:imgLayer r:embed="rId117">
                                    <a14:imgEffect>
                                      <a14:brightnessContrast bright="2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41047" cy="1010303"/>
                          </a:xfrm>
                          <a:prstGeom prst="rect">
                            <a:avLst/>
                          </a:prstGeom>
                          <a:noFill/>
                        </pic:spPr>
                      </pic:pic>
                    </a:graphicData>
                  </a:graphic>
                </wp:inline>
              </w:drawing>
            </w:r>
          </w:p>
        </w:tc>
        <w:tc>
          <w:tcPr>
            <w:tcW w:w="1836" w:type="dxa"/>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AB58669" wp14:editId="10F2329A">
                  <wp:extent cx="822371" cy="1009650"/>
                  <wp:effectExtent l="0" t="0" r="0" b="0"/>
                  <wp:docPr id="1304" name="صورة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extLst>
                              <a:ext uri="{BEBA8EAE-BF5A-486C-A8C5-ECC9F3942E4B}">
                                <a14:imgProps xmlns:a14="http://schemas.microsoft.com/office/drawing/2010/main">
                                  <a14:imgLayer r:embed="rId119">
                                    <a14:imgEffect>
                                      <a14:brightnessContrast contrast="25000"/>
                                    </a14:imgEffect>
                                  </a14:imgLayer>
                                </a14:imgProps>
                              </a:ext>
                              <a:ext uri="{28A0092B-C50C-407E-A947-70E740481C1C}">
                                <a14:useLocalDpi xmlns:a14="http://schemas.microsoft.com/office/drawing/2010/main" val="0"/>
                              </a:ext>
                            </a:extLst>
                          </a:blip>
                          <a:srcRect/>
                          <a:stretch>
                            <a:fillRect/>
                          </a:stretch>
                        </pic:blipFill>
                        <pic:spPr bwMode="auto">
                          <a:xfrm>
                            <a:off x="0" y="0"/>
                            <a:ext cx="821890" cy="1009060"/>
                          </a:xfrm>
                          <a:prstGeom prst="rect">
                            <a:avLst/>
                          </a:prstGeom>
                          <a:noFill/>
                        </pic:spPr>
                      </pic:pic>
                    </a:graphicData>
                  </a:graphic>
                </wp:inline>
              </w:drawing>
            </w:r>
          </w:p>
        </w:tc>
        <w:tc>
          <w:tcPr>
            <w:tcW w:w="1560" w:type="dxa"/>
            <w:tcBorders>
              <w:top w:val="single" w:sz="4" w:space="0" w:color="auto"/>
              <w:left w:val="single" w:sz="4" w:space="0" w:color="auto"/>
              <w:right w:val="single" w:sz="18"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68C0A39" wp14:editId="3571031A">
                  <wp:extent cx="793891" cy="1023970"/>
                  <wp:effectExtent l="0" t="0" r="6350" b="5080"/>
                  <wp:docPr id="1305" name="صورة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a:extLst>
                              <a:ext uri="{BEBA8EAE-BF5A-486C-A8C5-ECC9F3942E4B}">
                                <a14:imgProps xmlns:a14="http://schemas.microsoft.com/office/drawing/2010/main">
                                  <a14:imgLayer r:embed="rId121">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796898" cy="1027849"/>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803"/>
        </w:trPr>
        <w:tc>
          <w:tcPr>
            <w:tcW w:w="1715" w:type="dxa"/>
            <w:tcBorders>
              <w:top w:val="single" w:sz="4" w:space="0" w:color="0D0D0D" w:themeColor="text1" w:themeTint="F2"/>
              <w:left w:val="single" w:sz="18"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B90C07B" wp14:editId="0B3505D4">
                  <wp:extent cx="756285" cy="1109345"/>
                  <wp:effectExtent l="0" t="0" r="5715" b="0"/>
                  <wp:docPr id="1306" name="صورة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56285" cy="1109345"/>
                          </a:xfrm>
                          <a:prstGeom prst="rect">
                            <a:avLst/>
                          </a:prstGeom>
                          <a:noFill/>
                        </pic:spPr>
                      </pic:pic>
                    </a:graphicData>
                  </a:graphic>
                </wp:inline>
              </w:drawing>
            </w:r>
          </w:p>
        </w:tc>
        <w:tc>
          <w:tcPr>
            <w:tcW w:w="1698" w:type="dxa"/>
            <w:tcBorders>
              <w:top w:val="single" w:sz="4" w:space="0" w:color="0D0D0D" w:themeColor="text1" w:themeTint="F2"/>
              <w:left w:val="single" w:sz="18"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C2D5303" wp14:editId="41D64805">
                  <wp:extent cx="785919" cy="1095375"/>
                  <wp:effectExtent l="0" t="0" r="0" b="0"/>
                  <wp:docPr id="1307" name="صورة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87300" cy="1097300"/>
                          </a:xfrm>
                          <a:prstGeom prst="rect">
                            <a:avLst/>
                          </a:prstGeom>
                          <a:noFill/>
                        </pic:spPr>
                      </pic:pic>
                    </a:graphicData>
                  </a:graphic>
                </wp:inline>
              </w:drawing>
            </w:r>
          </w:p>
        </w:tc>
        <w:tc>
          <w:tcPr>
            <w:tcW w:w="1557"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495CEEB" wp14:editId="122FE4D1">
                  <wp:extent cx="810895" cy="1164590"/>
                  <wp:effectExtent l="0" t="0" r="8255" b="0"/>
                  <wp:docPr id="1308" name="صورة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10895" cy="1164590"/>
                          </a:xfrm>
                          <a:prstGeom prst="rect">
                            <a:avLst/>
                          </a:prstGeom>
                          <a:noFill/>
                        </pic:spPr>
                      </pic:pic>
                    </a:graphicData>
                  </a:graphic>
                </wp:inline>
              </w:drawing>
            </w:r>
          </w:p>
        </w:tc>
        <w:tc>
          <w:tcPr>
            <w:tcW w:w="1836"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269D86D" wp14:editId="41A0B7C5">
                  <wp:extent cx="781050" cy="1095225"/>
                  <wp:effectExtent l="0" t="0" r="0" b="0"/>
                  <wp:docPr id="1309" name="صورة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BEBA8EAE-BF5A-486C-A8C5-ECC9F3942E4B}">
                                <a14:imgProps xmlns:a14="http://schemas.microsoft.com/office/drawing/2010/main">
                                  <a14:imgLayer r:embed="rId126">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781050" cy="1095225"/>
                          </a:xfrm>
                          <a:prstGeom prst="rect">
                            <a:avLst/>
                          </a:prstGeom>
                          <a:noFill/>
                        </pic:spPr>
                      </pic:pic>
                    </a:graphicData>
                  </a:graphic>
                </wp:inline>
              </w:drawing>
            </w:r>
          </w:p>
        </w:tc>
        <w:tc>
          <w:tcPr>
            <w:tcW w:w="1560" w:type="dxa"/>
            <w:tcBorders>
              <w:top w:val="single" w:sz="4" w:space="0" w:color="0D0D0D" w:themeColor="text1" w:themeTint="F2"/>
              <w:left w:val="single" w:sz="4" w:space="0" w:color="auto"/>
              <w:bottom w:val="single" w:sz="4" w:space="0" w:color="auto"/>
              <w:right w:val="single" w:sz="18"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DB6E92A" wp14:editId="7D1BDFF9">
                  <wp:extent cx="838200" cy="1169956"/>
                  <wp:effectExtent l="0" t="0" r="0" b="0"/>
                  <wp:docPr id="1310" name="صورة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37549" cy="1169047"/>
                          </a:xfrm>
                          <a:prstGeom prst="rect">
                            <a:avLst/>
                          </a:prstGeom>
                          <a:noFill/>
                        </pic:spPr>
                      </pic:pic>
                    </a:graphicData>
                  </a:graphic>
                </wp:inline>
              </w:drawing>
            </w:r>
          </w:p>
        </w:tc>
      </w:tr>
      <w:tr w:rsidR="00AF53DE" w:rsidRPr="00AF53DE" w:rsidTr="00D16C4F">
        <w:trPr>
          <w:trHeight w:val="868"/>
        </w:trPr>
        <w:tc>
          <w:tcPr>
            <w:tcW w:w="1715" w:type="dxa"/>
            <w:tcBorders>
              <w:top w:val="single" w:sz="4" w:space="0" w:color="auto"/>
              <w:left w:val="single" w:sz="18"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16C4CFE" wp14:editId="22D277BA">
                  <wp:extent cx="776859" cy="1091081"/>
                  <wp:effectExtent l="0" t="0" r="4445" b="0"/>
                  <wp:docPr id="1311" name="صورة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76859" cy="1091081"/>
                          </a:xfrm>
                          <a:prstGeom prst="rect">
                            <a:avLst/>
                          </a:prstGeom>
                          <a:noFill/>
                        </pic:spPr>
                      </pic:pic>
                    </a:graphicData>
                  </a:graphic>
                </wp:inline>
              </w:drawing>
            </w:r>
          </w:p>
        </w:tc>
        <w:tc>
          <w:tcPr>
            <w:tcW w:w="1698" w:type="dxa"/>
            <w:tcBorders>
              <w:top w:val="single" w:sz="4" w:space="0" w:color="auto"/>
              <w:left w:val="single" w:sz="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F47F109" wp14:editId="05F6D7A4">
                  <wp:extent cx="863326" cy="1055391"/>
                  <wp:effectExtent l="0" t="0" r="0" b="0"/>
                  <wp:docPr id="1312" name="صورة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BEBA8EAE-BF5A-486C-A8C5-ECC9F3942E4B}">
                                <a14:imgProps xmlns:a14="http://schemas.microsoft.com/office/drawing/2010/main">
                                  <a14:imgLayer r:embed="rId130">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863326" cy="1055391"/>
                          </a:xfrm>
                          <a:prstGeom prst="rect">
                            <a:avLst/>
                          </a:prstGeom>
                          <a:noFill/>
                        </pic:spPr>
                      </pic:pic>
                    </a:graphicData>
                  </a:graphic>
                </wp:inline>
              </w:drawing>
            </w:r>
          </w:p>
        </w:tc>
        <w:tc>
          <w:tcPr>
            <w:tcW w:w="1557" w:type="dxa"/>
            <w:tcBorders>
              <w:top w:val="single" w:sz="4" w:space="0" w:color="auto"/>
              <w:left w:val="single" w:sz="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9BB5B4F" wp14:editId="53AAD065">
                  <wp:extent cx="790575" cy="1063584"/>
                  <wp:effectExtent l="0" t="0" r="0" b="3810"/>
                  <wp:docPr id="1313" name="صورة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91960" cy="1065448"/>
                          </a:xfrm>
                          <a:prstGeom prst="rect">
                            <a:avLst/>
                          </a:prstGeom>
                          <a:noFill/>
                        </pic:spPr>
                      </pic:pic>
                    </a:graphicData>
                  </a:graphic>
                </wp:inline>
              </w:drawing>
            </w:r>
          </w:p>
        </w:tc>
        <w:tc>
          <w:tcPr>
            <w:tcW w:w="1836" w:type="dxa"/>
            <w:tcBorders>
              <w:top w:val="single" w:sz="4" w:space="0" w:color="auto"/>
              <w:left w:val="single" w:sz="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B09A5B4" wp14:editId="1C26E3A1">
                  <wp:extent cx="787327" cy="1038225"/>
                  <wp:effectExtent l="0" t="0" r="0" b="0"/>
                  <wp:docPr id="1314" name="صورة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a:extLst>
                              <a:ext uri="{BEBA8EAE-BF5A-486C-A8C5-ECC9F3942E4B}">
                                <a14:imgProps xmlns:a14="http://schemas.microsoft.com/office/drawing/2010/main">
                                  <a14:imgLayer r:embed="rId133">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790458" cy="1042354"/>
                          </a:xfrm>
                          <a:prstGeom prst="rect">
                            <a:avLst/>
                          </a:prstGeom>
                          <a:noFill/>
                        </pic:spPr>
                      </pic:pic>
                    </a:graphicData>
                  </a:graphic>
                </wp:inline>
              </w:drawing>
            </w:r>
          </w:p>
        </w:tc>
        <w:tc>
          <w:tcPr>
            <w:tcW w:w="1560" w:type="dxa"/>
            <w:tcBorders>
              <w:top w:val="single" w:sz="4" w:space="0" w:color="auto"/>
              <w:left w:val="single" w:sz="4" w:space="0" w:color="auto"/>
              <w:bottom w:val="single" w:sz="18" w:space="0" w:color="auto"/>
              <w:right w:val="single" w:sz="18"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p>
        </w:tc>
      </w:tr>
    </w:tbl>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r w:rsidRPr="00AF53DE">
        <w:rPr>
          <w:rFonts w:ascii="Simplified Arabic" w:hAnsi="Simplified Arabic" w:cs="Simplified Arabic" w:hint="cs"/>
          <w:b/>
          <w:bCs/>
          <w:sz w:val="40"/>
          <w:szCs w:val="40"/>
          <w:u w:val="single"/>
          <w:rtl/>
          <w:lang w:bidi="ar-IQ"/>
        </w:rPr>
        <w:t>الـتوثـــيـق رقم (7)/عناوين الكتب المنشورة</w:t>
      </w:r>
      <w:r w:rsidRPr="00AF53DE">
        <w:rPr>
          <w:rFonts w:ascii="Simplified Arabic" w:hAnsi="Simplified Arabic" w:cs="Simplified Arabic"/>
          <w:b/>
          <w:bCs/>
          <w:sz w:val="40"/>
          <w:szCs w:val="40"/>
          <w:u w:val="single"/>
          <w:rtl/>
          <w:lang w:bidi="ar-IQ"/>
        </w:rPr>
        <w:t xml:space="preserve"> إ</w:t>
      </w:r>
      <w:r w:rsidRPr="00AF53DE">
        <w:rPr>
          <w:rFonts w:ascii="Simplified Arabic" w:hAnsi="Simplified Arabic" w:cs="Simplified Arabic" w:hint="cs"/>
          <w:b/>
          <w:bCs/>
          <w:sz w:val="40"/>
          <w:szCs w:val="40"/>
          <w:u w:val="single"/>
          <w:rtl/>
          <w:lang w:bidi="ar-IQ"/>
        </w:rPr>
        <w:t>لــكترونيـــــا:</w:t>
      </w:r>
    </w:p>
    <w:tbl>
      <w:tblPr>
        <w:tblStyle w:val="af"/>
        <w:tblpPr w:leftFromText="180" w:rightFromText="180" w:vertAnchor="text" w:horzAnchor="margin" w:tblpXSpec="center" w:tblpY="274"/>
        <w:tblOverlap w:val="never"/>
        <w:bidiVisual/>
        <w:tblW w:w="8381" w:type="dxa"/>
        <w:tblLayout w:type="fixed"/>
        <w:tblLook w:val="04A0" w:firstRow="1" w:lastRow="0" w:firstColumn="1" w:lastColumn="0" w:noHBand="0" w:noVBand="1"/>
      </w:tblPr>
      <w:tblGrid>
        <w:gridCol w:w="1577"/>
        <w:gridCol w:w="1559"/>
        <w:gridCol w:w="1559"/>
        <w:gridCol w:w="16"/>
        <w:gridCol w:w="1685"/>
        <w:gridCol w:w="1985"/>
      </w:tblGrid>
      <w:tr w:rsidR="00AF53DE" w:rsidRPr="00AF53DE" w:rsidTr="00D16C4F">
        <w:trPr>
          <w:trHeight w:val="1753"/>
        </w:trPr>
        <w:tc>
          <w:tcPr>
            <w:tcW w:w="1577" w:type="dxa"/>
            <w:tcBorders>
              <w:top w:val="single" w:sz="24" w:space="0" w:color="auto"/>
              <w:left w:val="single" w:sz="24" w:space="0" w:color="auto"/>
              <w:bottom w:val="single" w:sz="18"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AF746EC" wp14:editId="1B687E63">
                  <wp:extent cx="890270" cy="1164590"/>
                  <wp:effectExtent l="57150" t="38100" r="62230" b="73660"/>
                  <wp:docPr id="1315" name="صورة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a:extLst>
                              <a:ext uri="{BEBA8EAE-BF5A-486C-A8C5-ECC9F3942E4B}">
                                <a14:imgProps xmlns:a14="http://schemas.microsoft.com/office/drawing/2010/main">
                                  <a14:imgLayer r:embed="rId135">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90270" cy="116459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2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2C56DB7" wp14:editId="3B0EBF7A">
                  <wp:extent cx="841375" cy="1158240"/>
                  <wp:effectExtent l="57150" t="38100" r="53975" b="80010"/>
                  <wp:docPr id="1316" name="صورة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6">
                            <a:extLst>
                              <a:ext uri="{BEBA8EAE-BF5A-486C-A8C5-ECC9F3942E4B}">
                                <a14:imgProps xmlns:a14="http://schemas.microsoft.com/office/drawing/2010/main">
                                  <a14:imgLayer r:embed="rId137">
                                    <a14:imgEffect>
                                      <a14:colorTemperature colorTemp="112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841375" cy="115824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2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FD4756D" wp14:editId="54A9A2B9">
                  <wp:extent cx="780415" cy="1097280"/>
                  <wp:effectExtent l="76200" t="38100" r="95885" b="121920"/>
                  <wp:docPr id="1317" name="صورة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80415" cy="109728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701" w:type="dxa"/>
            <w:gridSpan w:val="2"/>
            <w:tcBorders>
              <w:top w:val="single" w:sz="2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AD48208" wp14:editId="158D12D3">
                  <wp:extent cx="852777" cy="1156996"/>
                  <wp:effectExtent l="38100" t="38100" r="62230" b="81280"/>
                  <wp:docPr id="1318" name="صورة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71228" cy="118202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24" w:space="0" w:color="auto"/>
              <w:left w:val="single" w:sz="4" w:space="0" w:color="auto"/>
              <w:bottom w:val="single" w:sz="18"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017D8AE" wp14:editId="0DE0759D">
                  <wp:extent cx="786765" cy="1097280"/>
                  <wp:effectExtent l="57150" t="38100" r="89535" b="121920"/>
                  <wp:docPr id="1319" name="صورة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86765" cy="109728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793"/>
        </w:trPr>
        <w:tc>
          <w:tcPr>
            <w:tcW w:w="1577" w:type="dxa"/>
            <w:tcBorders>
              <w:top w:val="single" w:sz="18" w:space="0" w:color="auto"/>
              <w:left w:val="single"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70CB8CF" wp14:editId="3E1AE6EB">
                  <wp:extent cx="783772" cy="1010336"/>
                  <wp:effectExtent l="57150" t="38100" r="92710" b="113665"/>
                  <wp:docPr id="1320" name="صورة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90244" cy="1018678"/>
                          </a:xfrm>
                          <a:prstGeom prst="rect">
                            <a:avLst/>
                          </a:prstGeom>
                          <a:ln w="38100" cap="sq">
                            <a:noFill/>
                            <a:prstDash val="solid"/>
                            <a:miter lim="800000"/>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18"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91999D1" wp14:editId="562EB599">
                  <wp:extent cx="821094" cy="1120949"/>
                  <wp:effectExtent l="57150" t="38100" r="55245" b="79375"/>
                  <wp:docPr id="1321" name="صورة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818176" cy="111696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75" w:type="dxa"/>
            <w:gridSpan w:val="2"/>
            <w:tcBorders>
              <w:top w:val="single" w:sz="18"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8F9A425" wp14:editId="7C1AF90D">
                  <wp:extent cx="916751" cy="1118937"/>
                  <wp:effectExtent l="57150" t="38100" r="55245" b="81280"/>
                  <wp:docPr id="1322" name="صورة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BEBA8EAE-BF5A-486C-A8C5-ECC9F3942E4B}">
                                <a14:imgProps xmlns:a14="http://schemas.microsoft.com/office/drawing/2010/main">
                                  <a14:imgLayer r:embed="rId144">
                                    <a14:imgEffect>
                                      <a14:brightnessContrast bright="79000"/>
                                    </a14:imgEffect>
                                  </a14:imgLayer>
                                </a14:imgProps>
                              </a:ext>
                              <a:ext uri="{28A0092B-C50C-407E-A947-70E740481C1C}">
                                <a14:useLocalDpi xmlns:a14="http://schemas.microsoft.com/office/drawing/2010/main" val="0"/>
                              </a:ext>
                            </a:extLst>
                          </a:blip>
                          <a:srcRect/>
                          <a:stretch>
                            <a:fillRect/>
                          </a:stretch>
                        </pic:blipFill>
                        <pic:spPr bwMode="auto">
                          <a:xfrm>
                            <a:off x="0" y="0"/>
                            <a:ext cx="923646" cy="11273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685" w:type="dxa"/>
            <w:tcBorders>
              <w:top w:val="single" w:sz="18"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1D17138" wp14:editId="4AF130CF">
                  <wp:extent cx="871855" cy="1122045"/>
                  <wp:effectExtent l="57150" t="38100" r="61595" b="78105"/>
                  <wp:docPr id="1323" name="صورة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71855" cy="11220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18" w:space="0" w:color="auto"/>
              <w:left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1EA4945" wp14:editId="3409AE44">
                  <wp:extent cx="818147" cy="1085862"/>
                  <wp:effectExtent l="76200" t="38100" r="96520" b="114300"/>
                  <wp:docPr id="1324" name="صورة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22444" cy="109156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698"/>
        </w:trPr>
        <w:tc>
          <w:tcPr>
            <w:tcW w:w="1577" w:type="dxa"/>
            <w:tcBorders>
              <w:top w:val="single" w:sz="4" w:space="0" w:color="0D0D0D" w:themeColor="text1" w:themeTint="F2"/>
              <w:left w:val="single" w:sz="2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26F2424" wp14:editId="2CCA772F">
                  <wp:extent cx="806638" cy="1063690"/>
                  <wp:effectExtent l="76200" t="38100" r="88900" b="117475"/>
                  <wp:docPr id="1325" name="صورة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06425" cy="106341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E4B1486" wp14:editId="515F3956">
                  <wp:extent cx="839755" cy="1175657"/>
                  <wp:effectExtent l="57150" t="38100" r="74930" b="120015"/>
                  <wp:docPr id="1326" name="صورة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64032" cy="12096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75" w:type="dxa"/>
            <w:gridSpan w:val="2"/>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D277E5E" wp14:editId="7F27CC16">
                  <wp:extent cx="933062" cy="1188545"/>
                  <wp:effectExtent l="57150" t="38100" r="57785" b="69215"/>
                  <wp:docPr id="1327" name="صورة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52348" cy="121311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685"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4CD766F" wp14:editId="49453F57">
                  <wp:extent cx="792480" cy="1061085"/>
                  <wp:effectExtent l="76200" t="38100" r="83820" b="120015"/>
                  <wp:docPr id="1328" name="صورة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792480" cy="106108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0D0D0D" w:themeColor="text1" w:themeTint="F2"/>
              <w:left w:val="single" w:sz="4" w:space="0" w:color="auto"/>
              <w:bottom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09BBD3C" wp14:editId="71B744FE">
                  <wp:extent cx="794084" cy="1070810"/>
                  <wp:effectExtent l="57150" t="38100" r="82550" b="110490"/>
                  <wp:docPr id="1329" name="صورة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03065" cy="1082921"/>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2225"/>
        </w:trPr>
        <w:tc>
          <w:tcPr>
            <w:tcW w:w="1577" w:type="dxa"/>
            <w:tcBorders>
              <w:top w:val="single" w:sz="4" w:space="0" w:color="auto"/>
              <w:left w:val="single" w:sz="2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EDEA5D5" wp14:editId="5E8CAE6D">
                  <wp:extent cx="848845" cy="1194318"/>
                  <wp:effectExtent l="57150" t="38100" r="46990" b="82550"/>
                  <wp:docPr id="1330" name="صورة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59790" cy="120971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60C6177" wp14:editId="3403F237">
                  <wp:extent cx="877077" cy="1194318"/>
                  <wp:effectExtent l="57150" t="38100" r="56515" b="82550"/>
                  <wp:docPr id="1331" name="صورة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3">
                            <a:extLst>
                              <a:ext uri="{BEBA8EAE-BF5A-486C-A8C5-ECC9F3942E4B}">
                                <a14:imgProps xmlns:a14="http://schemas.microsoft.com/office/drawing/2010/main">
                                  <a14:imgLayer r:embed="rId15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96249" cy="122042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75" w:type="dxa"/>
            <w:gridSpan w:val="2"/>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66FF59C" wp14:editId="602E1C0A">
                  <wp:extent cx="758489" cy="1138334"/>
                  <wp:effectExtent l="76200" t="38100" r="99060" b="119380"/>
                  <wp:docPr id="1332" name="صورة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65111" cy="114827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685" w:type="dxa"/>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3F69894" wp14:editId="064843A8">
                  <wp:extent cx="889856" cy="1194318"/>
                  <wp:effectExtent l="38100" t="38100" r="62865" b="63500"/>
                  <wp:docPr id="1333" name="صورة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95985" cy="12025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auto"/>
              <w:left w:val="single" w:sz="4" w:space="0" w:color="auto"/>
              <w:bottom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D582800" wp14:editId="5A0342AB">
                  <wp:extent cx="914400" cy="1205969"/>
                  <wp:effectExtent l="57150" t="38100" r="57150" b="70485"/>
                  <wp:docPr id="1334" name="صورة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BEBA8EAE-BF5A-486C-A8C5-ECC9F3942E4B}">
                                <a14:imgProps xmlns:a14="http://schemas.microsoft.com/office/drawing/2010/main">
                                  <a14:imgLayer r:embed="rId158">
                                    <a14:imgEffect>
                                      <a14:brightnessContrast bright="31000"/>
                                    </a14:imgEffect>
                                  </a14:imgLayer>
                                </a14:imgProps>
                              </a:ext>
                              <a:ext uri="{28A0092B-C50C-407E-A947-70E740481C1C}">
                                <a14:useLocalDpi xmlns:a14="http://schemas.microsoft.com/office/drawing/2010/main" val="0"/>
                              </a:ext>
                            </a:extLst>
                          </a:blip>
                          <a:srcRect/>
                          <a:stretch>
                            <a:fillRect/>
                          </a:stretch>
                        </pic:blipFill>
                        <pic:spPr bwMode="auto">
                          <a:xfrm>
                            <a:off x="0" y="0"/>
                            <a:ext cx="919480" cy="121266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rPr>
          <w:trHeight w:val="1753"/>
        </w:trPr>
        <w:tc>
          <w:tcPr>
            <w:tcW w:w="1577" w:type="dxa"/>
            <w:tcBorders>
              <w:top w:val="single" w:sz="4" w:space="0" w:color="auto"/>
              <w:left w:val="single" w:sz="2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A217C94" wp14:editId="01B5072C">
                  <wp:extent cx="800100" cy="1113692"/>
                  <wp:effectExtent l="76200" t="38100" r="95250" b="125095"/>
                  <wp:docPr id="1335" name="صورة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11459" cy="112950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8E0C874" wp14:editId="0276B6BB">
                  <wp:extent cx="790575" cy="1120982"/>
                  <wp:effectExtent l="57150" t="38100" r="85725" b="117475"/>
                  <wp:docPr id="1336" name="صورة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794414" cy="112642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F4CCAF9" wp14:editId="60137E49">
                  <wp:extent cx="741444" cy="1119674"/>
                  <wp:effectExtent l="76200" t="38100" r="78105" b="118745"/>
                  <wp:docPr id="1337" name="صورة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743014" cy="11220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701" w:type="dxa"/>
            <w:gridSpan w:val="2"/>
            <w:tcBorders>
              <w:top w:val="single" w:sz="4" w:space="0" w:color="auto"/>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6E0A077" wp14:editId="5278EF4A">
                  <wp:extent cx="765110" cy="1119931"/>
                  <wp:effectExtent l="76200" t="38100" r="92710" b="118745"/>
                  <wp:docPr id="1338" name="صورة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766928" cy="112259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auto"/>
              <w:left w:val="single" w:sz="4" w:space="0" w:color="auto"/>
              <w:bottom w:val="single" w:sz="4" w:space="0" w:color="auto"/>
              <w:right w:val="single" w:sz="2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480BF9B" wp14:editId="5A4348FE">
                  <wp:extent cx="817920" cy="1123950"/>
                  <wp:effectExtent l="76200" t="38100" r="96520" b="114300"/>
                  <wp:docPr id="1339" name="صورة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32587" cy="11441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793"/>
        </w:trPr>
        <w:tc>
          <w:tcPr>
            <w:tcW w:w="1577" w:type="dxa"/>
            <w:tcBorders>
              <w:top w:val="single" w:sz="4" w:space="0" w:color="auto"/>
              <w:left w:val="single" w:sz="2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lastRenderedPageBreak/>
              <w:drawing>
                <wp:inline distT="0" distB="0" distL="0" distR="0" wp14:anchorId="62540E24" wp14:editId="4DAF5B10">
                  <wp:extent cx="725709" cy="1178084"/>
                  <wp:effectExtent l="57150" t="38100" r="74930" b="117475"/>
                  <wp:docPr id="1340" name="صورة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22699" cy="117319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B454270" wp14:editId="0B12A36C">
                  <wp:extent cx="776017" cy="1175658"/>
                  <wp:effectExtent l="76200" t="38100" r="100330" b="120015"/>
                  <wp:docPr id="1341" name="صورة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93587" cy="120227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75" w:type="dxa"/>
            <w:gridSpan w:val="2"/>
            <w:tcBorders>
              <w:top w:val="nil"/>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5142CD1" wp14:editId="52082BCF">
                  <wp:extent cx="723900" cy="1168568"/>
                  <wp:effectExtent l="76200" t="38100" r="95250" b="127000"/>
                  <wp:docPr id="1342" name="صورة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23601" cy="116808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685" w:type="dxa"/>
            <w:tcBorders>
              <w:top w:val="single" w:sz="4" w:space="0" w:color="auto"/>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E8594E5" wp14:editId="05ADCFDD">
                  <wp:extent cx="875043" cy="1250303"/>
                  <wp:effectExtent l="38100" t="38100" r="58420" b="83820"/>
                  <wp:docPr id="1343" name="صورة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99843" cy="128573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auto"/>
              <w:left w:val="single" w:sz="4" w:space="0" w:color="auto"/>
              <w:right w:val="single" w:sz="2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80C0D60" wp14:editId="016A0FA5">
                  <wp:extent cx="820982" cy="1175658"/>
                  <wp:effectExtent l="57150" t="38100" r="93980" b="120015"/>
                  <wp:docPr id="1344" name="صورة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28491" cy="118641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698"/>
        </w:trPr>
        <w:tc>
          <w:tcPr>
            <w:tcW w:w="1577" w:type="dxa"/>
            <w:tcBorders>
              <w:top w:val="single" w:sz="4" w:space="0" w:color="0D0D0D" w:themeColor="text1" w:themeTint="F2"/>
              <w:left w:val="single" w:sz="2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CE6D27B" wp14:editId="1E25929A">
                  <wp:extent cx="704850" cy="1085850"/>
                  <wp:effectExtent l="76200" t="38100" r="76200" b="114300"/>
                  <wp:docPr id="1345" name="صورة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15738" cy="110262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275DBB0" wp14:editId="1E79BC31">
                  <wp:extent cx="695325" cy="1085850"/>
                  <wp:effectExtent l="57150" t="38100" r="66675" b="114300"/>
                  <wp:docPr id="1346" name="صورة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99509" cy="109238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75" w:type="dxa"/>
            <w:gridSpan w:val="2"/>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F3561B1" wp14:editId="7DF19E7C">
                  <wp:extent cx="723900" cy="1085850"/>
                  <wp:effectExtent l="76200" t="38100" r="76200" b="114300"/>
                  <wp:docPr id="1347" name="صورة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734891" cy="110233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685" w:type="dxa"/>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959FD6C" wp14:editId="4C5BF42C">
                  <wp:extent cx="761766" cy="1156996"/>
                  <wp:effectExtent l="76200" t="38100" r="95885" b="119380"/>
                  <wp:docPr id="1348" name="صورة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59308" cy="115326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0D0D0D" w:themeColor="text1" w:themeTint="F2"/>
              <w:left w:val="single" w:sz="4" w:space="0" w:color="auto"/>
              <w:bottom w:val="single" w:sz="4" w:space="0" w:color="auto"/>
              <w:right w:val="single" w:sz="2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EB310F3" wp14:editId="369E39BB">
                  <wp:extent cx="828675" cy="1162050"/>
                  <wp:effectExtent l="57150" t="38100" r="66675" b="95250"/>
                  <wp:docPr id="1349" name="صورة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836409" cy="117289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797"/>
        </w:trPr>
        <w:tc>
          <w:tcPr>
            <w:tcW w:w="1577" w:type="dxa"/>
            <w:tcBorders>
              <w:top w:val="single" w:sz="4" w:space="0" w:color="auto"/>
              <w:left w:val="single" w:sz="24" w:space="0" w:color="auto"/>
              <w:bottom w:val="single" w:sz="8"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F1993B9" wp14:editId="4345036A">
                  <wp:extent cx="783771" cy="1189025"/>
                  <wp:effectExtent l="57150" t="38100" r="54610" b="106680"/>
                  <wp:docPr id="1350" name="صورة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91470" cy="12007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8"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9A0BFDD" wp14:editId="36ED70A1">
                  <wp:extent cx="800100" cy="1151477"/>
                  <wp:effectExtent l="57150" t="38100" r="76200" b="106045"/>
                  <wp:docPr id="1351" name="صورة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807470" cy="116208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8"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E06A72E" wp14:editId="70486F9E">
                  <wp:extent cx="805946" cy="1190625"/>
                  <wp:effectExtent l="57150" t="38100" r="70485" b="85725"/>
                  <wp:docPr id="1352" name="صورة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17671" cy="12079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701" w:type="dxa"/>
            <w:gridSpan w:val="2"/>
            <w:tcBorders>
              <w:top w:val="single" w:sz="4" w:space="0" w:color="auto"/>
              <w:left w:val="single" w:sz="4" w:space="0" w:color="auto"/>
              <w:bottom w:val="single" w:sz="8"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5EEED6C" wp14:editId="5A1706CC">
                  <wp:extent cx="796685" cy="1156996"/>
                  <wp:effectExtent l="38100" t="38100" r="80010" b="100330"/>
                  <wp:docPr id="1353" name="صورة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98790" cy="11600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985" w:type="dxa"/>
            <w:tcBorders>
              <w:top w:val="single" w:sz="4" w:space="0" w:color="auto"/>
              <w:left w:val="single" w:sz="4" w:space="0" w:color="auto"/>
              <w:bottom w:val="single" w:sz="8" w:space="0" w:color="auto"/>
              <w:right w:val="single" w:sz="2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06CB3A6" wp14:editId="2534C498">
                  <wp:extent cx="783772" cy="1145877"/>
                  <wp:effectExtent l="57150" t="38100" r="54610" b="92710"/>
                  <wp:docPr id="1354" name="صورة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87781" cy="115173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16C4F">
        <w:tblPrEx>
          <w:tblLook w:val="0000" w:firstRow="0" w:lastRow="0" w:firstColumn="0" w:lastColumn="0" w:noHBand="0" w:noVBand="0"/>
        </w:tblPrEx>
        <w:trPr>
          <w:trHeight w:val="1564"/>
        </w:trPr>
        <w:tc>
          <w:tcPr>
            <w:tcW w:w="1577" w:type="dxa"/>
            <w:tcBorders>
              <w:top w:val="single" w:sz="8" w:space="0" w:color="auto"/>
              <w:left w:val="single" w:sz="2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noProof/>
                <w:sz w:val="32"/>
                <w:szCs w:val="32"/>
                <w:lang w:eastAsia="en-US" w:bidi="ar-IQ"/>
              </w:rPr>
            </w:pPr>
            <w:r w:rsidRPr="00AF53DE">
              <w:rPr>
                <w:rFonts w:ascii="Simplified Arabic" w:hAnsi="Simplified Arabic" w:cs="Simplified Arabic"/>
                <w:b/>
                <w:bCs/>
                <w:noProof/>
                <w:sz w:val="32"/>
                <w:szCs w:val="32"/>
                <w:lang w:eastAsia="en-US"/>
              </w:rPr>
              <w:drawing>
                <wp:inline distT="0" distB="0" distL="0" distR="0" wp14:anchorId="7466B429" wp14:editId="231A8AE6">
                  <wp:extent cx="782245" cy="1106844"/>
                  <wp:effectExtent l="57150" t="38100" r="37465" b="74295"/>
                  <wp:docPr id="1355" name="صورة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787633" cy="111446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8" w:space="0" w:color="auto"/>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noProof/>
                <w:sz w:val="32"/>
                <w:szCs w:val="32"/>
                <w:lang w:eastAsia="en-US"/>
              </w:rPr>
            </w:pPr>
          </w:p>
        </w:tc>
        <w:tc>
          <w:tcPr>
            <w:tcW w:w="1559" w:type="dxa"/>
            <w:tcBorders>
              <w:top w:val="single" w:sz="8" w:space="0" w:color="auto"/>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noProof/>
                <w:sz w:val="32"/>
                <w:szCs w:val="32"/>
                <w:lang w:eastAsia="en-US" w:bidi="ar-IQ"/>
              </w:rPr>
            </w:pPr>
          </w:p>
        </w:tc>
        <w:tc>
          <w:tcPr>
            <w:tcW w:w="1701" w:type="dxa"/>
            <w:gridSpan w:val="2"/>
            <w:tcBorders>
              <w:top w:val="single" w:sz="8" w:space="0" w:color="auto"/>
              <w:left w:val="single" w:sz="4" w:space="0" w:color="auto"/>
              <w:right w:val="single" w:sz="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noProof/>
                <w:sz w:val="32"/>
                <w:szCs w:val="32"/>
                <w:lang w:eastAsia="en-US" w:bidi="ar-IQ"/>
              </w:rPr>
            </w:pPr>
          </w:p>
        </w:tc>
        <w:tc>
          <w:tcPr>
            <w:tcW w:w="1985" w:type="dxa"/>
            <w:tcBorders>
              <w:top w:val="single" w:sz="8" w:space="0" w:color="auto"/>
              <w:left w:val="single" w:sz="4" w:space="0" w:color="auto"/>
              <w:right w:val="single" w:sz="24" w:space="0" w:color="auto"/>
            </w:tcBorders>
          </w:tcPr>
          <w:p w:rsidR="00AF53DE" w:rsidRPr="00AF53DE" w:rsidRDefault="00AF53DE" w:rsidP="00AF53DE">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noProof/>
                <w:sz w:val="32"/>
                <w:szCs w:val="32"/>
                <w:lang w:eastAsia="en-US" w:bidi="ar-IQ"/>
              </w:rPr>
            </w:pPr>
          </w:p>
        </w:tc>
      </w:tr>
    </w:tbl>
    <w:p w:rsidR="00AF53DE" w:rsidRPr="00AF53DE" w:rsidRDefault="00AF53DE" w:rsidP="00AF53DE">
      <w:pPr>
        <w:shd w:val="clear" w:color="auto" w:fill="FFFFFF" w:themeFill="background1"/>
        <w:tabs>
          <w:tab w:val="left" w:pos="-101"/>
          <w:tab w:val="left" w:pos="0"/>
          <w:tab w:val="left" w:pos="141"/>
          <w:tab w:val="left" w:pos="7652"/>
          <w:tab w:val="left" w:pos="8363"/>
          <w:tab w:val="left" w:pos="8505"/>
          <w:tab w:val="left" w:pos="8533"/>
          <w:tab w:val="left" w:pos="8788"/>
        </w:tabs>
        <w:ind w:right="142"/>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01"/>
          <w:tab w:val="left" w:pos="0"/>
          <w:tab w:val="left" w:pos="141"/>
          <w:tab w:val="left" w:pos="7652"/>
          <w:tab w:val="left" w:pos="8363"/>
          <w:tab w:val="left" w:pos="8505"/>
          <w:tab w:val="left" w:pos="8533"/>
          <w:tab w:val="left" w:pos="8788"/>
        </w:tabs>
        <w:ind w:right="142"/>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01"/>
          <w:tab w:val="left" w:pos="0"/>
          <w:tab w:val="left" w:pos="141"/>
          <w:tab w:val="left" w:pos="7652"/>
          <w:tab w:val="left" w:pos="8363"/>
          <w:tab w:val="left" w:pos="8505"/>
          <w:tab w:val="left" w:pos="8533"/>
          <w:tab w:val="left" w:pos="8788"/>
        </w:tabs>
        <w:ind w:right="142"/>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481C1D" w:rsidRDefault="00481C1D" w:rsidP="00481C1D">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8977EB" w:rsidRPr="00C23461" w:rsidRDefault="008977EB" w:rsidP="00481C1D">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tbl>
      <w:tblPr>
        <w:tblStyle w:val="af"/>
        <w:tblpPr w:leftFromText="180" w:rightFromText="180" w:vertAnchor="text" w:horzAnchor="margin" w:tblpXSpec="center" w:tblpY="274"/>
        <w:tblOverlap w:val="never"/>
        <w:bidiVisual/>
        <w:tblW w:w="7655" w:type="dxa"/>
        <w:tblLayout w:type="fixed"/>
        <w:tblLook w:val="04A0" w:firstRow="1" w:lastRow="0" w:firstColumn="1" w:lastColumn="0" w:noHBand="0" w:noVBand="1"/>
      </w:tblPr>
      <w:tblGrid>
        <w:gridCol w:w="1559"/>
        <w:gridCol w:w="1559"/>
        <w:gridCol w:w="1560"/>
        <w:gridCol w:w="1418"/>
        <w:gridCol w:w="1559"/>
      </w:tblGrid>
      <w:tr w:rsidR="00481C1D" w:rsidRPr="00AF53DE" w:rsidTr="0034204F">
        <w:trPr>
          <w:trHeight w:val="1753"/>
        </w:trPr>
        <w:tc>
          <w:tcPr>
            <w:tcW w:w="1559" w:type="dxa"/>
            <w:tcBorders>
              <w:top w:val="single" w:sz="24" w:space="0" w:color="auto"/>
              <w:left w:val="single" w:sz="2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lastRenderedPageBreak/>
              <w:drawing>
                <wp:inline distT="0" distB="0" distL="0" distR="0" wp14:anchorId="4C4F52B9" wp14:editId="1A2573C1">
                  <wp:extent cx="800100" cy="1171628"/>
                  <wp:effectExtent l="76200" t="38100" r="95250" b="123825"/>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10794" cy="118728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24" w:space="0" w:color="auto"/>
              <w:left w:val="single" w:sz="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29D65FD9" wp14:editId="2027CC2B">
                  <wp:extent cx="789408" cy="1186024"/>
                  <wp:effectExtent l="57150" t="38100" r="86995" b="128905"/>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88391" cy="118449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60" w:type="dxa"/>
            <w:tcBorders>
              <w:top w:val="single" w:sz="24" w:space="0" w:color="auto"/>
              <w:left w:val="single" w:sz="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31D05A46" wp14:editId="2124024D">
                  <wp:extent cx="762000" cy="1149154"/>
                  <wp:effectExtent l="76200" t="38100" r="95250" b="127635"/>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770215" cy="116154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418" w:type="dxa"/>
            <w:tcBorders>
              <w:top w:val="single" w:sz="24"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7D7919C3" wp14:editId="29DE4D38">
                  <wp:extent cx="866775" cy="1197275"/>
                  <wp:effectExtent l="57150" t="38100" r="66675" b="117475"/>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69241" cy="120068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24" w:space="0" w:color="auto"/>
              <w:left w:val="single" w:sz="4" w:space="0" w:color="auto"/>
              <w:bottom w:val="outset" w:sz="6" w:space="0" w:color="auto"/>
              <w:right w:val="single" w:sz="2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50452F17" wp14:editId="092C65B8">
                  <wp:extent cx="802741" cy="1200150"/>
                  <wp:effectExtent l="57150" t="38100" r="92710" b="11430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01859" cy="119883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481C1D" w:rsidRPr="00AF53DE" w:rsidTr="0034204F">
        <w:tblPrEx>
          <w:tblLook w:val="0000" w:firstRow="0" w:lastRow="0" w:firstColumn="0" w:lastColumn="0" w:noHBand="0" w:noVBand="0"/>
        </w:tblPrEx>
        <w:trPr>
          <w:trHeight w:val="1793"/>
        </w:trPr>
        <w:tc>
          <w:tcPr>
            <w:tcW w:w="1559" w:type="dxa"/>
            <w:tcBorders>
              <w:top w:val="outset" w:sz="6" w:space="0" w:color="auto"/>
              <w:left w:val="single" w:sz="2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0746E797" wp14:editId="462F319F">
                  <wp:extent cx="847725" cy="1130166"/>
                  <wp:effectExtent l="57150" t="38100" r="85725" b="127635"/>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47725" cy="113016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outset" w:sz="6" w:space="0" w:color="auto"/>
              <w:left w:val="single" w:sz="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1B8F6938" wp14:editId="67C4559E">
                  <wp:extent cx="822325" cy="1133475"/>
                  <wp:effectExtent l="57150" t="38100" r="92075" b="123825"/>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25113" cy="113731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60" w:type="dxa"/>
            <w:tcBorders>
              <w:top w:val="single" w:sz="18" w:space="0" w:color="auto"/>
              <w:left w:val="single" w:sz="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72158B27" wp14:editId="3F884191">
                  <wp:extent cx="749114" cy="1133475"/>
                  <wp:effectExtent l="57150" t="38100" r="70485" b="123825"/>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750751" cy="113595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418" w:type="dxa"/>
            <w:tcBorders>
              <w:top w:val="outset" w:sz="6" w:space="0" w:color="auto"/>
              <w:left w:val="single" w:sz="4" w:space="0" w:color="auto"/>
              <w:bottom w:val="outset" w:sz="6"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9482ED1" wp14:editId="1138EB49">
                  <wp:extent cx="797437" cy="1133475"/>
                  <wp:effectExtent l="76200" t="38100" r="98425" b="123825"/>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803563" cy="114218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outset" w:sz="6" w:space="0" w:color="auto"/>
              <w:left w:val="single" w:sz="4" w:space="0" w:color="auto"/>
              <w:bottom w:val="outset" w:sz="6" w:space="0" w:color="auto"/>
              <w:right w:val="single" w:sz="2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4FA6FD73" wp14:editId="54560BE1">
                  <wp:extent cx="828675" cy="1098834"/>
                  <wp:effectExtent l="57150" t="38100" r="85725" b="12065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832047" cy="11033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481C1D" w:rsidRPr="00AF53DE" w:rsidTr="0034204F">
        <w:tblPrEx>
          <w:tblLook w:val="0000" w:firstRow="0" w:lastRow="0" w:firstColumn="0" w:lastColumn="0" w:noHBand="0" w:noVBand="0"/>
        </w:tblPrEx>
        <w:trPr>
          <w:trHeight w:val="1698"/>
        </w:trPr>
        <w:tc>
          <w:tcPr>
            <w:tcW w:w="1559" w:type="dxa"/>
            <w:tcBorders>
              <w:top w:val="outset" w:sz="6" w:space="0" w:color="auto"/>
              <w:left w:val="single" w:sz="2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04128E2F" wp14:editId="56E55393">
                  <wp:extent cx="852651" cy="1114425"/>
                  <wp:effectExtent l="76200" t="38100" r="100330" b="123825"/>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853853" cy="111599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outset" w:sz="6"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36C41894" wp14:editId="1BEFA801">
                  <wp:extent cx="752475" cy="1079664"/>
                  <wp:effectExtent l="57150" t="38100" r="66675" b="120650"/>
                  <wp:docPr id="1373" name="صورة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760569" cy="109127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60" w:type="dxa"/>
            <w:tcBorders>
              <w:top w:val="outset" w:sz="6"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540CF7B8" wp14:editId="10882104">
                  <wp:extent cx="775549" cy="1114425"/>
                  <wp:effectExtent l="76200" t="38100" r="100965" b="123825"/>
                  <wp:docPr id="1374" name="صورة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79306" cy="111982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418" w:type="dxa"/>
            <w:tcBorders>
              <w:top w:val="outset" w:sz="6"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516761C1" wp14:editId="061E1803">
                  <wp:extent cx="771722" cy="1114425"/>
                  <wp:effectExtent l="57150" t="38100" r="85725" b="123825"/>
                  <wp:docPr id="1375" name="صورة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73029" cy="111631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outset" w:sz="6" w:space="0" w:color="auto"/>
              <w:left w:val="single" w:sz="4" w:space="0" w:color="auto"/>
              <w:bottom w:val="single" w:sz="4" w:space="0" w:color="auto"/>
              <w:right w:val="single" w:sz="2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4B8BD7F9" wp14:editId="4EE93DBA">
                  <wp:extent cx="809625" cy="1117235"/>
                  <wp:effectExtent l="57150" t="38100" r="85725" b="121285"/>
                  <wp:docPr id="1120" name="صورة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11537" cy="111987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481C1D" w:rsidRPr="00AF53DE" w:rsidTr="0034204F">
        <w:tblPrEx>
          <w:tblLook w:val="0000" w:firstRow="0" w:lastRow="0" w:firstColumn="0" w:lastColumn="0" w:noHBand="0" w:noVBand="0"/>
        </w:tblPrEx>
        <w:trPr>
          <w:trHeight w:val="1990"/>
        </w:trPr>
        <w:tc>
          <w:tcPr>
            <w:tcW w:w="1559" w:type="dxa"/>
            <w:tcBorders>
              <w:top w:val="single" w:sz="4" w:space="0" w:color="auto"/>
              <w:left w:val="single" w:sz="2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4F1F357" wp14:editId="31114A97">
                  <wp:extent cx="762000" cy="1031566"/>
                  <wp:effectExtent l="76200" t="38100" r="95250" b="111760"/>
                  <wp:docPr id="1121" name="صورة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62561" cy="103232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7F67519A" wp14:editId="39B27D7A">
                  <wp:extent cx="762000" cy="1049582"/>
                  <wp:effectExtent l="76200" t="38100" r="95250" b="113030"/>
                  <wp:docPr id="1122" name="صورة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66809" cy="10562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60" w:type="dxa"/>
            <w:tcBorders>
              <w:top w:val="single" w:sz="4"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0F8486F7" wp14:editId="6A3A7CCE">
                  <wp:extent cx="742950" cy="1036238"/>
                  <wp:effectExtent l="76200" t="38100" r="95250" b="126365"/>
                  <wp:docPr id="1123" name="صورة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43249" cy="103665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0D2EB30" wp14:editId="1695700D">
                  <wp:extent cx="733425" cy="1041057"/>
                  <wp:effectExtent l="57150" t="38100" r="85725" b="121285"/>
                  <wp:docPr id="1124" name="صورة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40889" cy="105165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single" w:sz="4" w:space="0" w:color="auto"/>
              <w:right w:val="single" w:sz="24" w:space="0" w:color="auto"/>
            </w:tcBorders>
          </w:tcPr>
          <w:p w:rsidR="00481C1D" w:rsidRPr="00AF53DE" w:rsidRDefault="00481C1D" w:rsidP="0034204F">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7DF84D81" wp14:editId="39C24334">
                  <wp:extent cx="732445" cy="1028700"/>
                  <wp:effectExtent l="57150" t="38100" r="86995" b="114300"/>
                  <wp:docPr id="1125" name="صورة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42233" cy="104244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481C1D" w:rsidRPr="00AF53DE" w:rsidTr="0034204F">
        <w:trPr>
          <w:trHeight w:val="1753"/>
        </w:trPr>
        <w:tc>
          <w:tcPr>
            <w:tcW w:w="1559" w:type="dxa"/>
            <w:tcBorders>
              <w:top w:val="single" w:sz="4" w:space="0" w:color="auto"/>
              <w:left w:val="single" w:sz="24" w:space="0" w:color="auto"/>
              <w:bottom w:val="outset" w:sz="18" w:space="0" w:color="auto"/>
              <w:right w:val="single" w:sz="4" w:space="0" w:color="auto"/>
            </w:tcBorders>
          </w:tcPr>
          <w:p w:rsidR="00481C1D" w:rsidRPr="00AF53DE" w:rsidRDefault="00481C1D" w:rsidP="0034204F">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C98E6BF" wp14:editId="40D92AD1">
                  <wp:extent cx="733425" cy="942975"/>
                  <wp:effectExtent l="57150" t="38100" r="85725" b="123825"/>
                  <wp:docPr id="1126" name="صورة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35351" cy="945451"/>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59" w:type="dxa"/>
            <w:tcBorders>
              <w:top w:val="single" w:sz="4" w:space="0" w:color="auto"/>
              <w:left w:val="single" w:sz="4" w:space="0" w:color="auto"/>
              <w:bottom w:val="outset" w:sz="18" w:space="0" w:color="auto"/>
              <w:right w:val="single" w:sz="4" w:space="0" w:color="auto"/>
            </w:tcBorders>
          </w:tcPr>
          <w:p w:rsidR="00481C1D" w:rsidRPr="00AF53DE" w:rsidRDefault="00481C1D" w:rsidP="0034204F">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664C7076" wp14:editId="1D834539">
                  <wp:extent cx="733425" cy="981075"/>
                  <wp:effectExtent l="57150" t="38100" r="85725" b="123825"/>
                  <wp:docPr id="1129" name="صورة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736833" cy="98563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560" w:type="dxa"/>
            <w:tcBorders>
              <w:top w:val="single" w:sz="4" w:space="0" w:color="auto"/>
              <w:left w:val="single" w:sz="4" w:space="0" w:color="auto"/>
              <w:bottom w:val="outset" w:sz="18" w:space="0" w:color="auto"/>
              <w:right w:val="single" w:sz="4" w:space="0" w:color="auto"/>
            </w:tcBorders>
          </w:tcPr>
          <w:p w:rsidR="00481C1D" w:rsidRPr="00AF53DE" w:rsidRDefault="00481C1D" w:rsidP="0034204F">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lang w:eastAsia="en-US"/>
              </w:rPr>
              <w:drawing>
                <wp:inline distT="0" distB="0" distL="0" distR="0" wp14:anchorId="500353D4" wp14:editId="2AB3C7BB">
                  <wp:extent cx="809625" cy="1082872"/>
                  <wp:effectExtent l="57150" t="38100" r="85725" b="117475"/>
                  <wp:docPr id="1130" name="صورة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2" cstate="print">
                            <a:extLst>
                              <a:ext uri="{BEBA8EAE-BF5A-486C-A8C5-ECC9F3942E4B}">
                                <a14:imgProps xmlns:a14="http://schemas.microsoft.com/office/drawing/2010/main">
                                  <a14:imgLayer r:embed="rId203">
                                    <a14:imgEffect>
                                      <a14:colorTemperature colorTemp="59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13551" cy="108812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1418" w:type="dxa"/>
            <w:tcBorders>
              <w:top w:val="single" w:sz="4" w:space="0" w:color="auto"/>
              <w:left w:val="single" w:sz="4" w:space="0" w:color="auto"/>
              <w:bottom w:val="outset" w:sz="18" w:space="0" w:color="auto"/>
              <w:right w:val="single" w:sz="4" w:space="0" w:color="auto"/>
            </w:tcBorders>
          </w:tcPr>
          <w:p w:rsidR="00481C1D" w:rsidRPr="00AF53DE" w:rsidRDefault="00481C1D" w:rsidP="0034204F">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p>
        </w:tc>
        <w:tc>
          <w:tcPr>
            <w:tcW w:w="1559" w:type="dxa"/>
            <w:tcBorders>
              <w:top w:val="single" w:sz="4" w:space="0" w:color="auto"/>
              <w:left w:val="single" w:sz="4" w:space="0" w:color="auto"/>
              <w:bottom w:val="outset" w:sz="18" w:space="0" w:color="auto"/>
              <w:right w:val="single" w:sz="24" w:space="0" w:color="auto"/>
            </w:tcBorders>
          </w:tcPr>
          <w:p w:rsidR="00481C1D" w:rsidRPr="00AF53DE" w:rsidRDefault="00481C1D" w:rsidP="0034204F">
            <w:pPr>
              <w:tabs>
                <w:tab w:val="left" w:pos="-101"/>
                <w:tab w:val="left" w:pos="0"/>
                <w:tab w:val="left" w:pos="141"/>
                <w:tab w:val="left" w:pos="7652"/>
                <w:tab w:val="left" w:pos="8363"/>
                <w:tab w:val="left" w:pos="8505"/>
                <w:tab w:val="left" w:pos="8533"/>
                <w:tab w:val="left" w:pos="8788"/>
              </w:tabs>
              <w:spacing w:before="240"/>
              <w:ind w:right="142"/>
              <w:jc w:val="center"/>
              <w:rPr>
                <w:rFonts w:ascii="Simplified Arabic" w:hAnsi="Simplified Arabic" w:cs="Simplified Arabic"/>
                <w:b/>
                <w:bCs/>
                <w:sz w:val="32"/>
                <w:szCs w:val="32"/>
                <w:rtl/>
                <w:lang w:bidi="ar-IQ"/>
              </w:rPr>
            </w:pPr>
          </w:p>
        </w:tc>
      </w:tr>
    </w:tbl>
    <w:p w:rsidR="00481C1D" w:rsidRPr="00AF53DE" w:rsidRDefault="00481C1D" w:rsidP="00481C1D">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8977EB" w:rsidRPr="00AF53DE"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40"/>
          <w:szCs w:val="40"/>
          <w:u w:val="single"/>
          <w:rtl/>
          <w:lang w:bidi="ar-IQ"/>
        </w:rPr>
      </w:pPr>
      <w:r w:rsidRPr="00AF53DE">
        <w:rPr>
          <w:rFonts w:ascii="Simplified Arabic" w:hAnsi="Simplified Arabic" w:cs="Simplified Arabic" w:hint="cs"/>
          <w:b/>
          <w:bCs/>
          <w:sz w:val="40"/>
          <w:szCs w:val="40"/>
          <w:u w:val="single"/>
          <w:rtl/>
          <w:lang w:bidi="ar-IQ"/>
        </w:rPr>
        <w:t>الـتوثـــيـق رقم (8)/ عناوين لعــدد من البحوث العلمية المنشورة:</w:t>
      </w:r>
    </w:p>
    <w:tbl>
      <w:tblPr>
        <w:tblStyle w:val="af"/>
        <w:tblpPr w:leftFromText="180" w:rightFromText="180" w:vertAnchor="text" w:horzAnchor="margin" w:tblpY="131"/>
        <w:tblOverlap w:val="never"/>
        <w:bidiVisual/>
        <w:tblW w:w="0" w:type="auto"/>
        <w:tblLayout w:type="fixed"/>
        <w:tblLook w:val="04A0" w:firstRow="1" w:lastRow="0" w:firstColumn="1" w:lastColumn="0" w:noHBand="0" w:noVBand="1"/>
      </w:tblPr>
      <w:tblGrid>
        <w:gridCol w:w="1561"/>
        <w:gridCol w:w="583"/>
        <w:gridCol w:w="997"/>
        <w:gridCol w:w="1129"/>
        <w:gridCol w:w="443"/>
        <w:gridCol w:w="1541"/>
        <w:gridCol w:w="2127"/>
      </w:tblGrid>
      <w:tr w:rsidR="00AF53DE" w:rsidRPr="00AF53DE" w:rsidTr="00D16C4F">
        <w:trPr>
          <w:trHeight w:val="2178"/>
        </w:trPr>
        <w:tc>
          <w:tcPr>
            <w:tcW w:w="2144" w:type="dxa"/>
            <w:gridSpan w:val="2"/>
            <w:tcBorders>
              <w:top w:val="single" w:sz="24" w:space="0" w:color="auto"/>
              <w:left w:val="single" w:sz="2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E0210FF" wp14:editId="4052EC17">
                  <wp:extent cx="904875" cy="1107329"/>
                  <wp:effectExtent l="0" t="0" r="0" b="0"/>
                  <wp:docPr id="1356" name="صورة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print">
                            <a:extLst>
                              <a:ext uri="{BEBA8EAE-BF5A-486C-A8C5-ECC9F3942E4B}">
                                <a14:imgProps xmlns:a14="http://schemas.microsoft.com/office/drawing/2010/main">
                                  <a14:imgLayer r:embed="rId205">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902929" cy="1104948"/>
                          </a:xfrm>
                          <a:prstGeom prst="rect">
                            <a:avLst/>
                          </a:prstGeom>
                          <a:noFill/>
                        </pic:spPr>
                      </pic:pic>
                    </a:graphicData>
                  </a:graphic>
                </wp:inline>
              </w:drawing>
            </w:r>
          </w:p>
        </w:tc>
        <w:tc>
          <w:tcPr>
            <w:tcW w:w="2126" w:type="dxa"/>
            <w:gridSpan w:val="2"/>
            <w:tcBorders>
              <w:top w:val="single" w:sz="2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83805F2" wp14:editId="2848FBB8">
                  <wp:extent cx="885939" cy="1181100"/>
                  <wp:effectExtent l="0" t="0" r="9525" b="0"/>
                  <wp:docPr id="1357" name="صورة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a:extLst>
                              <a:ext uri="{BEBA8EAE-BF5A-486C-A8C5-ECC9F3942E4B}">
                                <a14:imgProps xmlns:a14="http://schemas.microsoft.com/office/drawing/2010/main">
                                  <a14:imgLayer r:embed="rId207">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883650" cy="1178048"/>
                          </a:xfrm>
                          <a:prstGeom prst="rect">
                            <a:avLst/>
                          </a:prstGeom>
                          <a:noFill/>
                        </pic:spPr>
                      </pic:pic>
                    </a:graphicData>
                  </a:graphic>
                </wp:inline>
              </w:drawing>
            </w:r>
          </w:p>
        </w:tc>
        <w:tc>
          <w:tcPr>
            <w:tcW w:w="1984" w:type="dxa"/>
            <w:gridSpan w:val="2"/>
            <w:tcBorders>
              <w:top w:val="single" w:sz="24" w:space="0" w:color="auto"/>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12ED7D6A" wp14:editId="3BF10E7F">
                  <wp:extent cx="856734" cy="1181014"/>
                  <wp:effectExtent l="0" t="0" r="635" b="635"/>
                  <wp:docPr id="1358" name="صورة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 cstate="print">
                            <a:extLst>
                              <a:ext uri="{BEBA8EAE-BF5A-486C-A8C5-ECC9F3942E4B}">
                                <a14:imgProps xmlns:a14="http://schemas.microsoft.com/office/drawing/2010/main">
                                  <a14:imgLayer r:embed="rId209">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857958" cy="1182701"/>
                          </a:xfrm>
                          <a:prstGeom prst="rect">
                            <a:avLst/>
                          </a:prstGeom>
                          <a:noFill/>
                        </pic:spPr>
                      </pic:pic>
                    </a:graphicData>
                  </a:graphic>
                </wp:inline>
              </w:drawing>
            </w:r>
          </w:p>
        </w:tc>
        <w:tc>
          <w:tcPr>
            <w:tcW w:w="2127" w:type="dxa"/>
            <w:tcBorders>
              <w:top w:val="single" w:sz="24" w:space="0" w:color="auto"/>
              <w:left w:val="single" w:sz="4" w:space="0" w:color="auto"/>
              <w:bottom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9C5E073" wp14:editId="27406C1A">
                  <wp:extent cx="885825" cy="1176486"/>
                  <wp:effectExtent l="0" t="0" r="0" b="5080"/>
                  <wp:docPr id="1359" name="صورة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a:extLst>
                              <a:ext uri="{BEBA8EAE-BF5A-486C-A8C5-ECC9F3942E4B}">
                                <a14:imgProps xmlns:a14="http://schemas.microsoft.com/office/drawing/2010/main">
                                  <a14:imgLayer r:embed="rId211">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885658" cy="1176264"/>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406"/>
        </w:trPr>
        <w:tc>
          <w:tcPr>
            <w:tcW w:w="2144" w:type="dxa"/>
            <w:gridSpan w:val="2"/>
            <w:tcBorders>
              <w:top w:val="single" w:sz="4" w:space="0" w:color="auto"/>
              <w:left w:val="single"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D7FF07E" wp14:editId="603A03D0">
                  <wp:extent cx="997676" cy="1343025"/>
                  <wp:effectExtent l="0" t="0" r="0" b="0"/>
                  <wp:docPr id="1360" name="صورة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2">
                            <a:extLst>
                              <a:ext uri="{BEBA8EAE-BF5A-486C-A8C5-ECC9F3942E4B}">
                                <a14:imgProps xmlns:a14="http://schemas.microsoft.com/office/drawing/2010/main">
                                  <a14:imgLayer r:embed="rId213">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995488" cy="1340080"/>
                          </a:xfrm>
                          <a:prstGeom prst="rect">
                            <a:avLst/>
                          </a:prstGeom>
                          <a:noFill/>
                        </pic:spPr>
                      </pic:pic>
                    </a:graphicData>
                  </a:graphic>
                </wp:inline>
              </w:drawing>
            </w:r>
          </w:p>
        </w:tc>
        <w:tc>
          <w:tcPr>
            <w:tcW w:w="2126" w:type="dxa"/>
            <w:gridSpan w:val="2"/>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2CB12E16" wp14:editId="2441CE92">
                  <wp:extent cx="1001839" cy="1343025"/>
                  <wp:effectExtent l="0" t="0" r="8255" b="0"/>
                  <wp:docPr id="1361" name="صورة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a:extLst>
                              <a:ext uri="{BEBA8EAE-BF5A-486C-A8C5-ECC9F3942E4B}">
                                <a14:imgProps xmlns:a14="http://schemas.microsoft.com/office/drawing/2010/main">
                                  <a14:imgLayer r:embed="rId215">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1005421" cy="1347827"/>
                          </a:xfrm>
                          <a:prstGeom prst="rect">
                            <a:avLst/>
                          </a:prstGeom>
                          <a:noFill/>
                        </pic:spPr>
                      </pic:pic>
                    </a:graphicData>
                  </a:graphic>
                </wp:inline>
              </w:drawing>
            </w:r>
          </w:p>
        </w:tc>
        <w:tc>
          <w:tcPr>
            <w:tcW w:w="1984" w:type="dxa"/>
            <w:gridSpan w:val="2"/>
            <w:tcBorders>
              <w:top w:val="single" w:sz="4" w:space="0" w:color="auto"/>
              <w:left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0B9E82F2" wp14:editId="5B123177">
                  <wp:extent cx="990600" cy="1344226"/>
                  <wp:effectExtent l="0" t="0" r="0" b="8890"/>
                  <wp:docPr id="1362" name="صورة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6">
                            <a:extLst>
                              <a:ext uri="{BEBA8EAE-BF5A-486C-A8C5-ECC9F3942E4B}">
                                <a14:imgProps xmlns:a14="http://schemas.microsoft.com/office/drawing/2010/main">
                                  <a14:imgLayer r:embed="rId217">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993958" cy="1348783"/>
                          </a:xfrm>
                          <a:prstGeom prst="rect">
                            <a:avLst/>
                          </a:prstGeom>
                          <a:noFill/>
                        </pic:spPr>
                      </pic:pic>
                    </a:graphicData>
                  </a:graphic>
                </wp:inline>
              </w:drawing>
            </w:r>
          </w:p>
        </w:tc>
        <w:tc>
          <w:tcPr>
            <w:tcW w:w="2127" w:type="dxa"/>
            <w:tcBorders>
              <w:top w:val="single" w:sz="4" w:space="0" w:color="auto"/>
              <w:left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64007ADE" wp14:editId="01769249">
                  <wp:extent cx="1000125" cy="1342146"/>
                  <wp:effectExtent l="0" t="0" r="0" b="0"/>
                  <wp:docPr id="1363" name="صورة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a:extLst>
                              <a:ext uri="{BEBA8EAE-BF5A-486C-A8C5-ECC9F3942E4B}">
                                <a14:imgProps xmlns:a14="http://schemas.microsoft.com/office/drawing/2010/main">
                                  <a14:imgLayer r:embed="rId219">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999927" cy="1341880"/>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405"/>
        </w:trPr>
        <w:tc>
          <w:tcPr>
            <w:tcW w:w="2144" w:type="dxa"/>
            <w:gridSpan w:val="2"/>
            <w:tcBorders>
              <w:top w:val="single" w:sz="4" w:space="0" w:color="0D0D0D" w:themeColor="text1" w:themeTint="F2"/>
              <w:left w:val="single" w:sz="2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CD6A2C2" wp14:editId="112EB4B6">
                  <wp:extent cx="952500" cy="1309265"/>
                  <wp:effectExtent l="0" t="0" r="0" b="5715"/>
                  <wp:docPr id="1364" name="صورة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0" cstate="print">
                            <a:extLst>
                              <a:ext uri="{BEBA8EAE-BF5A-486C-A8C5-ECC9F3942E4B}">
                                <a14:imgProps xmlns:a14="http://schemas.microsoft.com/office/drawing/2010/main">
                                  <a14:imgLayer r:embed="rId221">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962680" cy="1323257"/>
                          </a:xfrm>
                          <a:prstGeom prst="rect">
                            <a:avLst/>
                          </a:prstGeom>
                          <a:noFill/>
                        </pic:spPr>
                      </pic:pic>
                    </a:graphicData>
                  </a:graphic>
                </wp:inline>
              </w:drawing>
            </w:r>
          </w:p>
        </w:tc>
        <w:tc>
          <w:tcPr>
            <w:tcW w:w="2126" w:type="dxa"/>
            <w:gridSpan w:val="2"/>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7D76CF4" wp14:editId="2E7BA761">
                  <wp:extent cx="986844" cy="1323321"/>
                  <wp:effectExtent l="0" t="0" r="3810" b="0"/>
                  <wp:docPr id="1365" name="صورة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2">
                            <a:extLst>
                              <a:ext uri="{BEBA8EAE-BF5A-486C-A8C5-ECC9F3942E4B}">
                                <a14:imgProps xmlns:a14="http://schemas.microsoft.com/office/drawing/2010/main">
                                  <a14:imgLayer r:embed="rId223">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992564" cy="1330992"/>
                          </a:xfrm>
                          <a:prstGeom prst="rect">
                            <a:avLst/>
                          </a:prstGeom>
                          <a:noFill/>
                        </pic:spPr>
                      </pic:pic>
                    </a:graphicData>
                  </a:graphic>
                </wp:inline>
              </w:drawing>
            </w:r>
          </w:p>
        </w:tc>
        <w:tc>
          <w:tcPr>
            <w:tcW w:w="1984" w:type="dxa"/>
            <w:gridSpan w:val="2"/>
            <w:tcBorders>
              <w:top w:val="single" w:sz="4" w:space="0" w:color="0D0D0D" w:themeColor="text1" w:themeTint="F2"/>
              <w:left w:val="single" w:sz="4" w:space="0" w:color="auto"/>
              <w:bottom w:val="single" w:sz="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8D10CCD" wp14:editId="66E50922">
                  <wp:extent cx="949652" cy="1307166"/>
                  <wp:effectExtent l="0" t="0" r="3175" b="7620"/>
                  <wp:docPr id="1366" name="صورة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4" cstate="print">
                            <a:extLst>
                              <a:ext uri="{BEBA8EAE-BF5A-486C-A8C5-ECC9F3942E4B}">
                                <a14:imgProps xmlns:a14="http://schemas.microsoft.com/office/drawing/2010/main">
                                  <a14:imgLayer r:embed="rId225">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950156" cy="1307859"/>
                          </a:xfrm>
                          <a:prstGeom prst="rect">
                            <a:avLst/>
                          </a:prstGeom>
                          <a:noFill/>
                        </pic:spPr>
                      </pic:pic>
                    </a:graphicData>
                  </a:graphic>
                </wp:inline>
              </w:drawing>
            </w:r>
          </w:p>
        </w:tc>
        <w:tc>
          <w:tcPr>
            <w:tcW w:w="2127" w:type="dxa"/>
            <w:tcBorders>
              <w:top w:val="single" w:sz="4" w:space="0" w:color="0D0D0D" w:themeColor="text1" w:themeTint="F2"/>
              <w:left w:val="single" w:sz="4" w:space="0" w:color="auto"/>
              <w:bottom w:val="single" w:sz="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B9C566F" wp14:editId="37ACCE8B">
                  <wp:extent cx="873794" cy="1209675"/>
                  <wp:effectExtent l="0" t="0" r="2540" b="0"/>
                  <wp:docPr id="1367" name="صورة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6" cstate="print">
                            <a:extLst>
                              <a:ext uri="{BEBA8EAE-BF5A-486C-A8C5-ECC9F3942E4B}">
                                <a14:imgProps xmlns:a14="http://schemas.microsoft.com/office/drawing/2010/main">
                                  <a14:imgLayer r:embed="rId227">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881076" cy="1219756"/>
                          </a:xfrm>
                          <a:prstGeom prst="rect">
                            <a:avLst/>
                          </a:prstGeom>
                          <a:noFill/>
                        </pic:spPr>
                      </pic:pic>
                    </a:graphicData>
                  </a:graphic>
                </wp:inline>
              </w:drawing>
            </w:r>
          </w:p>
        </w:tc>
      </w:tr>
      <w:tr w:rsidR="00AF53DE" w:rsidRPr="00AF53DE" w:rsidTr="00D16C4F">
        <w:tblPrEx>
          <w:tblLook w:val="0000" w:firstRow="0" w:lastRow="0" w:firstColumn="0" w:lastColumn="0" w:noHBand="0" w:noVBand="0"/>
        </w:tblPrEx>
        <w:trPr>
          <w:trHeight w:val="2111"/>
        </w:trPr>
        <w:tc>
          <w:tcPr>
            <w:tcW w:w="1561" w:type="dxa"/>
            <w:tcBorders>
              <w:top w:val="single" w:sz="4" w:space="0" w:color="auto"/>
              <w:left w:val="single" w:sz="24" w:space="0" w:color="auto"/>
              <w:bottom w:val="single" w:sz="24" w:space="0" w:color="auto"/>
              <w:right w:val="single" w:sz="4" w:space="0" w:color="auto"/>
            </w:tcBorders>
          </w:tcPr>
          <w:p w:rsidR="00AF53DE" w:rsidRPr="00AF53DE" w:rsidRDefault="00AF53DE" w:rsidP="00AF53DE">
            <w:pPr>
              <w:tabs>
                <w:tab w:val="left" w:pos="-1"/>
                <w:tab w:val="left" w:pos="7652"/>
                <w:tab w:val="left" w:pos="8533"/>
              </w:tabs>
              <w:spacing w:before="240"/>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7B7C8BD3" wp14:editId="740D1BFB">
                  <wp:extent cx="850683" cy="1163777"/>
                  <wp:effectExtent l="0" t="0" r="6985" b="0"/>
                  <wp:docPr id="1368" name="صورة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BEBA8EAE-BF5A-486C-A8C5-ECC9F3942E4B}">
                                <a14:imgProps xmlns:a14="http://schemas.microsoft.com/office/drawing/2010/main">
                                  <a14:imgLayer r:embed="rId229">
                                    <a14:imgEffect>
                                      <a14:brightnessContrast bright="27000"/>
                                    </a14:imgEffect>
                                  </a14:imgLayer>
                                </a14:imgProps>
                              </a:ext>
                              <a:ext uri="{28A0092B-C50C-407E-A947-70E740481C1C}">
                                <a14:useLocalDpi xmlns:a14="http://schemas.microsoft.com/office/drawing/2010/main" val="0"/>
                              </a:ext>
                            </a:extLst>
                          </a:blip>
                          <a:srcRect/>
                          <a:stretch>
                            <a:fillRect/>
                          </a:stretch>
                        </pic:blipFill>
                        <pic:spPr bwMode="auto">
                          <a:xfrm>
                            <a:off x="0" y="0"/>
                            <a:ext cx="856560" cy="1171817"/>
                          </a:xfrm>
                          <a:prstGeom prst="rect">
                            <a:avLst/>
                          </a:prstGeom>
                          <a:noFill/>
                        </pic:spPr>
                      </pic:pic>
                    </a:graphicData>
                  </a:graphic>
                </wp:inline>
              </w:drawing>
            </w:r>
          </w:p>
        </w:tc>
        <w:tc>
          <w:tcPr>
            <w:tcW w:w="1580" w:type="dxa"/>
            <w:gridSpan w:val="2"/>
            <w:tcBorders>
              <w:top w:val="single" w:sz="4" w:space="0" w:color="auto"/>
              <w:left w:val="single" w:sz="4" w:space="0" w:color="auto"/>
              <w:bottom w:val="single"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35F74F9D" wp14:editId="6BB6155F">
                  <wp:extent cx="920795" cy="1202902"/>
                  <wp:effectExtent l="0" t="0" r="0" b="0"/>
                  <wp:docPr id="1369" name="صورة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a:extLst>
                              <a:ext uri="{BEBA8EAE-BF5A-486C-A8C5-ECC9F3942E4B}">
                                <a14:imgProps xmlns:a14="http://schemas.microsoft.com/office/drawing/2010/main">
                                  <a14:imgLayer r:embed="rId231">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924514" cy="1207761"/>
                          </a:xfrm>
                          <a:prstGeom prst="rect">
                            <a:avLst/>
                          </a:prstGeom>
                          <a:noFill/>
                        </pic:spPr>
                      </pic:pic>
                    </a:graphicData>
                  </a:graphic>
                </wp:inline>
              </w:drawing>
            </w:r>
          </w:p>
        </w:tc>
        <w:tc>
          <w:tcPr>
            <w:tcW w:w="1572" w:type="dxa"/>
            <w:gridSpan w:val="2"/>
            <w:tcBorders>
              <w:top w:val="single" w:sz="4" w:space="0" w:color="auto"/>
              <w:left w:val="single" w:sz="4" w:space="0" w:color="auto"/>
              <w:bottom w:val="single"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435EC776" wp14:editId="2616CDB7">
                  <wp:extent cx="905680" cy="1214937"/>
                  <wp:effectExtent l="0" t="0" r="8890" b="4445"/>
                  <wp:docPr id="1370" name="صورة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a:extLst>
                              <a:ext uri="{BEBA8EAE-BF5A-486C-A8C5-ECC9F3942E4B}">
                                <a14:imgProps xmlns:a14="http://schemas.microsoft.com/office/drawing/2010/main">
                                  <a14:imgLayer r:embed="rId233">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906886" cy="1216555"/>
                          </a:xfrm>
                          <a:prstGeom prst="rect">
                            <a:avLst/>
                          </a:prstGeom>
                          <a:noFill/>
                        </pic:spPr>
                      </pic:pic>
                    </a:graphicData>
                  </a:graphic>
                </wp:inline>
              </w:drawing>
            </w:r>
          </w:p>
        </w:tc>
        <w:tc>
          <w:tcPr>
            <w:tcW w:w="1541" w:type="dxa"/>
            <w:tcBorders>
              <w:top w:val="single" w:sz="4" w:space="0" w:color="auto"/>
              <w:left w:val="single" w:sz="4" w:space="0" w:color="auto"/>
              <w:bottom w:val="single" w:sz="24" w:space="0" w:color="auto"/>
              <w:right w:val="single" w:sz="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lang w:eastAsia="en-US"/>
              </w:rPr>
              <w:drawing>
                <wp:inline distT="0" distB="0" distL="0" distR="0" wp14:anchorId="53DEA2C5" wp14:editId="1F174FBD">
                  <wp:extent cx="894864" cy="1244325"/>
                  <wp:effectExtent l="0" t="0" r="635" b="0"/>
                  <wp:docPr id="1371" name="صورة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4">
                            <a:extLst>
                              <a:ext uri="{BEBA8EAE-BF5A-486C-A8C5-ECC9F3942E4B}">
                                <a14:imgProps xmlns:a14="http://schemas.microsoft.com/office/drawing/2010/main">
                                  <a14:imgLayer r:embed="rId235">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896905" cy="1247163"/>
                          </a:xfrm>
                          <a:prstGeom prst="rect">
                            <a:avLst/>
                          </a:prstGeom>
                          <a:noFill/>
                        </pic:spPr>
                      </pic:pic>
                    </a:graphicData>
                  </a:graphic>
                </wp:inline>
              </w:drawing>
            </w:r>
          </w:p>
        </w:tc>
        <w:tc>
          <w:tcPr>
            <w:tcW w:w="2127" w:type="dxa"/>
            <w:tcBorders>
              <w:top w:val="single" w:sz="4" w:space="0" w:color="auto"/>
              <w:left w:val="single" w:sz="4" w:space="0" w:color="auto"/>
              <w:bottom w:val="single" w:sz="24" w:space="0" w:color="auto"/>
              <w:right w:val="single" w:sz="24" w:space="0" w:color="auto"/>
            </w:tcBorders>
          </w:tcPr>
          <w:p w:rsidR="00AF53DE" w:rsidRPr="00AF53DE" w:rsidRDefault="00AF53DE" w:rsidP="00AF53DE">
            <w:pPr>
              <w:tabs>
                <w:tab w:val="left" w:pos="-1"/>
                <w:tab w:val="left" w:pos="7652"/>
                <w:tab w:val="left" w:pos="8533"/>
              </w:tabs>
              <w:spacing w:before="240"/>
              <w:ind w:left="-101"/>
              <w:jc w:val="center"/>
              <w:rPr>
                <w:rFonts w:ascii="Simplified Arabic" w:hAnsi="Simplified Arabic" w:cs="Simplified Arabic"/>
                <w:b/>
                <w:bCs/>
                <w:sz w:val="32"/>
                <w:szCs w:val="32"/>
                <w:rtl/>
                <w:lang w:bidi="ar-IQ"/>
              </w:rPr>
            </w:pPr>
            <w:r w:rsidRPr="00AF53DE">
              <w:rPr>
                <w:rFonts w:ascii="Simplified Arabic" w:hAnsi="Simplified Arabic" w:cs="Simplified Arabic"/>
                <w:b/>
                <w:bCs/>
                <w:noProof/>
                <w:sz w:val="32"/>
                <w:szCs w:val="32"/>
                <w:rtl/>
                <w:lang w:eastAsia="en-US"/>
              </w:rPr>
              <w:drawing>
                <wp:inline distT="0" distB="0" distL="0" distR="0" wp14:anchorId="5C5AB5EA" wp14:editId="1F01AAF3">
                  <wp:extent cx="787265" cy="1066800"/>
                  <wp:effectExtent l="76200" t="76200" r="127635" b="133350"/>
                  <wp:docPr id="1372" name="صورة 1372" descr="C:\Users\T4C\Pictures\2020-08-24\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4C\Pictures\2020-08-24\001.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60928" cy="11666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2"/>
          <w:szCs w:val="32"/>
          <w:rtl/>
          <w:lang w:bidi="ar-IQ"/>
        </w:rPr>
      </w:pPr>
    </w:p>
    <w:p w:rsidR="00AF53DE" w:rsidRDefault="00AF53DE" w:rsidP="00165CAA">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r w:rsidRPr="00745D92">
        <w:rPr>
          <w:rFonts w:ascii="Simplified Arabic" w:hAnsi="Simplified Arabic" w:cs="Simplified Arabic" w:hint="cs"/>
          <w:b/>
          <w:bCs/>
          <w:sz w:val="36"/>
          <w:szCs w:val="36"/>
          <w:u w:val="single"/>
          <w:rtl/>
          <w:lang w:bidi="ar-IQ"/>
        </w:rPr>
        <w:lastRenderedPageBreak/>
        <w:t xml:space="preserve">الـتوثـــيـق رقم (9)/ الــــوصلات </w:t>
      </w:r>
      <w:proofErr w:type="spellStart"/>
      <w:r w:rsidRPr="00745D92">
        <w:rPr>
          <w:rFonts w:ascii="Simplified Arabic" w:hAnsi="Simplified Arabic" w:cs="Simplified Arabic" w:hint="cs"/>
          <w:b/>
          <w:bCs/>
          <w:sz w:val="36"/>
          <w:szCs w:val="36"/>
          <w:u w:val="single"/>
          <w:rtl/>
          <w:lang w:bidi="ar-IQ"/>
        </w:rPr>
        <w:t>الألكترونية</w:t>
      </w:r>
      <w:proofErr w:type="spellEnd"/>
      <w:r w:rsidRPr="00745D92">
        <w:rPr>
          <w:rFonts w:ascii="Simplified Arabic" w:hAnsi="Simplified Arabic" w:cs="Simplified Arabic" w:hint="cs"/>
          <w:b/>
          <w:bCs/>
          <w:sz w:val="36"/>
          <w:szCs w:val="36"/>
          <w:u w:val="single"/>
          <w:rtl/>
          <w:lang w:bidi="ar-IQ"/>
        </w:rPr>
        <w:t>/</w:t>
      </w:r>
      <w:r w:rsidRPr="00745D92">
        <w:rPr>
          <w:rFonts w:ascii="Simplified Arabic" w:hAnsi="Simplified Arabic" w:cs="Simplified Arabic"/>
          <w:b/>
          <w:bCs/>
          <w:sz w:val="36"/>
          <w:szCs w:val="36"/>
          <w:u w:val="single"/>
          <w:lang w:bidi="ar-IQ"/>
        </w:rPr>
        <w:t xml:space="preserve"> google</w:t>
      </w:r>
      <w:r w:rsidRPr="00745D92">
        <w:rPr>
          <w:rFonts w:ascii="Simplified Arabic" w:hAnsi="Simplified Arabic" w:cs="Simplified Arabic" w:hint="cs"/>
          <w:b/>
          <w:bCs/>
          <w:sz w:val="36"/>
          <w:szCs w:val="36"/>
          <w:u w:val="single"/>
          <w:rtl/>
          <w:lang w:bidi="ar-IQ"/>
        </w:rPr>
        <w:t>:</w:t>
      </w:r>
    </w:p>
    <w:tbl>
      <w:tblPr>
        <w:tblStyle w:val="af"/>
        <w:tblpPr w:leftFromText="180" w:rightFromText="180" w:vertAnchor="text" w:horzAnchor="margin" w:tblpY="601"/>
        <w:tblOverlap w:val="never"/>
        <w:bidiVisual/>
        <w:tblW w:w="8588" w:type="dxa"/>
        <w:tblLayout w:type="fixed"/>
        <w:tblLook w:val="04A0" w:firstRow="1" w:lastRow="0" w:firstColumn="1" w:lastColumn="0" w:noHBand="0" w:noVBand="1"/>
      </w:tblPr>
      <w:tblGrid>
        <w:gridCol w:w="2917"/>
        <w:gridCol w:w="1135"/>
        <w:gridCol w:w="1842"/>
        <w:gridCol w:w="2694"/>
      </w:tblGrid>
      <w:tr w:rsidR="00BF599C" w:rsidRPr="00E07D80" w:rsidTr="009F7E8D">
        <w:trPr>
          <w:trHeight w:val="1065"/>
        </w:trPr>
        <w:tc>
          <w:tcPr>
            <w:tcW w:w="2917" w:type="dxa"/>
            <w:tcBorders>
              <w:top w:val="single" w:sz="24" w:space="0" w:color="auto"/>
              <w:left w:val="single" w:sz="24" w:space="0" w:color="auto"/>
              <w:bottom w:val="single" w:sz="24" w:space="0" w:color="auto"/>
              <w:right w:val="single" w:sz="24" w:space="0" w:color="auto"/>
            </w:tcBorders>
          </w:tcPr>
          <w:p w:rsidR="00BF599C" w:rsidRPr="00E07D80" w:rsidRDefault="00950EAE" w:rsidP="009F7E8D">
            <w:pPr>
              <w:tabs>
                <w:tab w:val="left" w:pos="7652"/>
                <w:tab w:val="left" w:pos="8533"/>
              </w:tabs>
              <w:spacing w:before="240"/>
              <w:ind w:left="-225"/>
              <w:jc w:val="center"/>
              <w:rPr>
                <w:rFonts w:ascii="Simplified Arabic" w:hAnsi="Simplified Arabic" w:cs="Simplified Arabic"/>
                <w:b/>
                <w:bCs/>
                <w:rtl/>
                <w:lang w:bidi="ar-IQ"/>
              </w:rPr>
            </w:pPr>
            <w:r w:rsidRPr="00E07D80">
              <w:rPr>
                <w:rFonts w:ascii="Simplified Arabic" w:hAnsi="Simplified Arabic" w:cs="Simplified Arabic"/>
                <w:b/>
                <w:bCs/>
                <w:u w:val="single"/>
                <w:shd w:val="clear" w:color="auto" w:fill="FFFFFF" w:themeFill="background1"/>
                <w:lang w:bidi="ar-IQ"/>
              </w:rPr>
              <w:t xml:space="preserve"> </w:t>
            </w:r>
            <w:r w:rsidR="002E4CA7" w:rsidRPr="00E07D80">
              <w:rPr>
                <w:rFonts w:ascii="Simplified Arabic" w:hAnsi="Simplified Arabic" w:cs="Simplified Arabic"/>
                <w:b/>
                <w:bCs/>
                <w:u w:val="single"/>
                <w:shd w:val="clear" w:color="auto" w:fill="FFFFFF" w:themeFill="background1"/>
                <w:lang w:bidi="ar-IQ"/>
              </w:rPr>
              <w:t>(</w:t>
            </w:r>
            <w:hyperlink r:id="rId237" w:history="1">
              <w:r w:rsidR="002E4CA7" w:rsidRPr="00E07D80">
                <w:rPr>
                  <w:rFonts w:ascii="Simplified Arabic" w:hAnsi="Simplified Arabic" w:cs="Simplified Arabic"/>
                  <w:b/>
                  <w:bCs/>
                  <w:u w:val="single"/>
                  <w:shd w:val="clear" w:color="auto" w:fill="FFFFFF" w:themeFill="background1"/>
                  <w:lang w:bidi="ar-IQ"/>
                </w:rPr>
                <w:t>www.abjjad.com</w:t>
              </w:r>
            </w:hyperlink>
            <w:r w:rsidR="0099218D" w:rsidRPr="00E07D80">
              <w:rPr>
                <w:rFonts w:ascii="Simplified Arabic" w:hAnsi="Simplified Arabic" w:cs="Simplified Arabic"/>
                <w:b/>
                <w:bCs/>
                <w:u w:val="single"/>
                <w:shd w:val="clear" w:color="auto" w:fill="FFFFFF" w:themeFill="background1"/>
                <w:lang w:bidi="ar-IQ"/>
              </w:rPr>
              <w:t>)</w:t>
            </w:r>
            <w:r w:rsidR="00E07D80" w:rsidRPr="00950EAE">
              <w:rPr>
                <w:rFonts w:ascii="Simplified Arabic" w:hAnsi="Simplified Arabic" w:cs="Simplified Arabic"/>
                <w:b/>
                <w:bCs/>
                <w:noProof/>
                <w:shd w:val="clear" w:color="auto" w:fill="FFFFFF" w:themeFill="background1"/>
                <w:lang w:eastAsia="en-US"/>
              </w:rPr>
              <w:drawing>
                <wp:inline distT="0" distB="0" distL="0" distR="0" wp14:anchorId="1E07F70F" wp14:editId="329DB891">
                  <wp:extent cx="1795883" cy="2915434"/>
                  <wp:effectExtent l="0" t="0" r="0" b="0"/>
                  <wp:docPr id="1127" name="صورة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794758" cy="2913607"/>
                          </a:xfrm>
                          <a:prstGeom prst="rect">
                            <a:avLst/>
                          </a:prstGeom>
                          <a:noFill/>
                        </pic:spPr>
                      </pic:pic>
                    </a:graphicData>
                  </a:graphic>
                </wp:inline>
              </w:drawing>
            </w:r>
          </w:p>
        </w:tc>
        <w:tc>
          <w:tcPr>
            <w:tcW w:w="2977" w:type="dxa"/>
            <w:gridSpan w:val="2"/>
            <w:tcBorders>
              <w:top w:val="single" w:sz="24" w:space="0" w:color="auto"/>
              <w:left w:val="single" w:sz="24" w:space="0" w:color="auto"/>
              <w:bottom w:val="single" w:sz="24" w:space="0" w:color="auto"/>
              <w:right w:val="single" w:sz="24" w:space="0" w:color="auto"/>
            </w:tcBorders>
          </w:tcPr>
          <w:p w:rsidR="00BF599C" w:rsidRDefault="00EE5F3C" w:rsidP="009F7E8D">
            <w:pPr>
              <w:tabs>
                <w:tab w:val="left" w:pos="7652"/>
                <w:tab w:val="left" w:pos="8533"/>
              </w:tabs>
              <w:spacing w:before="240"/>
              <w:ind w:left="-225"/>
              <w:jc w:val="center"/>
              <w:rPr>
                <w:rFonts w:ascii="Simplified Arabic" w:hAnsi="Simplified Arabic" w:cs="Simplified Arabic"/>
                <w:b/>
                <w:bCs/>
                <w:lang w:bidi="ar-IQ"/>
              </w:rPr>
            </w:pPr>
            <w:r w:rsidRPr="00E07D80">
              <w:rPr>
                <w:rFonts w:ascii="Simplified Arabic" w:hAnsi="Simplified Arabic" w:cs="Simplified Arabic"/>
                <w:b/>
                <w:bCs/>
                <w:u w:val="single"/>
                <w:shd w:val="clear" w:color="auto" w:fill="FFFFFF" w:themeFill="background1"/>
                <w:lang w:bidi="ar-IQ"/>
              </w:rPr>
              <w:t>(www.merefa2000.com</w:t>
            </w:r>
            <w:r w:rsidRPr="00E07D80">
              <w:rPr>
                <w:rFonts w:ascii="Simplified Arabic" w:hAnsi="Simplified Arabic" w:cs="Simplified Arabic"/>
                <w:b/>
                <w:bCs/>
                <w:lang w:bidi="ar-IQ"/>
              </w:rPr>
              <w:t>)</w:t>
            </w:r>
            <w:r w:rsidR="00AB723A">
              <w:rPr>
                <w:rFonts w:ascii="Simplified Arabic" w:hAnsi="Simplified Arabic" w:cs="Simplified Arabic"/>
                <w:b/>
                <w:bCs/>
                <w:noProof/>
                <w:lang w:eastAsia="en-US"/>
              </w:rPr>
              <w:drawing>
                <wp:inline distT="0" distB="0" distL="0" distR="0" wp14:anchorId="67BE5C67" wp14:editId="0CEBD16F">
                  <wp:extent cx="1781175" cy="3014216"/>
                  <wp:effectExtent l="0" t="0" r="0" b="0"/>
                  <wp:docPr id="1135" name="صورة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780563" cy="3013180"/>
                          </a:xfrm>
                          <a:prstGeom prst="rect">
                            <a:avLst/>
                          </a:prstGeom>
                          <a:noFill/>
                        </pic:spPr>
                      </pic:pic>
                    </a:graphicData>
                  </a:graphic>
                </wp:inline>
              </w:drawing>
            </w:r>
          </w:p>
          <w:p w:rsidR="00AB723A" w:rsidRPr="00E07D80" w:rsidRDefault="00AB723A" w:rsidP="009F7E8D">
            <w:pPr>
              <w:tabs>
                <w:tab w:val="left" w:pos="7652"/>
                <w:tab w:val="left" w:pos="8533"/>
              </w:tabs>
              <w:spacing w:before="240"/>
              <w:ind w:left="-225"/>
              <w:jc w:val="center"/>
              <w:rPr>
                <w:rFonts w:ascii="Simplified Arabic" w:hAnsi="Simplified Arabic" w:cs="Simplified Arabic"/>
                <w:b/>
                <w:bCs/>
                <w:rtl/>
                <w:lang w:bidi="ar-IQ"/>
              </w:rPr>
            </w:pPr>
          </w:p>
        </w:tc>
        <w:tc>
          <w:tcPr>
            <w:tcW w:w="2694" w:type="dxa"/>
            <w:tcBorders>
              <w:top w:val="single" w:sz="24" w:space="0" w:color="auto"/>
              <w:left w:val="single" w:sz="24" w:space="0" w:color="auto"/>
              <w:bottom w:val="single" w:sz="24" w:space="0" w:color="auto"/>
              <w:right w:val="single" w:sz="24" w:space="0" w:color="auto"/>
            </w:tcBorders>
          </w:tcPr>
          <w:p w:rsidR="00D22D95" w:rsidRPr="00E07D80"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u w:val="single"/>
                <w:rtl/>
                <w:lang w:eastAsia="en-US" w:bidi="ar-IQ"/>
              </w:rPr>
            </w:pPr>
            <w:r w:rsidRPr="00E07D80">
              <w:rPr>
                <w:rFonts w:ascii="Simplified Arabic" w:eastAsia="Calibri" w:hAnsi="Simplified Arabic" w:cs="Simplified Arabic" w:hint="cs"/>
                <w:b/>
                <w:bCs/>
                <w:u w:val="single"/>
                <w:rtl/>
                <w:lang w:eastAsia="en-US" w:bidi="ar-IQ"/>
              </w:rPr>
              <w:t xml:space="preserve">موقـــع/ الباحث العلمي, </w:t>
            </w:r>
            <w:r w:rsidRPr="00E07D80">
              <w:rPr>
                <w:rFonts w:ascii="Simplified Arabic" w:eastAsia="Calibri" w:hAnsi="Simplified Arabic" w:cs="Simplified Arabic"/>
                <w:b/>
                <w:bCs/>
                <w:u w:val="single"/>
                <w:lang w:eastAsia="en-US" w:bidi="ar-IQ"/>
              </w:rPr>
              <w:t>(citations&gt;scholar.google.com)</w:t>
            </w:r>
          </w:p>
          <w:p w:rsidR="00950EAE" w:rsidRDefault="00950EAE"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rtl/>
                <w:lang w:eastAsia="en-US" w:bidi="ar-IQ"/>
              </w:rPr>
            </w:pPr>
          </w:p>
          <w:p w:rsidR="00D22D95" w:rsidRPr="00E07D80"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u w:val="single"/>
                <w:rtl/>
                <w:lang w:eastAsia="en-US" w:bidi="ar-IQ"/>
              </w:rPr>
            </w:pPr>
            <w:r w:rsidRPr="00CD5BB3">
              <w:rPr>
                <w:rFonts w:ascii="Simplified Arabic" w:eastAsia="Calibri" w:hAnsi="Simplified Arabic" w:cs="Simplified Arabic" w:hint="cs"/>
                <w:b/>
                <w:bCs/>
                <w:rtl/>
                <w:lang w:eastAsia="en-US" w:bidi="ar-IQ"/>
              </w:rPr>
              <w:t>ـــــــــــــــــــــــــــــــــــــــــــــــــــــــــــــــــــــــــــــــــــــــــ</w:t>
            </w:r>
            <w:r w:rsidRPr="00E07D80">
              <w:rPr>
                <w:rFonts w:ascii="Simplified Arabic" w:eastAsia="Calibri" w:hAnsi="Simplified Arabic" w:cs="Simplified Arabic" w:hint="cs"/>
                <w:b/>
                <w:bCs/>
                <w:u w:val="single"/>
                <w:rtl/>
                <w:lang w:eastAsia="en-US" w:bidi="ar-IQ"/>
              </w:rPr>
              <w:t xml:space="preserve">موقـــع </w:t>
            </w:r>
            <w:proofErr w:type="spellStart"/>
            <w:r w:rsidRPr="00E07D80">
              <w:rPr>
                <w:rFonts w:ascii="Simplified Arabic" w:eastAsia="Calibri" w:hAnsi="Simplified Arabic" w:cs="Simplified Arabic" w:hint="cs"/>
                <w:b/>
                <w:bCs/>
                <w:u w:val="single"/>
                <w:rtl/>
                <w:lang w:eastAsia="en-US" w:bidi="ar-IQ"/>
              </w:rPr>
              <w:t>صومائيل</w:t>
            </w:r>
            <w:proofErr w:type="spellEnd"/>
            <w:r w:rsidRPr="00E07D80">
              <w:rPr>
                <w:rFonts w:ascii="Simplified Arabic" w:eastAsia="Calibri" w:hAnsi="Simplified Arabic" w:cs="Simplified Arabic" w:hint="cs"/>
                <w:b/>
                <w:bCs/>
                <w:u w:val="single"/>
                <w:rtl/>
                <w:lang w:eastAsia="en-US" w:bidi="ar-IQ"/>
              </w:rPr>
              <w:t xml:space="preserve"> </w:t>
            </w:r>
            <w:proofErr w:type="spellStart"/>
            <w:r w:rsidRPr="00E07D80">
              <w:rPr>
                <w:rFonts w:ascii="Simplified Arabic" w:eastAsia="Calibri" w:hAnsi="Simplified Arabic" w:cs="Simplified Arabic" w:hint="cs"/>
                <w:b/>
                <w:bCs/>
                <w:u w:val="single"/>
                <w:rtl/>
                <w:lang w:eastAsia="en-US" w:bidi="ar-IQ"/>
              </w:rPr>
              <w:t>بيكيت</w:t>
            </w:r>
            <w:proofErr w:type="spellEnd"/>
            <w:r w:rsidRPr="00E07D80">
              <w:rPr>
                <w:rFonts w:ascii="Simplified Arabic" w:eastAsia="Calibri" w:hAnsi="Simplified Arabic" w:cs="Simplified Arabic" w:hint="cs"/>
                <w:b/>
                <w:bCs/>
                <w:u w:val="single"/>
                <w:rtl/>
                <w:lang w:eastAsia="en-US" w:bidi="ar-IQ"/>
              </w:rPr>
              <w:t>،</w:t>
            </w:r>
          </w:p>
          <w:p w:rsidR="00BF599C" w:rsidRPr="00E07D80"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u w:val="single"/>
                <w:rtl/>
                <w:lang w:eastAsia="en-US" w:bidi="ar-IQ"/>
              </w:rPr>
            </w:pPr>
            <w:r w:rsidRPr="00E07D80">
              <w:rPr>
                <w:rFonts w:ascii="Simplified Arabic" w:eastAsia="Calibri" w:hAnsi="Simplified Arabic" w:cs="Simplified Arabic"/>
                <w:b/>
                <w:bCs/>
                <w:u w:val="single"/>
                <w:lang w:eastAsia="en-US" w:bidi="ar-IQ"/>
              </w:rPr>
              <w:t xml:space="preserve"> (</w:t>
            </w:r>
            <w:hyperlink r:id="rId240" w:history="1">
              <w:r w:rsidRPr="00E07D80">
                <w:rPr>
                  <w:rFonts w:ascii="Simplified Arabic" w:eastAsia="Calibri" w:hAnsi="Simplified Arabic" w:cs="Simplified Arabic"/>
                  <w:b/>
                  <w:bCs/>
                  <w:u w:val="single"/>
                  <w:lang w:eastAsia="en-US" w:bidi="ar-IQ"/>
                </w:rPr>
                <w:t>https://www.samuel-beckett.net</w:t>
              </w:r>
            </w:hyperlink>
          </w:p>
          <w:p w:rsidR="00950EAE" w:rsidRDefault="00950EAE"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rtl/>
                <w:lang w:eastAsia="en-US" w:bidi="ar-IQ"/>
              </w:rPr>
            </w:pPr>
          </w:p>
          <w:p w:rsidR="00D22D95" w:rsidRPr="00CD5BB3"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rtl/>
                <w:lang w:eastAsia="en-US" w:bidi="ar-IQ"/>
              </w:rPr>
            </w:pPr>
            <w:r w:rsidRPr="00CD5BB3">
              <w:rPr>
                <w:rFonts w:ascii="Simplified Arabic" w:eastAsia="Calibri" w:hAnsi="Simplified Arabic" w:cs="Simplified Arabic" w:hint="cs"/>
                <w:b/>
                <w:bCs/>
                <w:rtl/>
                <w:lang w:eastAsia="en-US" w:bidi="ar-IQ"/>
              </w:rPr>
              <w:t>ـــــــــــــــــــــــــــــــــــــــــــــــــــــــــــــــــــــــــــــــــــــــــ</w:t>
            </w:r>
          </w:p>
          <w:p w:rsidR="00D22D95" w:rsidRPr="00E07D80" w:rsidRDefault="00D22D95" w:rsidP="009F7E8D">
            <w:pPr>
              <w:shd w:val="clear" w:color="auto" w:fill="FFFFFF" w:themeFill="background1"/>
              <w:tabs>
                <w:tab w:val="left" w:pos="-199"/>
                <w:tab w:val="left" w:pos="41"/>
                <w:tab w:val="left" w:pos="8364"/>
              </w:tabs>
              <w:ind w:left="41" w:right="41"/>
              <w:jc w:val="center"/>
              <w:rPr>
                <w:rFonts w:ascii="Simplified Arabic" w:eastAsia="Calibri" w:hAnsi="Simplified Arabic" w:cs="Simplified Arabic"/>
                <w:b/>
                <w:bCs/>
                <w:u w:val="single"/>
                <w:rtl/>
                <w:lang w:eastAsia="en-US" w:bidi="ar-IQ"/>
              </w:rPr>
            </w:pPr>
            <w:r w:rsidRPr="00E07D80">
              <w:rPr>
                <w:rFonts w:ascii="Simplified Arabic" w:eastAsia="Calibri" w:hAnsi="Simplified Arabic" w:cs="Simplified Arabic" w:hint="cs"/>
                <w:b/>
                <w:bCs/>
                <w:u w:val="single"/>
                <w:rtl/>
                <w:lang w:eastAsia="en-US" w:bidi="ar-IQ"/>
              </w:rPr>
              <w:t xml:space="preserve">موقـــع/الـعراقـية/ </w:t>
            </w:r>
          </w:p>
          <w:p w:rsidR="00D22D95" w:rsidRPr="00E07D80" w:rsidRDefault="00D22D95" w:rsidP="009F7E8D">
            <w:pPr>
              <w:shd w:val="clear" w:color="auto" w:fill="FFFFFF" w:themeFill="background1"/>
              <w:tabs>
                <w:tab w:val="left" w:pos="-199"/>
                <w:tab w:val="left" w:pos="41"/>
                <w:tab w:val="left" w:pos="8364"/>
              </w:tabs>
              <w:ind w:left="41" w:right="41"/>
              <w:jc w:val="center"/>
              <w:rPr>
                <w:rFonts w:ascii="Simplified Arabic" w:eastAsia="Calibri" w:hAnsi="Simplified Arabic" w:cs="Simplified Arabic"/>
                <w:b/>
                <w:bCs/>
                <w:u w:val="single"/>
                <w:rtl/>
                <w:lang w:eastAsia="en-US" w:bidi="ar-IQ"/>
              </w:rPr>
            </w:pPr>
            <w:r w:rsidRPr="00E07D80">
              <w:rPr>
                <w:rFonts w:ascii="Simplified Arabic" w:eastAsia="Calibri" w:hAnsi="Simplified Arabic" w:cs="Simplified Arabic" w:hint="cs"/>
                <w:b/>
                <w:bCs/>
                <w:u w:val="single"/>
                <w:rtl/>
                <w:lang w:eastAsia="en-US" w:bidi="ar-IQ"/>
              </w:rPr>
              <w:t>للمجلات الأكاديمية العلمية،</w:t>
            </w:r>
          </w:p>
          <w:p w:rsidR="00D22D95" w:rsidRPr="00E07D80"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u w:val="single"/>
                <w:rtl/>
                <w:lang w:eastAsia="en-US" w:bidi="ar-IQ"/>
              </w:rPr>
            </w:pPr>
            <w:r w:rsidRPr="00E07D80">
              <w:rPr>
                <w:rFonts w:ascii="Simplified Arabic" w:eastAsia="Calibri" w:hAnsi="Simplified Arabic" w:cs="Simplified Arabic"/>
                <w:b/>
                <w:bCs/>
                <w:u w:val="single"/>
                <w:lang w:eastAsia="en-US" w:bidi="ar-IQ"/>
              </w:rPr>
              <w:t>(</w:t>
            </w:r>
            <w:hyperlink r:id="rId241" w:history="1">
              <w:r w:rsidRPr="00E07D80">
                <w:rPr>
                  <w:rFonts w:ascii="Simplified Arabic" w:eastAsia="Calibri" w:hAnsi="Simplified Arabic" w:cs="Simplified Arabic"/>
                  <w:b/>
                  <w:bCs/>
                  <w:u w:val="single"/>
                  <w:lang w:eastAsia="en-US" w:bidi="ar-IQ"/>
                </w:rPr>
                <w:t>https://www.iasj.net</w:t>
              </w:r>
            </w:hyperlink>
          </w:p>
          <w:p w:rsidR="00D22D95" w:rsidRPr="00CD5BB3" w:rsidRDefault="00D22D95" w:rsidP="009F7E8D">
            <w:pPr>
              <w:shd w:val="clear" w:color="auto" w:fill="FFFFFF" w:themeFill="background1"/>
              <w:tabs>
                <w:tab w:val="left" w:pos="-249"/>
                <w:tab w:val="left" w:pos="-199"/>
                <w:tab w:val="left" w:pos="8364"/>
              </w:tabs>
              <w:ind w:left="34" w:right="41"/>
              <w:jc w:val="center"/>
              <w:rPr>
                <w:rFonts w:ascii="Simplified Arabic" w:eastAsia="Calibri" w:hAnsi="Simplified Arabic" w:cs="Simplified Arabic"/>
                <w:b/>
                <w:bCs/>
                <w:rtl/>
                <w:lang w:eastAsia="en-US" w:bidi="ar-IQ"/>
              </w:rPr>
            </w:pPr>
            <w:r w:rsidRPr="00CD5BB3">
              <w:rPr>
                <w:rFonts w:ascii="Simplified Arabic" w:eastAsia="Calibri" w:hAnsi="Simplified Arabic" w:cs="Simplified Arabic" w:hint="cs"/>
                <w:b/>
                <w:bCs/>
                <w:rtl/>
                <w:lang w:eastAsia="en-US" w:bidi="ar-IQ"/>
              </w:rPr>
              <w:t>ـــــــــــــــــــــــــــــــــــــــــــــــــــــــــــــــــــــــــــــــــــــــــ</w:t>
            </w:r>
          </w:p>
        </w:tc>
      </w:tr>
      <w:tr w:rsidR="0090485F" w:rsidRPr="00E07D80" w:rsidTr="009F7E8D">
        <w:trPr>
          <w:trHeight w:val="1560"/>
        </w:trPr>
        <w:tc>
          <w:tcPr>
            <w:tcW w:w="2917" w:type="dxa"/>
            <w:tcBorders>
              <w:top w:val="single" w:sz="24" w:space="0" w:color="auto"/>
              <w:left w:val="single" w:sz="24" w:space="0" w:color="auto"/>
              <w:bottom w:val="single" w:sz="24" w:space="0" w:color="auto"/>
              <w:right w:val="single" w:sz="24" w:space="0" w:color="auto"/>
            </w:tcBorders>
          </w:tcPr>
          <w:p w:rsidR="0090485F" w:rsidRDefault="00035E74" w:rsidP="009F7E8D">
            <w:pPr>
              <w:tabs>
                <w:tab w:val="left" w:pos="7652"/>
                <w:tab w:val="left" w:pos="8533"/>
              </w:tabs>
              <w:spacing w:before="240"/>
              <w:ind w:left="-225"/>
              <w:jc w:val="center"/>
              <w:rPr>
                <w:rFonts w:ascii="Simplified Arabic" w:hAnsi="Simplified Arabic" w:cs="Simplified Arabic"/>
                <w:b/>
                <w:bCs/>
                <w:rtl/>
                <w:lang w:bidi="ar-IQ"/>
              </w:rPr>
            </w:pPr>
            <w:r w:rsidRPr="00E07D80">
              <w:rPr>
                <w:rFonts w:ascii="Simplified Arabic" w:eastAsia="Calibri" w:hAnsi="Simplified Arabic" w:cs="Simplified Arabic" w:hint="cs"/>
                <w:b/>
                <w:bCs/>
                <w:u w:val="single"/>
                <w:rtl/>
                <w:lang w:eastAsia="en-US" w:bidi="ar-IQ"/>
              </w:rPr>
              <w:t xml:space="preserve"> حساب موقـــع/</w:t>
            </w:r>
            <w:proofErr w:type="spellStart"/>
            <w:r w:rsidRPr="00E07D80">
              <w:rPr>
                <w:rFonts w:ascii="Simplified Arabic" w:eastAsia="Calibri" w:hAnsi="Simplified Arabic" w:cs="Simplified Arabic" w:hint="cs"/>
                <w:b/>
                <w:bCs/>
                <w:u w:val="single"/>
                <w:rtl/>
                <w:lang w:eastAsia="en-US" w:bidi="ar-IQ"/>
              </w:rPr>
              <w:t>مينديلي</w:t>
            </w:r>
            <w:proofErr w:type="spellEnd"/>
            <w:r w:rsidRPr="00E07D80">
              <w:rPr>
                <w:rFonts w:ascii="Simplified Arabic" w:eastAsia="Calibri" w:hAnsi="Simplified Arabic" w:cs="Simplified Arabic" w:hint="cs"/>
                <w:b/>
                <w:bCs/>
                <w:u w:val="single"/>
                <w:rtl/>
                <w:lang w:eastAsia="en-US" w:bidi="ar-IQ"/>
              </w:rPr>
              <w:t xml:space="preserve"> للنشر</w:t>
            </w:r>
            <w:r w:rsidR="00AB723A">
              <w:rPr>
                <w:rFonts w:ascii="Simplified Arabic" w:hAnsi="Simplified Arabic" w:cs="Simplified Arabic"/>
                <w:b/>
                <w:bCs/>
                <w:noProof/>
                <w:lang w:eastAsia="en-US"/>
              </w:rPr>
              <w:drawing>
                <wp:inline distT="0" distB="0" distL="0" distR="0" wp14:anchorId="4DCE4605" wp14:editId="7D611E94">
                  <wp:extent cx="1627320" cy="2728675"/>
                  <wp:effectExtent l="0" t="0" r="0" b="0"/>
                  <wp:docPr id="1134" name="صورة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642375" cy="2753920"/>
                          </a:xfrm>
                          <a:prstGeom prst="rect">
                            <a:avLst/>
                          </a:prstGeom>
                          <a:noFill/>
                        </pic:spPr>
                      </pic:pic>
                    </a:graphicData>
                  </a:graphic>
                </wp:inline>
              </w:drawing>
            </w:r>
          </w:p>
          <w:p w:rsidR="00AB723A" w:rsidRPr="00E07D80" w:rsidRDefault="00AB723A" w:rsidP="009F7E8D">
            <w:pPr>
              <w:tabs>
                <w:tab w:val="left" w:pos="7652"/>
                <w:tab w:val="left" w:pos="8533"/>
              </w:tabs>
              <w:spacing w:before="240"/>
              <w:ind w:left="-225"/>
              <w:jc w:val="center"/>
              <w:rPr>
                <w:rFonts w:ascii="Simplified Arabic" w:hAnsi="Simplified Arabic" w:cs="Simplified Arabic"/>
                <w:b/>
                <w:bCs/>
                <w:rtl/>
                <w:lang w:bidi="ar-IQ"/>
              </w:rPr>
            </w:pPr>
          </w:p>
        </w:tc>
        <w:tc>
          <w:tcPr>
            <w:tcW w:w="2977" w:type="dxa"/>
            <w:gridSpan w:val="2"/>
            <w:tcBorders>
              <w:top w:val="single" w:sz="24" w:space="0" w:color="auto"/>
              <w:left w:val="single" w:sz="24" w:space="0" w:color="auto"/>
              <w:bottom w:val="single" w:sz="24" w:space="0" w:color="auto"/>
              <w:right w:val="single" w:sz="24" w:space="0" w:color="auto"/>
            </w:tcBorders>
          </w:tcPr>
          <w:p w:rsidR="0090485F" w:rsidRPr="00E07D80" w:rsidRDefault="00035E74" w:rsidP="009F7E8D">
            <w:pPr>
              <w:tabs>
                <w:tab w:val="left" w:pos="7652"/>
                <w:tab w:val="left" w:pos="8533"/>
              </w:tabs>
              <w:spacing w:before="240"/>
              <w:ind w:left="-225"/>
              <w:jc w:val="center"/>
              <w:rPr>
                <w:rFonts w:ascii="Simplified Arabic" w:hAnsi="Simplified Arabic" w:cs="Simplified Arabic"/>
                <w:b/>
                <w:bCs/>
                <w:rtl/>
                <w:lang w:bidi="ar-IQ"/>
              </w:rPr>
            </w:pPr>
            <w:r w:rsidRPr="00E07D80">
              <w:rPr>
                <w:rFonts w:ascii="Simplified Arabic" w:eastAsia="Calibri" w:hAnsi="Simplified Arabic" w:cs="Simplified Arabic" w:hint="cs"/>
                <w:b/>
                <w:bCs/>
                <w:u w:val="single"/>
                <w:rtl/>
                <w:lang w:eastAsia="en-US" w:bidi="ar-IQ"/>
              </w:rPr>
              <w:t xml:space="preserve"> حساب موقـــع/</w:t>
            </w:r>
            <w:proofErr w:type="spellStart"/>
            <w:r w:rsidRPr="00E07D80">
              <w:rPr>
                <w:rFonts w:ascii="Simplified Arabic" w:eastAsia="Calibri" w:hAnsi="Simplified Arabic" w:cs="Simplified Arabic" w:hint="cs"/>
                <w:b/>
                <w:bCs/>
                <w:u w:val="single"/>
                <w:rtl/>
                <w:lang w:eastAsia="en-US" w:bidi="ar-IQ"/>
              </w:rPr>
              <w:t>اورسيد</w:t>
            </w:r>
            <w:proofErr w:type="spellEnd"/>
            <w:r w:rsidRPr="00E07D80">
              <w:rPr>
                <w:rFonts w:ascii="Simplified Arabic" w:eastAsia="Calibri" w:hAnsi="Simplified Arabic" w:cs="Simplified Arabic" w:hint="cs"/>
                <w:b/>
                <w:bCs/>
                <w:u w:val="single"/>
                <w:rtl/>
                <w:lang w:eastAsia="en-US" w:bidi="ar-IQ"/>
              </w:rPr>
              <w:t xml:space="preserve"> للنشر</w:t>
            </w:r>
            <w:r w:rsidR="00AB723A">
              <w:rPr>
                <w:rFonts w:ascii="Simplified Arabic" w:hAnsi="Simplified Arabic" w:cs="Simplified Arabic"/>
                <w:b/>
                <w:bCs/>
                <w:noProof/>
                <w:lang w:eastAsia="en-US"/>
              </w:rPr>
              <w:drawing>
                <wp:inline distT="0" distB="0" distL="0" distR="0" wp14:anchorId="11DF2222" wp14:editId="382D2A53">
                  <wp:extent cx="1674622" cy="2651760"/>
                  <wp:effectExtent l="0" t="0" r="1905" b="0"/>
                  <wp:docPr id="1133" name="صورة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682330" cy="2663966"/>
                          </a:xfrm>
                          <a:prstGeom prst="rect">
                            <a:avLst/>
                          </a:prstGeom>
                          <a:noFill/>
                        </pic:spPr>
                      </pic:pic>
                    </a:graphicData>
                  </a:graphic>
                </wp:inline>
              </w:drawing>
            </w:r>
          </w:p>
        </w:tc>
        <w:tc>
          <w:tcPr>
            <w:tcW w:w="2694" w:type="dxa"/>
            <w:tcBorders>
              <w:top w:val="single" w:sz="24" w:space="0" w:color="auto"/>
              <w:left w:val="single" w:sz="24" w:space="0" w:color="auto"/>
              <w:bottom w:val="single" w:sz="24" w:space="0" w:color="auto"/>
              <w:right w:val="single" w:sz="24" w:space="0" w:color="auto"/>
            </w:tcBorders>
          </w:tcPr>
          <w:p w:rsidR="0090485F" w:rsidRPr="00E07D80" w:rsidRDefault="00035E74" w:rsidP="009F7E8D">
            <w:pPr>
              <w:tabs>
                <w:tab w:val="left" w:pos="7652"/>
                <w:tab w:val="left" w:pos="8533"/>
              </w:tabs>
              <w:spacing w:before="240"/>
              <w:ind w:left="-225"/>
              <w:jc w:val="center"/>
              <w:rPr>
                <w:rFonts w:ascii="Simplified Arabic" w:hAnsi="Simplified Arabic" w:cs="Simplified Arabic"/>
                <w:b/>
                <w:bCs/>
                <w:rtl/>
                <w:lang w:bidi="ar-IQ"/>
              </w:rPr>
            </w:pPr>
            <w:r w:rsidRPr="00E07D80">
              <w:rPr>
                <w:rFonts w:ascii="Simplified Arabic" w:eastAsia="Calibri" w:hAnsi="Simplified Arabic" w:cs="Simplified Arabic" w:hint="cs"/>
                <w:b/>
                <w:bCs/>
                <w:u w:val="single"/>
                <w:rtl/>
                <w:lang w:eastAsia="en-US" w:bidi="ar-IQ"/>
              </w:rPr>
              <w:t xml:space="preserve"> حساب موقـــع/</w:t>
            </w:r>
            <w:proofErr w:type="spellStart"/>
            <w:r w:rsidRPr="00E07D80">
              <w:rPr>
                <w:rFonts w:ascii="Simplified Arabic" w:eastAsia="Calibri" w:hAnsi="Simplified Arabic" w:cs="Simplified Arabic" w:hint="cs"/>
                <w:b/>
                <w:bCs/>
                <w:u w:val="single"/>
                <w:rtl/>
                <w:lang w:eastAsia="en-US" w:bidi="ar-IQ"/>
              </w:rPr>
              <w:t>السيفير</w:t>
            </w:r>
            <w:proofErr w:type="spellEnd"/>
            <w:r w:rsidRPr="00E07D80">
              <w:rPr>
                <w:rFonts w:ascii="Simplified Arabic" w:eastAsia="Calibri" w:hAnsi="Simplified Arabic" w:cs="Simplified Arabic" w:hint="cs"/>
                <w:b/>
                <w:bCs/>
                <w:u w:val="single"/>
                <w:rtl/>
                <w:lang w:eastAsia="en-US" w:bidi="ar-IQ"/>
              </w:rPr>
              <w:t xml:space="preserve"> للنشر</w:t>
            </w:r>
            <w:r w:rsidR="00AB723A">
              <w:rPr>
                <w:rFonts w:ascii="Simplified Arabic" w:hAnsi="Simplified Arabic" w:cs="Simplified Arabic"/>
                <w:b/>
                <w:bCs/>
                <w:noProof/>
                <w:lang w:eastAsia="en-US"/>
              </w:rPr>
              <w:drawing>
                <wp:inline distT="0" distB="0" distL="0" distR="0" wp14:anchorId="37BD7FEE" wp14:editId="7BE195C3">
                  <wp:extent cx="1628775" cy="2687674"/>
                  <wp:effectExtent l="0" t="0" r="0" b="0"/>
                  <wp:docPr id="1136" name="صورة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633924" cy="2696171"/>
                          </a:xfrm>
                          <a:prstGeom prst="rect">
                            <a:avLst/>
                          </a:prstGeom>
                          <a:noFill/>
                        </pic:spPr>
                      </pic:pic>
                    </a:graphicData>
                  </a:graphic>
                </wp:inline>
              </w:drawing>
            </w:r>
          </w:p>
        </w:tc>
      </w:tr>
      <w:tr w:rsidR="00BF599C" w:rsidRPr="00E07D80" w:rsidTr="009F7E8D">
        <w:tblPrEx>
          <w:tblLook w:val="0000" w:firstRow="0" w:lastRow="0" w:firstColumn="0" w:lastColumn="0" w:noHBand="0" w:noVBand="0"/>
        </w:tblPrEx>
        <w:trPr>
          <w:trHeight w:val="1050"/>
        </w:trPr>
        <w:tc>
          <w:tcPr>
            <w:tcW w:w="2917" w:type="dxa"/>
            <w:tcBorders>
              <w:top w:val="single" w:sz="4" w:space="0" w:color="auto"/>
              <w:left w:val="single" w:sz="24" w:space="0" w:color="auto"/>
              <w:bottom w:val="single" w:sz="24" w:space="0" w:color="auto"/>
              <w:right w:val="single" w:sz="24" w:space="0" w:color="auto"/>
            </w:tcBorders>
          </w:tcPr>
          <w:p w:rsidR="00F12D6D" w:rsidRPr="00E07D80" w:rsidRDefault="00F12D6D" w:rsidP="009F7E8D">
            <w:pPr>
              <w:shd w:val="clear" w:color="auto" w:fill="FFFFFF" w:themeFill="background1"/>
              <w:bidi w:val="0"/>
              <w:jc w:val="center"/>
              <w:rPr>
                <w:rFonts w:ascii="Simplified Arabic" w:hAnsi="Simplified Arabic" w:cs="Simplified Arabic"/>
                <w:b/>
                <w:bCs/>
                <w:noProof/>
                <w:u w:val="single"/>
                <w:shd w:val="clear" w:color="auto" w:fill="FFFFFF" w:themeFill="background1"/>
                <w:lang w:eastAsia="en-US"/>
              </w:rPr>
            </w:pPr>
            <w:r w:rsidRPr="00E07D80">
              <w:rPr>
                <w:rFonts w:ascii="Simplified Arabic" w:hAnsi="Simplified Arabic" w:cs="Simplified Arabic"/>
                <w:b/>
                <w:bCs/>
                <w:u w:val="single"/>
                <w:shd w:val="clear" w:color="auto" w:fill="FFFFFF" w:themeFill="background1"/>
                <w:lang w:bidi="ar-IQ"/>
              </w:rPr>
              <w:lastRenderedPageBreak/>
              <w:t xml:space="preserve"> Facebook</w:t>
            </w:r>
            <w:r w:rsidRPr="00E07D80">
              <w:rPr>
                <w:rFonts w:ascii="Simplified Arabic" w:hAnsi="Simplified Arabic" w:cs="Simplified Arabic" w:hint="cs"/>
                <w:b/>
                <w:bCs/>
                <w:u w:val="single"/>
                <w:shd w:val="clear" w:color="auto" w:fill="FFFFFF" w:themeFill="background1"/>
                <w:rtl/>
                <w:lang w:bidi="ar-IQ"/>
              </w:rPr>
              <w:t xml:space="preserve"> حساب</w:t>
            </w:r>
            <w:r w:rsidR="00035E74" w:rsidRPr="00E07D80">
              <w:rPr>
                <w:rFonts w:ascii="Simplified Arabic" w:hAnsi="Simplified Arabic" w:cs="Simplified Arabic" w:hint="cs"/>
                <w:b/>
                <w:bCs/>
                <w:u w:val="single"/>
                <w:shd w:val="clear" w:color="auto" w:fill="FFFFFF" w:themeFill="background1"/>
                <w:rtl/>
                <w:lang w:bidi="ar-IQ"/>
              </w:rPr>
              <w:t>1</w:t>
            </w:r>
            <w:r w:rsidRPr="00E07D80">
              <w:rPr>
                <w:rFonts w:ascii="Simplified Arabic" w:hAnsi="Simplified Arabic" w:cs="Simplified Arabic" w:hint="cs"/>
                <w:b/>
                <w:bCs/>
                <w:u w:val="single"/>
                <w:shd w:val="clear" w:color="auto" w:fill="FFFFFF" w:themeFill="background1"/>
                <w:rtl/>
                <w:lang w:bidi="ar-IQ"/>
              </w:rPr>
              <w:t xml:space="preserve"> تواصل/</w:t>
            </w:r>
            <w:r w:rsidRPr="00E07D80">
              <w:rPr>
                <w:rFonts w:ascii="Simplified Arabic" w:hAnsi="Simplified Arabic" w:cs="Simplified Arabic"/>
                <w:b/>
                <w:bCs/>
                <w:noProof/>
                <w:u w:val="single"/>
                <w:shd w:val="clear" w:color="auto" w:fill="FFFFFF" w:themeFill="background1"/>
                <w:lang w:eastAsia="en-US"/>
              </w:rPr>
              <w:t xml:space="preserve"> </w:t>
            </w:r>
          </w:p>
          <w:p w:rsidR="00BF599C" w:rsidRPr="00E07D80" w:rsidRDefault="00AB723A" w:rsidP="009F7E8D">
            <w:pPr>
              <w:tabs>
                <w:tab w:val="left" w:pos="7652"/>
                <w:tab w:val="left" w:pos="8533"/>
              </w:tabs>
              <w:spacing w:before="240"/>
              <w:ind w:left="-225"/>
              <w:jc w:val="center"/>
              <w:rPr>
                <w:rFonts w:ascii="Simplified Arabic" w:hAnsi="Simplified Arabic" w:cs="Simplified Arabic"/>
                <w:b/>
                <w:bCs/>
                <w:rtl/>
                <w:lang w:bidi="ar-IQ"/>
              </w:rPr>
            </w:pPr>
            <w:r>
              <w:rPr>
                <w:rFonts w:ascii="Simplified Arabic" w:hAnsi="Simplified Arabic" w:cs="Simplified Arabic"/>
                <w:b/>
                <w:bCs/>
                <w:noProof/>
                <w:lang w:eastAsia="en-US"/>
              </w:rPr>
              <w:drawing>
                <wp:inline distT="0" distB="0" distL="0" distR="0" wp14:anchorId="183B64E9" wp14:editId="399AF6EB">
                  <wp:extent cx="1620679" cy="2371725"/>
                  <wp:effectExtent l="0" t="0" r="0" b="0"/>
                  <wp:docPr id="1138" name="صورة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623153" cy="2375346"/>
                          </a:xfrm>
                          <a:prstGeom prst="rect">
                            <a:avLst/>
                          </a:prstGeom>
                          <a:noFill/>
                        </pic:spPr>
                      </pic:pic>
                    </a:graphicData>
                  </a:graphic>
                </wp:inline>
              </w:drawing>
            </w:r>
          </w:p>
        </w:tc>
        <w:tc>
          <w:tcPr>
            <w:tcW w:w="2977" w:type="dxa"/>
            <w:gridSpan w:val="2"/>
            <w:tcBorders>
              <w:top w:val="single" w:sz="4" w:space="0" w:color="auto"/>
              <w:left w:val="single" w:sz="24" w:space="0" w:color="auto"/>
              <w:bottom w:val="single" w:sz="24" w:space="0" w:color="auto"/>
              <w:right w:val="single" w:sz="24" w:space="0" w:color="auto"/>
            </w:tcBorders>
          </w:tcPr>
          <w:p w:rsidR="00F12D6D" w:rsidRPr="00E07D80" w:rsidRDefault="00F12D6D" w:rsidP="009F7E8D">
            <w:pPr>
              <w:shd w:val="clear" w:color="auto" w:fill="FFFFFF" w:themeFill="background1"/>
              <w:bidi w:val="0"/>
              <w:jc w:val="center"/>
              <w:rPr>
                <w:rFonts w:ascii="Simplified Arabic" w:hAnsi="Simplified Arabic" w:cs="Simplified Arabic"/>
                <w:b/>
                <w:bCs/>
                <w:noProof/>
                <w:u w:val="single"/>
                <w:shd w:val="clear" w:color="auto" w:fill="FFFFFF" w:themeFill="background1"/>
                <w:lang w:eastAsia="en-US"/>
              </w:rPr>
            </w:pPr>
            <w:r w:rsidRPr="00E07D80">
              <w:rPr>
                <w:rFonts w:ascii="Simplified Arabic" w:hAnsi="Simplified Arabic" w:cs="Simplified Arabic"/>
                <w:b/>
                <w:bCs/>
                <w:u w:val="single"/>
                <w:shd w:val="clear" w:color="auto" w:fill="FFFFFF" w:themeFill="background1"/>
                <w:lang w:bidi="ar-IQ"/>
              </w:rPr>
              <w:t xml:space="preserve"> Facebook</w:t>
            </w:r>
            <w:r w:rsidRPr="00E07D80">
              <w:rPr>
                <w:rFonts w:ascii="Simplified Arabic" w:hAnsi="Simplified Arabic" w:cs="Simplified Arabic" w:hint="cs"/>
                <w:b/>
                <w:bCs/>
                <w:u w:val="single"/>
                <w:shd w:val="clear" w:color="auto" w:fill="FFFFFF" w:themeFill="background1"/>
                <w:rtl/>
                <w:lang w:bidi="ar-IQ"/>
              </w:rPr>
              <w:t xml:space="preserve"> حساب</w:t>
            </w:r>
            <w:r w:rsidR="00035E74" w:rsidRPr="00E07D80">
              <w:rPr>
                <w:rFonts w:ascii="Simplified Arabic" w:hAnsi="Simplified Arabic" w:cs="Simplified Arabic" w:hint="cs"/>
                <w:b/>
                <w:bCs/>
                <w:u w:val="single"/>
                <w:shd w:val="clear" w:color="auto" w:fill="FFFFFF" w:themeFill="background1"/>
                <w:rtl/>
                <w:lang w:bidi="ar-IQ"/>
              </w:rPr>
              <w:t xml:space="preserve"> 2</w:t>
            </w:r>
            <w:r w:rsidRPr="00E07D80">
              <w:rPr>
                <w:rFonts w:ascii="Simplified Arabic" w:hAnsi="Simplified Arabic" w:cs="Simplified Arabic" w:hint="cs"/>
                <w:b/>
                <w:bCs/>
                <w:u w:val="single"/>
                <w:shd w:val="clear" w:color="auto" w:fill="FFFFFF" w:themeFill="background1"/>
                <w:rtl/>
                <w:lang w:bidi="ar-IQ"/>
              </w:rPr>
              <w:t xml:space="preserve"> تواصل/</w:t>
            </w:r>
            <w:r w:rsidRPr="00E07D80">
              <w:rPr>
                <w:rFonts w:ascii="Simplified Arabic" w:hAnsi="Simplified Arabic" w:cs="Simplified Arabic"/>
                <w:b/>
                <w:bCs/>
                <w:noProof/>
                <w:u w:val="single"/>
                <w:shd w:val="clear" w:color="auto" w:fill="FFFFFF" w:themeFill="background1"/>
                <w:lang w:eastAsia="en-US"/>
              </w:rPr>
              <w:t xml:space="preserve"> </w:t>
            </w:r>
          </w:p>
          <w:p w:rsidR="00BF599C" w:rsidRPr="00E07D80" w:rsidRDefault="00AB723A" w:rsidP="009F7E8D">
            <w:pPr>
              <w:tabs>
                <w:tab w:val="left" w:pos="7652"/>
                <w:tab w:val="left" w:pos="8533"/>
              </w:tabs>
              <w:spacing w:before="240"/>
              <w:ind w:left="-225"/>
              <w:jc w:val="center"/>
              <w:rPr>
                <w:rFonts w:ascii="Simplified Arabic" w:hAnsi="Simplified Arabic" w:cs="Simplified Arabic"/>
                <w:b/>
                <w:bCs/>
                <w:rtl/>
                <w:lang w:bidi="ar-IQ"/>
              </w:rPr>
            </w:pPr>
            <w:r>
              <w:rPr>
                <w:rFonts w:ascii="Simplified Arabic" w:hAnsi="Simplified Arabic" w:cs="Simplified Arabic"/>
                <w:b/>
                <w:bCs/>
                <w:noProof/>
                <w:lang w:eastAsia="en-US"/>
              </w:rPr>
              <w:drawing>
                <wp:inline distT="0" distB="0" distL="0" distR="0" wp14:anchorId="08FF58A9" wp14:editId="46F90337">
                  <wp:extent cx="1356194" cy="2371725"/>
                  <wp:effectExtent l="0" t="0" r="0" b="0"/>
                  <wp:docPr id="1139" name="صورة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356194" cy="2371725"/>
                          </a:xfrm>
                          <a:prstGeom prst="rect">
                            <a:avLst/>
                          </a:prstGeom>
                          <a:noFill/>
                        </pic:spPr>
                      </pic:pic>
                    </a:graphicData>
                  </a:graphic>
                </wp:inline>
              </w:drawing>
            </w:r>
          </w:p>
        </w:tc>
        <w:tc>
          <w:tcPr>
            <w:tcW w:w="2694" w:type="dxa"/>
            <w:tcBorders>
              <w:top w:val="single" w:sz="4" w:space="0" w:color="auto"/>
              <w:left w:val="single" w:sz="24" w:space="0" w:color="auto"/>
              <w:bottom w:val="single" w:sz="24" w:space="0" w:color="auto"/>
              <w:right w:val="single" w:sz="24" w:space="0" w:color="auto"/>
            </w:tcBorders>
          </w:tcPr>
          <w:p w:rsidR="00035E74" w:rsidRPr="00E07D80" w:rsidRDefault="00035E74" w:rsidP="009F7E8D">
            <w:pPr>
              <w:shd w:val="clear" w:color="auto" w:fill="FFFFFF" w:themeFill="background1"/>
              <w:bidi w:val="0"/>
              <w:jc w:val="center"/>
              <w:rPr>
                <w:rFonts w:ascii="Simplified Arabic" w:hAnsi="Simplified Arabic" w:cs="Simplified Arabic"/>
                <w:b/>
                <w:bCs/>
                <w:noProof/>
                <w:u w:val="single"/>
                <w:rtl/>
                <w:lang w:eastAsia="en-US"/>
              </w:rPr>
            </w:pPr>
            <w:r w:rsidRPr="00E07D80">
              <w:rPr>
                <w:rFonts w:ascii="Simplified Arabic" w:hAnsi="Simplified Arabic" w:cs="Simplified Arabic" w:hint="cs"/>
                <w:b/>
                <w:bCs/>
                <w:u w:val="single"/>
                <w:shd w:val="clear" w:color="auto" w:fill="FFFFFF" w:themeFill="background1"/>
                <w:rtl/>
                <w:lang w:bidi="ar-IQ"/>
              </w:rPr>
              <w:t xml:space="preserve">الحساب الشخصي/ قناة </w:t>
            </w:r>
            <w:proofErr w:type="spellStart"/>
            <w:r w:rsidRPr="00E07D80">
              <w:rPr>
                <w:rFonts w:ascii="Simplified Arabic" w:hAnsi="Simplified Arabic" w:cs="Simplified Arabic" w:hint="cs"/>
                <w:b/>
                <w:bCs/>
                <w:u w:val="single"/>
                <w:shd w:val="clear" w:color="auto" w:fill="FFFFFF" w:themeFill="background1"/>
                <w:rtl/>
                <w:lang w:bidi="ar-IQ"/>
              </w:rPr>
              <w:t>تيلكرام</w:t>
            </w:r>
            <w:proofErr w:type="spellEnd"/>
            <w:r w:rsidR="00AB723A" w:rsidRPr="00AB723A">
              <w:rPr>
                <w:rFonts w:ascii="Simplified Arabic" w:hAnsi="Simplified Arabic" w:cs="Simplified Arabic"/>
                <w:b/>
                <w:bCs/>
                <w:noProof/>
                <w:shd w:val="clear" w:color="auto" w:fill="FFFFFF" w:themeFill="background1"/>
                <w:rtl/>
                <w:lang w:eastAsia="en-US"/>
              </w:rPr>
              <w:drawing>
                <wp:inline distT="0" distB="0" distL="0" distR="0" wp14:anchorId="59FD3B2E" wp14:editId="62D44A9F">
                  <wp:extent cx="1609725" cy="2607684"/>
                  <wp:effectExtent l="0" t="0" r="0" b="2540"/>
                  <wp:docPr id="1141" name="صورة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616411" cy="2618514"/>
                          </a:xfrm>
                          <a:prstGeom prst="rect">
                            <a:avLst/>
                          </a:prstGeom>
                          <a:noFill/>
                        </pic:spPr>
                      </pic:pic>
                    </a:graphicData>
                  </a:graphic>
                </wp:inline>
              </w:drawing>
            </w:r>
          </w:p>
          <w:p w:rsidR="00BF599C" w:rsidRPr="00E07D80" w:rsidRDefault="00BF599C" w:rsidP="009F7E8D">
            <w:pPr>
              <w:tabs>
                <w:tab w:val="left" w:pos="7652"/>
                <w:tab w:val="left" w:pos="8533"/>
              </w:tabs>
              <w:spacing w:before="240"/>
              <w:ind w:left="-225"/>
              <w:jc w:val="center"/>
              <w:rPr>
                <w:rFonts w:ascii="Simplified Arabic" w:hAnsi="Simplified Arabic" w:cs="Simplified Arabic"/>
                <w:b/>
                <w:bCs/>
                <w:rtl/>
                <w:lang w:bidi="ar-IQ"/>
              </w:rPr>
            </w:pPr>
          </w:p>
        </w:tc>
      </w:tr>
      <w:tr w:rsidR="0090485F" w:rsidRPr="00E07D80" w:rsidTr="009B0FDB">
        <w:tblPrEx>
          <w:tblLook w:val="0000" w:firstRow="0" w:lastRow="0" w:firstColumn="0" w:lastColumn="0" w:noHBand="0" w:noVBand="0"/>
        </w:tblPrEx>
        <w:trPr>
          <w:trHeight w:val="4763"/>
        </w:trPr>
        <w:tc>
          <w:tcPr>
            <w:tcW w:w="2917" w:type="dxa"/>
            <w:tcBorders>
              <w:top w:val="single" w:sz="24" w:space="0" w:color="auto"/>
              <w:left w:val="single" w:sz="24" w:space="0" w:color="auto"/>
              <w:bottom w:val="single" w:sz="4" w:space="0" w:color="auto"/>
              <w:right w:val="single" w:sz="24" w:space="0" w:color="auto"/>
            </w:tcBorders>
          </w:tcPr>
          <w:p w:rsidR="00F12D6D" w:rsidRPr="00E07D80" w:rsidRDefault="00F12D6D" w:rsidP="009F7E8D">
            <w:pPr>
              <w:tabs>
                <w:tab w:val="left" w:pos="7652"/>
                <w:tab w:val="left" w:pos="8533"/>
              </w:tabs>
              <w:spacing w:before="240"/>
              <w:ind w:left="-225"/>
              <w:jc w:val="center"/>
              <w:rPr>
                <w:rFonts w:ascii="Simplified Arabic" w:hAnsi="Simplified Arabic" w:cs="Simplified Arabic"/>
                <w:b/>
                <w:bCs/>
                <w:u w:val="single"/>
                <w:shd w:val="clear" w:color="auto" w:fill="FFFFFF" w:themeFill="background1"/>
                <w:lang w:bidi="ar-IQ"/>
              </w:rPr>
            </w:pPr>
            <w:r w:rsidRPr="00E07D80">
              <w:rPr>
                <w:rFonts w:ascii="Simplified Arabic" w:eastAsia="Calibri" w:hAnsi="Simplified Arabic" w:cs="Simplified Arabic" w:hint="cs"/>
                <w:b/>
                <w:bCs/>
                <w:u w:val="single"/>
                <w:rtl/>
                <w:lang w:eastAsia="en-US" w:bidi="ar-IQ"/>
              </w:rPr>
              <w:t xml:space="preserve"> موقـــع/</w:t>
            </w:r>
            <w:proofErr w:type="spellStart"/>
            <w:r w:rsidRPr="00E07D80">
              <w:rPr>
                <w:rFonts w:ascii="Simplified Arabic" w:eastAsia="Calibri" w:hAnsi="Simplified Arabic" w:cs="Simplified Arabic" w:hint="cs"/>
                <w:b/>
                <w:bCs/>
                <w:u w:val="single"/>
                <w:rtl/>
                <w:lang w:eastAsia="en-US" w:bidi="ar-IQ"/>
              </w:rPr>
              <w:t>سكولـــر</w:t>
            </w:r>
            <w:proofErr w:type="spellEnd"/>
            <w:r w:rsidRPr="00E07D80">
              <w:rPr>
                <w:rFonts w:ascii="Simplified Arabic" w:eastAsia="Calibri" w:hAnsi="Simplified Arabic" w:cs="Simplified Arabic" w:hint="cs"/>
                <w:b/>
                <w:bCs/>
                <w:u w:val="single"/>
                <w:rtl/>
                <w:lang w:eastAsia="en-US" w:bidi="ar-IQ"/>
              </w:rPr>
              <w:t xml:space="preserve"> للنشر</w:t>
            </w:r>
            <w:r w:rsidR="00AB723A" w:rsidRPr="00AB723A">
              <w:rPr>
                <w:rFonts w:ascii="Simplified Arabic" w:eastAsia="Calibri" w:hAnsi="Simplified Arabic" w:cs="Simplified Arabic"/>
                <w:b/>
                <w:bCs/>
                <w:noProof/>
                <w:rtl/>
                <w:lang w:eastAsia="en-US"/>
              </w:rPr>
              <w:drawing>
                <wp:inline distT="0" distB="0" distL="0" distR="0" wp14:anchorId="053F99B8" wp14:editId="73F8E728">
                  <wp:extent cx="1638063" cy="2619375"/>
                  <wp:effectExtent l="0" t="0" r="635" b="0"/>
                  <wp:docPr id="1142" name="صورة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644119" cy="2629059"/>
                          </a:xfrm>
                          <a:prstGeom prst="rect">
                            <a:avLst/>
                          </a:prstGeom>
                          <a:noFill/>
                        </pic:spPr>
                      </pic:pic>
                    </a:graphicData>
                  </a:graphic>
                </wp:inline>
              </w:drawing>
            </w:r>
          </w:p>
          <w:p w:rsidR="00757AA3" w:rsidRPr="00E07D80" w:rsidRDefault="00757AA3" w:rsidP="009F7E8D">
            <w:pPr>
              <w:tabs>
                <w:tab w:val="left" w:pos="7652"/>
                <w:tab w:val="left" w:pos="8533"/>
              </w:tabs>
              <w:spacing w:before="240"/>
              <w:ind w:left="-225"/>
              <w:jc w:val="center"/>
              <w:rPr>
                <w:rFonts w:ascii="Simplified Arabic" w:hAnsi="Simplified Arabic" w:cs="Simplified Arabic"/>
                <w:b/>
                <w:bCs/>
                <w:rtl/>
                <w:lang w:bidi="ar-IQ"/>
              </w:rPr>
            </w:pPr>
          </w:p>
        </w:tc>
        <w:tc>
          <w:tcPr>
            <w:tcW w:w="2977" w:type="dxa"/>
            <w:gridSpan w:val="2"/>
            <w:tcBorders>
              <w:top w:val="single" w:sz="24" w:space="0" w:color="auto"/>
              <w:left w:val="single" w:sz="24" w:space="0" w:color="auto"/>
              <w:bottom w:val="single" w:sz="4" w:space="0" w:color="auto"/>
              <w:right w:val="single" w:sz="24" w:space="0" w:color="auto"/>
            </w:tcBorders>
          </w:tcPr>
          <w:p w:rsidR="00F12D6D" w:rsidRPr="00E07D80" w:rsidRDefault="00F12D6D" w:rsidP="009F7E8D">
            <w:pPr>
              <w:shd w:val="clear" w:color="auto" w:fill="FFFFFF" w:themeFill="background1"/>
              <w:bidi w:val="0"/>
              <w:jc w:val="center"/>
              <w:rPr>
                <w:rFonts w:ascii="Simplified Arabic" w:hAnsi="Simplified Arabic" w:cs="Simplified Arabic"/>
                <w:b/>
                <w:bCs/>
                <w:noProof/>
                <w:u w:val="single"/>
                <w:shd w:val="clear" w:color="auto" w:fill="FFFFFF" w:themeFill="background1"/>
                <w:lang w:eastAsia="en-US"/>
              </w:rPr>
            </w:pPr>
            <w:r w:rsidRPr="00E07D80">
              <w:rPr>
                <w:rFonts w:ascii="Simplified Arabic" w:eastAsia="Calibri" w:hAnsi="Simplified Arabic" w:cs="Simplified Arabic" w:hint="cs"/>
                <w:b/>
                <w:bCs/>
                <w:u w:val="single"/>
                <w:rtl/>
                <w:lang w:eastAsia="en-US" w:bidi="ar-IQ"/>
              </w:rPr>
              <w:t xml:space="preserve"> حساب موقـــع/</w:t>
            </w:r>
            <w:proofErr w:type="spellStart"/>
            <w:r w:rsidRPr="00E07D80">
              <w:rPr>
                <w:rFonts w:ascii="Simplified Arabic" w:eastAsia="Calibri" w:hAnsi="Simplified Arabic" w:cs="Simplified Arabic" w:hint="cs"/>
                <w:b/>
                <w:bCs/>
                <w:u w:val="single"/>
                <w:rtl/>
                <w:lang w:eastAsia="en-US" w:bidi="ar-IQ"/>
              </w:rPr>
              <w:t>سكوبوس</w:t>
            </w:r>
            <w:proofErr w:type="spellEnd"/>
            <w:r w:rsidRPr="00E07D80">
              <w:rPr>
                <w:rFonts w:ascii="Simplified Arabic" w:eastAsia="Calibri" w:hAnsi="Simplified Arabic" w:cs="Simplified Arabic" w:hint="cs"/>
                <w:b/>
                <w:bCs/>
                <w:u w:val="single"/>
                <w:rtl/>
                <w:lang w:eastAsia="en-US" w:bidi="ar-IQ"/>
              </w:rPr>
              <w:t xml:space="preserve"> للنشر</w:t>
            </w:r>
            <w:r w:rsidR="00AB723A" w:rsidRPr="00AB723A">
              <w:rPr>
                <w:rFonts w:ascii="Simplified Arabic" w:eastAsia="Calibri" w:hAnsi="Simplified Arabic" w:cs="Simplified Arabic"/>
                <w:b/>
                <w:bCs/>
                <w:noProof/>
                <w:rtl/>
                <w:lang w:eastAsia="en-US"/>
              </w:rPr>
              <w:drawing>
                <wp:inline distT="0" distB="0" distL="0" distR="0" wp14:anchorId="2EC8D607" wp14:editId="69C7A4FB">
                  <wp:extent cx="1609725" cy="2705100"/>
                  <wp:effectExtent l="0" t="0" r="9525" b="0"/>
                  <wp:docPr id="1143" name="صورة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616886" cy="2717134"/>
                          </a:xfrm>
                          <a:prstGeom prst="rect">
                            <a:avLst/>
                          </a:prstGeom>
                          <a:noFill/>
                        </pic:spPr>
                      </pic:pic>
                    </a:graphicData>
                  </a:graphic>
                </wp:inline>
              </w:drawing>
            </w:r>
          </w:p>
          <w:p w:rsidR="0090485F" w:rsidRPr="00E07D80" w:rsidRDefault="0090485F" w:rsidP="009F7E8D">
            <w:pPr>
              <w:tabs>
                <w:tab w:val="left" w:pos="7652"/>
                <w:tab w:val="left" w:pos="8533"/>
              </w:tabs>
              <w:spacing w:before="240"/>
              <w:ind w:left="-225"/>
              <w:jc w:val="center"/>
              <w:rPr>
                <w:rFonts w:ascii="Simplified Arabic" w:hAnsi="Simplified Arabic" w:cs="Simplified Arabic"/>
                <w:b/>
                <w:bCs/>
                <w:rtl/>
                <w:lang w:bidi="ar-IQ"/>
              </w:rPr>
            </w:pPr>
          </w:p>
        </w:tc>
        <w:tc>
          <w:tcPr>
            <w:tcW w:w="2694" w:type="dxa"/>
            <w:tcBorders>
              <w:top w:val="single" w:sz="24" w:space="0" w:color="auto"/>
              <w:left w:val="single" w:sz="24" w:space="0" w:color="auto"/>
              <w:bottom w:val="single" w:sz="4" w:space="0" w:color="auto"/>
              <w:right w:val="single" w:sz="24" w:space="0" w:color="auto"/>
            </w:tcBorders>
          </w:tcPr>
          <w:p w:rsidR="00F12D6D" w:rsidRPr="00E07D80" w:rsidRDefault="00F12D6D" w:rsidP="009F7E8D">
            <w:pPr>
              <w:shd w:val="clear" w:color="auto" w:fill="FFFFFF" w:themeFill="background1"/>
              <w:tabs>
                <w:tab w:val="left" w:pos="-199"/>
                <w:tab w:val="left" w:pos="41"/>
                <w:tab w:val="left" w:pos="8364"/>
              </w:tabs>
              <w:ind w:left="41" w:right="41"/>
              <w:jc w:val="center"/>
              <w:rPr>
                <w:rFonts w:ascii="Simplified Arabic" w:hAnsi="Simplified Arabic" w:cs="Simplified Arabic"/>
                <w:b/>
                <w:bCs/>
                <w:noProof/>
                <w:u w:val="single"/>
                <w:rtl/>
                <w:lang w:eastAsia="en-US" w:bidi="ar-IQ"/>
              </w:rPr>
            </w:pPr>
            <w:r w:rsidRPr="00E07D80">
              <w:rPr>
                <w:rFonts w:ascii="Simplified Arabic" w:hAnsi="Simplified Arabic" w:cs="Simplified Arabic" w:hint="cs"/>
                <w:b/>
                <w:bCs/>
                <w:u w:val="single"/>
                <w:rtl/>
                <w:lang w:bidi="ar-IQ"/>
              </w:rPr>
              <w:t xml:space="preserve"> حساب تواصل/ </w:t>
            </w:r>
            <w:r w:rsidRPr="00E07D80">
              <w:rPr>
                <w:rFonts w:ascii="Simplified Arabic" w:hAnsi="Simplified Arabic" w:cs="Simplified Arabic"/>
                <w:b/>
                <w:bCs/>
                <w:u w:val="single"/>
                <w:lang w:bidi="ar-IQ"/>
              </w:rPr>
              <w:t>Twitter</w:t>
            </w:r>
          </w:p>
          <w:p w:rsidR="0090485F" w:rsidRPr="00E07D80" w:rsidRDefault="00AB723A" w:rsidP="009F7E8D">
            <w:pPr>
              <w:tabs>
                <w:tab w:val="left" w:pos="7652"/>
                <w:tab w:val="left" w:pos="8533"/>
              </w:tabs>
              <w:spacing w:before="240"/>
              <w:ind w:left="-225"/>
              <w:jc w:val="center"/>
              <w:rPr>
                <w:rFonts w:ascii="Simplified Arabic" w:hAnsi="Simplified Arabic" w:cs="Simplified Arabic"/>
                <w:b/>
                <w:bCs/>
                <w:rtl/>
                <w:lang w:bidi="ar-IQ"/>
              </w:rPr>
            </w:pPr>
            <w:r>
              <w:rPr>
                <w:rFonts w:ascii="Simplified Arabic" w:hAnsi="Simplified Arabic" w:cs="Simplified Arabic"/>
                <w:b/>
                <w:bCs/>
                <w:noProof/>
                <w:lang w:eastAsia="en-US"/>
              </w:rPr>
              <w:drawing>
                <wp:inline distT="0" distB="0" distL="0" distR="0" wp14:anchorId="2B11143E" wp14:editId="494246F2">
                  <wp:extent cx="1417268" cy="2495550"/>
                  <wp:effectExtent l="0" t="0" r="0" b="0"/>
                  <wp:docPr id="1144" name="صورة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419842" cy="2500083"/>
                          </a:xfrm>
                          <a:prstGeom prst="rect">
                            <a:avLst/>
                          </a:prstGeom>
                          <a:noFill/>
                        </pic:spPr>
                      </pic:pic>
                    </a:graphicData>
                  </a:graphic>
                </wp:inline>
              </w:drawing>
            </w:r>
          </w:p>
        </w:tc>
      </w:tr>
      <w:tr w:rsidR="009F7E8D" w:rsidRPr="00E07D80" w:rsidTr="009B0FDB">
        <w:tblPrEx>
          <w:tblLook w:val="0000" w:firstRow="0" w:lastRow="0" w:firstColumn="0" w:lastColumn="0" w:noHBand="0" w:noVBand="0"/>
        </w:tblPrEx>
        <w:trPr>
          <w:trHeight w:val="272"/>
        </w:trPr>
        <w:tc>
          <w:tcPr>
            <w:tcW w:w="8588" w:type="dxa"/>
            <w:gridSpan w:val="4"/>
            <w:tcBorders>
              <w:top w:val="single" w:sz="4" w:space="0" w:color="auto"/>
              <w:left w:val="nil"/>
              <w:bottom w:val="nil"/>
              <w:right w:val="nil"/>
            </w:tcBorders>
          </w:tcPr>
          <w:p w:rsidR="009F7E8D" w:rsidRDefault="009F7E8D" w:rsidP="009B0FDB">
            <w:pPr>
              <w:tabs>
                <w:tab w:val="left" w:pos="7652"/>
                <w:tab w:val="left" w:pos="8533"/>
              </w:tabs>
              <w:spacing w:before="240"/>
              <w:ind w:left="-225"/>
              <w:jc w:val="center"/>
              <w:rPr>
                <w:rFonts w:ascii="Simplified Arabic" w:hAnsi="Simplified Arabic" w:cs="Simplified Arabic"/>
                <w:b/>
                <w:bCs/>
                <w:u w:val="single"/>
                <w:rtl/>
                <w:lang w:bidi="ar-IQ"/>
              </w:rPr>
            </w:pPr>
          </w:p>
          <w:p w:rsidR="009B0FDB" w:rsidRDefault="009B0FDB" w:rsidP="009B0FDB">
            <w:pPr>
              <w:tabs>
                <w:tab w:val="left" w:pos="7652"/>
                <w:tab w:val="left" w:pos="8533"/>
              </w:tabs>
              <w:spacing w:before="240"/>
              <w:ind w:left="-225"/>
              <w:jc w:val="center"/>
              <w:rPr>
                <w:rFonts w:ascii="Simplified Arabic" w:hAnsi="Simplified Arabic" w:cs="Simplified Arabic"/>
                <w:b/>
                <w:bCs/>
                <w:u w:val="single"/>
                <w:rtl/>
                <w:lang w:bidi="ar-IQ"/>
              </w:rPr>
            </w:pPr>
          </w:p>
          <w:p w:rsidR="009B0FDB" w:rsidRDefault="009B0FDB" w:rsidP="009B0FDB">
            <w:pPr>
              <w:tabs>
                <w:tab w:val="left" w:pos="7652"/>
                <w:tab w:val="left" w:pos="8533"/>
              </w:tabs>
              <w:spacing w:before="240"/>
              <w:ind w:left="-225"/>
              <w:jc w:val="center"/>
              <w:rPr>
                <w:rFonts w:ascii="Simplified Arabic" w:hAnsi="Simplified Arabic" w:cs="Simplified Arabic"/>
                <w:b/>
                <w:bCs/>
                <w:u w:val="single"/>
                <w:rtl/>
                <w:lang w:bidi="ar-IQ"/>
              </w:rPr>
            </w:pPr>
          </w:p>
          <w:p w:rsidR="009B0FDB" w:rsidRDefault="009B0FDB" w:rsidP="009B0FDB">
            <w:pPr>
              <w:tabs>
                <w:tab w:val="left" w:pos="7652"/>
                <w:tab w:val="left" w:pos="8533"/>
              </w:tabs>
              <w:spacing w:before="240"/>
              <w:ind w:left="-225"/>
              <w:jc w:val="center"/>
              <w:rPr>
                <w:rFonts w:ascii="Simplified Arabic" w:hAnsi="Simplified Arabic" w:cs="Simplified Arabic"/>
                <w:b/>
                <w:bCs/>
                <w:u w:val="single"/>
                <w:rtl/>
                <w:lang w:bidi="ar-IQ"/>
              </w:rPr>
            </w:pPr>
          </w:p>
          <w:p w:rsidR="009B0FDB" w:rsidRDefault="009B0FDB" w:rsidP="009B0FDB">
            <w:pPr>
              <w:tabs>
                <w:tab w:val="left" w:pos="7652"/>
                <w:tab w:val="left" w:pos="8533"/>
              </w:tabs>
              <w:spacing w:before="240"/>
              <w:ind w:left="-225"/>
              <w:jc w:val="center"/>
              <w:rPr>
                <w:rFonts w:ascii="Simplified Arabic" w:hAnsi="Simplified Arabic" w:cs="Simplified Arabic"/>
                <w:b/>
                <w:bCs/>
                <w:u w:val="single"/>
                <w:rtl/>
                <w:lang w:bidi="ar-IQ"/>
              </w:rPr>
            </w:pPr>
          </w:p>
          <w:p w:rsidR="009B0FDB" w:rsidRPr="00E07D80" w:rsidRDefault="009B0FDB" w:rsidP="009B0FDB">
            <w:pPr>
              <w:tabs>
                <w:tab w:val="left" w:pos="7652"/>
                <w:tab w:val="left" w:pos="8533"/>
              </w:tabs>
              <w:spacing w:before="240"/>
              <w:ind w:left="-225"/>
              <w:jc w:val="center"/>
              <w:rPr>
                <w:rFonts w:ascii="Simplified Arabic" w:hAnsi="Simplified Arabic" w:cs="Simplified Arabic"/>
                <w:b/>
                <w:bCs/>
                <w:u w:val="single"/>
                <w:rtl/>
                <w:lang w:bidi="ar-IQ"/>
              </w:rPr>
            </w:pPr>
          </w:p>
        </w:tc>
      </w:tr>
      <w:tr w:rsidR="00BA0705" w:rsidRPr="00E07D80" w:rsidTr="009B0FDB">
        <w:tblPrEx>
          <w:tblLook w:val="0000" w:firstRow="0" w:lastRow="0" w:firstColumn="0" w:lastColumn="0" w:noHBand="0" w:noVBand="0"/>
        </w:tblPrEx>
        <w:trPr>
          <w:trHeight w:val="1335"/>
        </w:trPr>
        <w:tc>
          <w:tcPr>
            <w:tcW w:w="2917" w:type="dxa"/>
            <w:vMerge w:val="restart"/>
            <w:tcBorders>
              <w:top w:val="nil"/>
              <w:left w:val="single" w:sz="24" w:space="0" w:color="auto"/>
              <w:right w:val="single" w:sz="24" w:space="0" w:color="auto"/>
            </w:tcBorders>
          </w:tcPr>
          <w:p w:rsidR="00BA0705" w:rsidRPr="00E07D80" w:rsidRDefault="00BA0705"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hint="cs"/>
                <w:b/>
                <w:bCs/>
                <w:u w:val="single"/>
                <w:rtl/>
                <w:lang w:bidi="ar-IQ"/>
              </w:rPr>
              <w:lastRenderedPageBreak/>
              <w:t xml:space="preserve"> موقع/ مدونة شخصية</w:t>
            </w:r>
          </w:p>
          <w:p w:rsidR="00BA0705" w:rsidRPr="00E07D80" w:rsidRDefault="00BA0705" w:rsidP="009F7E8D">
            <w:pPr>
              <w:tabs>
                <w:tab w:val="left" w:pos="7652"/>
                <w:tab w:val="left" w:pos="8533"/>
              </w:tabs>
              <w:ind w:left="-225"/>
              <w:jc w:val="center"/>
              <w:rPr>
                <w:rFonts w:ascii="Simplified Arabic" w:hAnsi="Simplified Arabic" w:cs="Simplified Arabic"/>
                <w:b/>
                <w:bCs/>
                <w:rtl/>
                <w:lang w:bidi="ar-IQ"/>
              </w:rPr>
            </w:pPr>
            <w:r w:rsidRPr="00E07D80">
              <w:rPr>
                <w:rFonts w:ascii="Simplified Arabic" w:hAnsi="Simplified Arabic" w:cs="Simplified Arabic"/>
                <w:b/>
                <w:bCs/>
                <w:u w:val="single"/>
                <w:lang w:bidi="ar-IQ"/>
              </w:rPr>
              <w:t>.com</w:t>
            </w:r>
            <w:r w:rsidRPr="00E07D80">
              <w:rPr>
                <w:rFonts w:ascii="Simplified Arabic" w:hAnsi="Simplified Arabic" w:cs="Simplified Arabic" w:hint="cs"/>
                <w:b/>
                <w:bCs/>
                <w:u w:val="single"/>
                <w:rtl/>
                <w:lang w:bidi="ar-IQ"/>
              </w:rPr>
              <w:t xml:space="preserve"> </w:t>
            </w:r>
            <w:r w:rsidRPr="00E07D80">
              <w:rPr>
                <w:rFonts w:ascii="Simplified Arabic" w:hAnsi="Simplified Arabic" w:cs="Simplified Arabic"/>
                <w:b/>
                <w:bCs/>
                <w:u w:val="single"/>
                <w:lang w:bidi="ar-IQ"/>
              </w:rPr>
              <w:t>www.blogspot</w:t>
            </w:r>
            <w:r>
              <w:rPr>
                <w:rFonts w:ascii="Simplified Arabic" w:hAnsi="Simplified Arabic" w:cs="Simplified Arabic"/>
                <w:b/>
                <w:bCs/>
                <w:noProof/>
                <w:lang w:eastAsia="en-US"/>
              </w:rPr>
              <w:drawing>
                <wp:inline distT="0" distB="0" distL="0" distR="0" wp14:anchorId="0EA88324" wp14:editId="71BBABA8">
                  <wp:extent cx="1698293" cy="3169920"/>
                  <wp:effectExtent l="0" t="0" r="0" b="0"/>
                  <wp:docPr id="1145" name="صورة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702683" cy="3178114"/>
                          </a:xfrm>
                          <a:prstGeom prst="rect">
                            <a:avLst/>
                          </a:prstGeom>
                          <a:noFill/>
                        </pic:spPr>
                      </pic:pic>
                    </a:graphicData>
                  </a:graphic>
                </wp:inline>
              </w:drawing>
            </w:r>
          </w:p>
        </w:tc>
        <w:tc>
          <w:tcPr>
            <w:tcW w:w="2977" w:type="dxa"/>
            <w:gridSpan w:val="2"/>
            <w:tcBorders>
              <w:top w:val="nil"/>
              <w:left w:val="single" w:sz="24" w:space="0" w:color="auto"/>
              <w:bottom w:val="single" w:sz="24" w:space="0" w:color="auto"/>
              <w:right w:val="single" w:sz="24" w:space="0" w:color="auto"/>
            </w:tcBorders>
          </w:tcPr>
          <w:p w:rsidR="00BA0705" w:rsidRPr="00E07D80" w:rsidRDefault="00BA0705" w:rsidP="009F7E8D">
            <w:pPr>
              <w:shd w:val="clear" w:color="auto" w:fill="FFFFFF" w:themeFill="background1"/>
              <w:tabs>
                <w:tab w:val="left" w:pos="-1"/>
                <w:tab w:val="left" w:pos="7652"/>
                <w:tab w:val="left" w:pos="8533"/>
              </w:tabs>
              <w:ind w:left="-101"/>
              <w:jc w:val="center"/>
              <w:rPr>
                <w:rFonts w:ascii="Simplified Arabic" w:hAnsi="Simplified Arabic" w:cs="Simplified Arabic"/>
                <w:b/>
                <w:bCs/>
                <w:rtl/>
                <w:lang w:bidi="ar-IQ"/>
              </w:rPr>
            </w:pPr>
            <w:r w:rsidRPr="00E07D80">
              <w:rPr>
                <w:rFonts w:ascii="Simplified Arabic" w:hAnsi="Simplified Arabic" w:cs="Simplified Arabic" w:hint="cs"/>
                <w:b/>
                <w:bCs/>
                <w:u w:val="single"/>
                <w:rtl/>
                <w:lang w:bidi="ar-IQ"/>
              </w:rPr>
              <w:t xml:space="preserve"> تطبيق (جغرافيا-المكتبة الجغرافية)</w:t>
            </w:r>
            <w:r w:rsidRPr="00AB723A">
              <w:rPr>
                <w:rFonts w:ascii="Simplified Arabic" w:hAnsi="Simplified Arabic" w:cs="Simplified Arabic"/>
                <w:b/>
                <w:bCs/>
                <w:noProof/>
                <w:lang w:eastAsia="en-US"/>
              </w:rPr>
              <w:drawing>
                <wp:inline distT="0" distB="0" distL="0" distR="0" wp14:anchorId="47B532FC" wp14:editId="0D71B734">
                  <wp:extent cx="1607419" cy="1527046"/>
                  <wp:effectExtent l="0" t="0" r="0" b="0"/>
                  <wp:docPr id="1146" name="صورة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607419" cy="1527046"/>
                          </a:xfrm>
                          <a:prstGeom prst="rect">
                            <a:avLst/>
                          </a:prstGeom>
                          <a:noFill/>
                        </pic:spPr>
                      </pic:pic>
                    </a:graphicData>
                  </a:graphic>
                </wp:inline>
              </w:drawing>
            </w:r>
          </w:p>
        </w:tc>
        <w:tc>
          <w:tcPr>
            <w:tcW w:w="2694" w:type="dxa"/>
            <w:vMerge w:val="restart"/>
            <w:tcBorders>
              <w:top w:val="nil"/>
              <w:left w:val="single" w:sz="24" w:space="0" w:color="auto"/>
              <w:right w:val="single" w:sz="24" w:space="0" w:color="auto"/>
            </w:tcBorders>
          </w:tcPr>
          <w:p w:rsidR="00BA0705" w:rsidRPr="00E07D80" w:rsidRDefault="00BA0705" w:rsidP="009F7E8D">
            <w:pPr>
              <w:tabs>
                <w:tab w:val="left" w:pos="7652"/>
                <w:tab w:val="left" w:pos="8533"/>
              </w:tabs>
              <w:spacing w:before="240"/>
              <w:ind w:left="-225"/>
              <w:jc w:val="center"/>
              <w:rPr>
                <w:rFonts w:ascii="Simplified Arabic" w:hAnsi="Simplified Arabic" w:cs="Simplified Arabic"/>
                <w:b/>
                <w:bCs/>
                <w:rtl/>
                <w:lang w:bidi="ar-IQ"/>
              </w:rPr>
            </w:pPr>
            <w:r w:rsidRPr="00E07D80">
              <w:rPr>
                <w:rFonts w:ascii="Simplified Arabic" w:eastAsia="Calibri" w:hAnsi="Simplified Arabic" w:cs="Simplified Arabic" w:hint="cs"/>
                <w:b/>
                <w:bCs/>
                <w:u w:val="single"/>
                <w:rtl/>
                <w:lang w:eastAsia="en-US" w:bidi="ar-IQ"/>
              </w:rPr>
              <w:t xml:space="preserve"> موقـــع/ارشيف الانترنت </w:t>
            </w:r>
            <w:r>
              <w:rPr>
                <w:rFonts w:ascii="Simplified Arabic" w:hAnsi="Simplified Arabic" w:cs="Simplified Arabic"/>
                <w:b/>
                <w:bCs/>
                <w:noProof/>
                <w:lang w:eastAsia="en-US"/>
              </w:rPr>
              <w:drawing>
                <wp:inline distT="0" distB="0" distL="0" distR="0" wp14:anchorId="5E8E0E92" wp14:editId="0AD1D83A">
                  <wp:extent cx="1415201" cy="1889760"/>
                  <wp:effectExtent l="0" t="0" r="0" b="0"/>
                  <wp:docPr id="1148" name="صورة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412123" cy="1885650"/>
                          </a:xfrm>
                          <a:prstGeom prst="rect">
                            <a:avLst/>
                          </a:prstGeom>
                          <a:noFill/>
                        </pic:spPr>
                      </pic:pic>
                    </a:graphicData>
                  </a:graphic>
                </wp:inline>
              </w:drawing>
            </w:r>
          </w:p>
        </w:tc>
      </w:tr>
      <w:tr w:rsidR="00757AA3" w:rsidRPr="00E07D80" w:rsidTr="009B0FDB">
        <w:tblPrEx>
          <w:tblLook w:val="0000" w:firstRow="0" w:lastRow="0" w:firstColumn="0" w:lastColumn="0" w:noHBand="0" w:noVBand="0"/>
        </w:tblPrEx>
        <w:trPr>
          <w:trHeight w:val="3454"/>
        </w:trPr>
        <w:tc>
          <w:tcPr>
            <w:tcW w:w="2917" w:type="dxa"/>
            <w:vMerge/>
            <w:tcBorders>
              <w:top w:val="nil"/>
              <w:left w:val="single" w:sz="24" w:space="0" w:color="auto"/>
              <w:bottom w:val="single" w:sz="24" w:space="0" w:color="auto"/>
              <w:right w:val="single" w:sz="24" w:space="0" w:color="auto"/>
            </w:tcBorders>
          </w:tcPr>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p>
        </w:tc>
        <w:tc>
          <w:tcPr>
            <w:tcW w:w="2977" w:type="dxa"/>
            <w:gridSpan w:val="2"/>
            <w:tcBorders>
              <w:top w:val="single" w:sz="24" w:space="0" w:color="auto"/>
              <w:left w:val="single" w:sz="24" w:space="0" w:color="auto"/>
              <w:bottom w:val="single" w:sz="24" w:space="0" w:color="auto"/>
              <w:right w:val="single" w:sz="24" w:space="0" w:color="auto"/>
            </w:tcBorders>
          </w:tcPr>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proofErr w:type="spellStart"/>
            <w:r w:rsidRPr="00950EAE">
              <w:rPr>
                <w:rFonts w:ascii="Simplified Arabic" w:hAnsi="Simplified Arabic" w:cs="Simplified Arabic" w:hint="cs"/>
                <w:b/>
                <w:bCs/>
                <w:sz w:val="28"/>
                <w:szCs w:val="28"/>
                <w:u w:val="single"/>
                <w:rtl/>
                <w:lang w:bidi="ar-IQ"/>
              </w:rPr>
              <w:t>ويكيميديا</w:t>
            </w:r>
            <w:proofErr w:type="spellEnd"/>
            <w:r w:rsidRPr="00950EAE">
              <w:rPr>
                <w:rFonts w:ascii="Simplified Arabic" w:hAnsi="Simplified Arabic" w:cs="Simplified Arabic" w:hint="cs"/>
                <w:b/>
                <w:bCs/>
                <w:sz w:val="28"/>
                <w:szCs w:val="28"/>
                <w:u w:val="single"/>
                <w:rtl/>
                <w:lang w:bidi="ar-IQ"/>
              </w:rPr>
              <w:t xml:space="preserve"> كومنز/ مستخدم</w:t>
            </w:r>
          </w:p>
          <w:p w:rsidR="00757AA3" w:rsidRPr="00E07D80" w:rsidRDefault="009F7E8D" w:rsidP="009F7E8D">
            <w:pPr>
              <w:tabs>
                <w:tab w:val="left" w:pos="7652"/>
                <w:tab w:val="left" w:pos="8533"/>
              </w:tabs>
              <w:spacing w:before="240"/>
              <w:ind w:left="-225"/>
              <w:jc w:val="center"/>
              <w:rPr>
                <w:rFonts w:ascii="Simplified Arabic" w:hAnsi="Simplified Arabic" w:cs="Simplified Arabic"/>
                <w:b/>
                <w:bCs/>
                <w:u w:val="single"/>
                <w:rtl/>
                <w:lang w:bidi="ar-IQ"/>
              </w:rPr>
            </w:pPr>
            <w:r>
              <w:rPr>
                <w:rFonts w:ascii="Simplified Arabic" w:hAnsi="Simplified Arabic" w:cs="Simplified Arabic"/>
                <w:b/>
                <w:bCs/>
                <w:noProof/>
                <w:u w:val="single"/>
                <w:lang w:eastAsia="en-US"/>
              </w:rPr>
              <w:drawing>
                <wp:inline distT="0" distB="0" distL="0" distR="0" wp14:anchorId="2F60CCBD" wp14:editId="2F9B33D2">
                  <wp:extent cx="1828800" cy="1706076"/>
                  <wp:effectExtent l="0" t="0" r="0" b="889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14606" cy="1692834"/>
                          </a:xfrm>
                          <a:prstGeom prst="rect">
                            <a:avLst/>
                          </a:prstGeom>
                          <a:noFill/>
                        </pic:spPr>
                      </pic:pic>
                    </a:graphicData>
                  </a:graphic>
                </wp:inline>
              </w:drawing>
            </w:r>
          </w:p>
        </w:tc>
        <w:tc>
          <w:tcPr>
            <w:tcW w:w="2694" w:type="dxa"/>
            <w:vMerge/>
            <w:tcBorders>
              <w:top w:val="nil"/>
              <w:left w:val="single" w:sz="24" w:space="0" w:color="auto"/>
              <w:bottom w:val="single" w:sz="24" w:space="0" w:color="auto"/>
              <w:right w:val="single" w:sz="24" w:space="0" w:color="auto"/>
            </w:tcBorders>
          </w:tcPr>
          <w:p w:rsidR="00757AA3" w:rsidRPr="00E07D80" w:rsidRDefault="00757AA3" w:rsidP="009F7E8D">
            <w:pPr>
              <w:tabs>
                <w:tab w:val="left" w:pos="7652"/>
                <w:tab w:val="left" w:pos="8533"/>
              </w:tabs>
              <w:spacing w:before="240"/>
              <w:ind w:left="-225"/>
              <w:jc w:val="center"/>
              <w:rPr>
                <w:rFonts w:ascii="Simplified Arabic" w:eastAsia="Calibri" w:hAnsi="Simplified Arabic" w:cs="Simplified Arabic"/>
                <w:b/>
                <w:bCs/>
                <w:u w:val="single"/>
                <w:rtl/>
                <w:lang w:eastAsia="en-US" w:bidi="ar-IQ"/>
              </w:rPr>
            </w:pPr>
          </w:p>
        </w:tc>
      </w:tr>
      <w:tr w:rsidR="00757AA3" w:rsidRPr="00E07D80" w:rsidTr="009F7E8D">
        <w:tblPrEx>
          <w:tblLook w:val="0000" w:firstRow="0" w:lastRow="0" w:firstColumn="0" w:lastColumn="0" w:noHBand="0" w:noVBand="0"/>
        </w:tblPrEx>
        <w:trPr>
          <w:trHeight w:val="5730"/>
        </w:trPr>
        <w:tc>
          <w:tcPr>
            <w:tcW w:w="2917" w:type="dxa"/>
            <w:tcBorders>
              <w:top w:val="single" w:sz="24" w:space="0" w:color="auto"/>
              <w:left w:val="single" w:sz="24" w:space="0" w:color="auto"/>
              <w:bottom w:val="single" w:sz="24" w:space="0" w:color="auto"/>
              <w:right w:val="single" w:sz="24" w:space="0" w:color="auto"/>
            </w:tcBorders>
          </w:tcPr>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hint="cs"/>
                <w:b/>
                <w:bCs/>
                <w:u w:val="single"/>
                <w:rtl/>
                <w:lang w:bidi="ar-IQ"/>
              </w:rPr>
              <w:t xml:space="preserve"> موقع/ حساب تواصل</w:t>
            </w:r>
          </w:p>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b/>
                <w:bCs/>
                <w:u w:val="single"/>
                <w:lang w:bidi="ar-IQ"/>
              </w:rPr>
              <w:t>.com</w:t>
            </w:r>
            <w:r w:rsidRPr="00E07D80">
              <w:rPr>
                <w:rFonts w:ascii="Simplified Arabic" w:hAnsi="Simplified Arabic" w:cs="Simplified Arabic" w:hint="cs"/>
                <w:b/>
                <w:bCs/>
                <w:u w:val="single"/>
                <w:rtl/>
                <w:lang w:bidi="ar-IQ"/>
              </w:rPr>
              <w:t xml:space="preserve"> </w:t>
            </w:r>
            <w:r w:rsidRPr="00E07D80">
              <w:rPr>
                <w:rFonts w:ascii="Simplified Arabic" w:hAnsi="Simplified Arabic" w:cs="Simplified Arabic"/>
                <w:b/>
                <w:bCs/>
                <w:u w:val="single"/>
                <w:lang w:bidi="ar-IQ"/>
              </w:rPr>
              <w:t>www.linkedin</w:t>
            </w:r>
            <w:r w:rsidRPr="00AB723A">
              <w:rPr>
                <w:rFonts w:ascii="Simplified Arabic" w:hAnsi="Simplified Arabic" w:cs="Simplified Arabic"/>
                <w:b/>
                <w:bCs/>
                <w:noProof/>
                <w:lang w:eastAsia="en-US"/>
              </w:rPr>
              <w:drawing>
                <wp:inline distT="0" distB="0" distL="0" distR="0" wp14:anchorId="701FCBDD" wp14:editId="0EDCCF8E">
                  <wp:extent cx="1503734" cy="2560320"/>
                  <wp:effectExtent l="0" t="0" r="1270" b="0"/>
                  <wp:docPr id="1149" name="صورة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509082" cy="2569426"/>
                          </a:xfrm>
                          <a:prstGeom prst="rect">
                            <a:avLst/>
                          </a:prstGeom>
                          <a:noFill/>
                        </pic:spPr>
                      </pic:pic>
                    </a:graphicData>
                  </a:graphic>
                </wp:inline>
              </w:drawing>
            </w:r>
          </w:p>
          <w:p w:rsidR="00757AA3" w:rsidRPr="00E07D80" w:rsidRDefault="00757AA3" w:rsidP="009F7E8D">
            <w:pPr>
              <w:shd w:val="clear" w:color="auto" w:fill="FFFFFF" w:themeFill="background1"/>
              <w:tabs>
                <w:tab w:val="left" w:pos="7652"/>
                <w:tab w:val="left" w:pos="8533"/>
              </w:tabs>
              <w:spacing w:before="240"/>
              <w:ind w:left="-225"/>
              <w:jc w:val="center"/>
              <w:rPr>
                <w:rFonts w:ascii="Simplified Arabic" w:hAnsi="Simplified Arabic" w:cs="Simplified Arabic"/>
                <w:b/>
                <w:bCs/>
                <w:u w:val="single"/>
                <w:rtl/>
                <w:lang w:bidi="ar-IQ"/>
              </w:rPr>
            </w:pPr>
          </w:p>
        </w:tc>
        <w:tc>
          <w:tcPr>
            <w:tcW w:w="2977" w:type="dxa"/>
            <w:gridSpan w:val="2"/>
            <w:tcBorders>
              <w:top w:val="single" w:sz="24" w:space="0" w:color="auto"/>
              <w:left w:val="single" w:sz="24" w:space="0" w:color="auto"/>
              <w:bottom w:val="single" w:sz="24" w:space="0" w:color="auto"/>
              <w:right w:val="single" w:sz="24" w:space="0" w:color="auto"/>
            </w:tcBorders>
          </w:tcPr>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hint="cs"/>
                <w:b/>
                <w:bCs/>
                <w:u w:val="single"/>
                <w:rtl/>
                <w:lang w:bidi="ar-IQ"/>
              </w:rPr>
              <w:t xml:space="preserve"> موقع/ حساب تواصل</w:t>
            </w:r>
          </w:p>
          <w:p w:rsidR="00757AA3" w:rsidRPr="00E07D80"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b/>
                <w:bCs/>
                <w:u w:val="single"/>
                <w:lang w:bidi="ar-IQ"/>
              </w:rPr>
              <w:t>.com</w:t>
            </w:r>
            <w:r w:rsidRPr="00E07D80">
              <w:rPr>
                <w:rFonts w:ascii="Simplified Arabic" w:hAnsi="Simplified Arabic" w:cs="Simplified Arabic" w:hint="cs"/>
                <w:b/>
                <w:bCs/>
                <w:u w:val="single"/>
                <w:rtl/>
                <w:lang w:bidi="ar-IQ"/>
              </w:rPr>
              <w:t xml:space="preserve"> </w:t>
            </w:r>
            <w:r w:rsidRPr="00E07D80">
              <w:rPr>
                <w:rFonts w:ascii="Simplified Arabic" w:hAnsi="Simplified Arabic" w:cs="Simplified Arabic"/>
                <w:b/>
                <w:bCs/>
                <w:u w:val="single"/>
                <w:lang w:bidi="ar-IQ"/>
              </w:rPr>
              <w:t>www.pinterest</w:t>
            </w:r>
            <w:r w:rsidRPr="00AB723A">
              <w:rPr>
                <w:rFonts w:ascii="Simplified Arabic" w:hAnsi="Simplified Arabic" w:cs="Simplified Arabic"/>
                <w:b/>
                <w:bCs/>
                <w:noProof/>
                <w:lang w:eastAsia="en-US"/>
              </w:rPr>
              <w:drawing>
                <wp:inline distT="0" distB="0" distL="0" distR="0" wp14:anchorId="48132E36" wp14:editId="22E0AD3A">
                  <wp:extent cx="1549770" cy="2560320"/>
                  <wp:effectExtent l="0" t="0" r="0" b="0"/>
                  <wp:docPr id="1150" name="صورة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554613" cy="2568321"/>
                          </a:xfrm>
                          <a:prstGeom prst="rect">
                            <a:avLst/>
                          </a:prstGeom>
                          <a:noFill/>
                        </pic:spPr>
                      </pic:pic>
                    </a:graphicData>
                  </a:graphic>
                </wp:inline>
              </w:drawing>
            </w:r>
          </w:p>
          <w:p w:rsidR="00757AA3" w:rsidRPr="00E07D80" w:rsidRDefault="00757AA3" w:rsidP="009F7E8D">
            <w:pPr>
              <w:shd w:val="clear" w:color="auto" w:fill="FFFFFF" w:themeFill="background1"/>
              <w:tabs>
                <w:tab w:val="left" w:pos="7652"/>
                <w:tab w:val="left" w:pos="8533"/>
              </w:tabs>
              <w:spacing w:before="240"/>
              <w:ind w:left="-225"/>
              <w:jc w:val="center"/>
              <w:rPr>
                <w:rFonts w:ascii="Simplified Arabic" w:hAnsi="Simplified Arabic" w:cs="Simplified Arabic"/>
                <w:b/>
                <w:bCs/>
                <w:u w:val="single"/>
                <w:rtl/>
                <w:lang w:bidi="ar-IQ"/>
              </w:rPr>
            </w:pPr>
          </w:p>
        </w:tc>
        <w:tc>
          <w:tcPr>
            <w:tcW w:w="2694" w:type="dxa"/>
            <w:tcBorders>
              <w:top w:val="single" w:sz="24" w:space="0" w:color="auto"/>
              <w:left w:val="single" w:sz="24" w:space="0" w:color="auto"/>
              <w:bottom w:val="single" w:sz="24" w:space="0" w:color="auto"/>
              <w:right w:val="single" w:sz="24" w:space="0" w:color="auto"/>
            </w:tcBorders>
          </w:tcPr>
          <w:p w:rsidR="00757AA3" w:rsidRPr="00E07D80" w:rsidRDefault="00757AA3" w:rsidP="009F7E8D">
            <w:pPr>
              <w:shd w:val="clear" w:color="auto" w:fill="FFFFFF" w:themeFill="background1"/>
              <w:tabs>
                <w:tab w:val="left" w:pos="7652"/>
                <w:tab w:val="left" w:pos="8533"/>
              </w:tabs>
              <w:spacing w:before="240"/>
              <w:ind w:left="-225"/>
              <w:jc w:val="center"/>
              <w:rPr>
                <w:rFonts w:ascii="Simplified Arabic" w:eastAsia="Calibri" w:hAnsi="Simplified Arabic" w:cs="Simplified Arabic"/>
                <w:b/>
                <w:bCs/>
                <w:u w:val="single"/>
                <w:rtl/>
                <w:lang w:eastAsia="en-US" w:bidi="ar-IQ"/>
              </w:rPr>
            </w:pPr>
            <w:r w:rsidRPr="00950EAE">
              <w:rPr>
                <w:rFonts w:ascii="Simplified Arabic" w:hAnsi="Simplified Arabic" w:cs="Simplified Arabic" w:hint="cs"/>
                <w:b/>
                <w:bCs/>
                <w:sz w:val="28"/>
                <w:szCs w:val="28"/>
                <w:u w:val="single"/>
                <w:rtl/>
                <w:lang w:bidi="ar-IQ"/>
              </w:rPr>
              <w:t xml:space="preserve"> ويكيبيديا/ مستخدم</w:t>
            </w:r>
            <w:r>
              <w:rPr>
                <w:rFonts w:ascii="Simplified Arabic" w:hAnsi="Simplified Arabic" w:cs="Simplified Arabic"/>
                <w:b/>
                <w:bCs/>
                <w:noProof/>
                <w:sz w:val="20"/>
                <w:szCs w:val="20"/>
                <w:lang w:eastAsia="en-US"/>
              </w:rPr>
              <w:drawing>
                <wp:inline distT="0" distB="0" distL="0" distR="0" wp14:anchorId="20625B38" wp14:editId="78524251">
                  <wp:extent cx="1764814" cy="2621280"/>
                  <wp:effectExtent l="0" t="0" r="6985" b="762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790719" cy="2659757"/>
                          </a:xfrm>
                          <a:prstGeom prst="rect">
                            <a:avLst/>
                          </a:prstGeom>
                          <a:noFill/>
                        </pic:spPr>
                      </pic:pic>
                    </a:graphicData>
                  </a:graphic>
                </wp:inline>
              </w:drawing>
            </w:r>
          </w:p>
        </w:tc>
      </w:tr>
      <w:tr w:rsidR="00757AA3" w:rsidRPr="00E07D80" w:rsidTr="009F7E8D">
        <w:tblPrEx>
          <w:tblLook w:val="0000" w:firstRow="0" w:lastRow="0" w:firstColumn="0" w:lastColumn="0" w:noHBand="0" w:noVBand="0"/>
        </w:tblPrEx>
        <w:trPr>
          <w:trHeight w:val="2266"/>
        </w:trPr>
        <w:tc>
          <w:tcPr>
            <w:tcW w:w="4052" w:type="dxa"/>
            <w:gridSpan w:val="2"/>
            <w:tcBorders>
              <w:top w:val="single" w:sz="24" w:space="0" w:color="auto"/>
              <w:left w:val="single" w:sz="24" w:space="0" w:color="auto"/>
              <w:bottom w:val="single" w:sz="24" w:space="0" w:color="auto"/>
              <w:right w:val="single" w:sz="24" w:space="0" w:color="auto"/>
            </w:tcBorders>
          </w:tcPr>
          <w:p w:rsidR="00757AA3" w:rsidRDefault="00757AA3" w:rsidP="009F7E8D">
            <w:pPr>
              <w:shd w:val="clear" w:color="auto" w:fill="FFFFFF" w:themeFill="background1"/>
              <w:tabs>
                <w:tab w:val="left" w:pos="7652"/>
                <w:tab w:val="left" w:pos="8533"/>
              </w:tabs>
              <w:ind w:left="-225"/>
              <w:jc w:val="center"/>
              <w:rPr>
                <w:rFonts w:ascii="Simplified Arabic" w:hAnsi="Simplified Arabic" w:cs="Simplified Arabic"/>
                <w:b/>
                <w:bCs/>
                <w:u w:val="single"/>
                <w:shd w:val="clear" w:color="auto" w:fill="FFFFFF" w:themeFill="background1"/>
                <w:lang w:bidi="ar-IQ"/>
              </w:rPr>
            </w:pPr>
            <w:r w:rsidRPr="00E07D80">
              <w:rPr>
                <w:rFonts w:ascii="Simplified Arabic" w:hAnsi="Simplified Arabic" w:cs="Simplified Arabic"/>
                <w:b/>
                <w:bCs/>
                <w:u w:val="single"/>
                <w:shd w:val="clear" w:color="auto" w:fill="FFFFFF" w:themeFill="background1"/>
                <w:lang w:bidi="ar-IQ"/>
              </w:rPr>
              <w:lastRenderedPageBreak/>
              <w:t xml:space="preserve"> www.yazori.com</w:t>
            </w:r>
          </w:p>
          <w:p w:rsidR="00757AA3" w:rsidRPr="00757AA3" w:rsidRDefault="00757AA3" w:rsidP="009F7E8D">
            <w:pPr>
              <w:shd w:val="clear" w:color="auto" w:fill="FFFFFF" w:themeFill="background1"/>
              <w:tabs>
                <w:tab w:val="left" w:pos="-1"/>
                <w:tab w:val="left" w:pos="7652"/>
                <w:tab w:val="left" w:pos="8533"/>
              </w:tabs>
              <w:ind w:left="-101"/>
              <w:jc w:val="center"/>
              <w:rPr>
                <w:rFonts w:ascii="Simplified Arabic" w:hAnsi="Simplified Arabic" w:cs="Simplified Arabic"/>
                <w:b/>
                <w:bCs/>
                <w:rtl/>
                <w:lang w:bidi="ar-IQ"/>
              </w:rPr>
            </w:pPr>
            <w:r>
              <w:rPr>
                <w:rFonts w:ascii="Simplified Arabic" w:hAnsi="Simplified Arabic" w:cs="Simplified Arabic"/>
                <w:b/>
                <w:bCs/>
                <w:noProof/>
                <w:lang w:eastAsia="en-US"/>
              </w:rPr>
              <w:drawing>
                <wp:inline distT="0" distB="0" distL="0" distR="0" wp14:anchorId="06C70881" wp14:editId="1C9DDFB5">
                  <wp:extent cx="1832265" cy="1656804"/>
                  <wp:effectExtent l="0" t="0" r="0" b="635"/>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61924" cy="1683623"/>
                          </a:xfrm>
                          <a:prstGeom prst="rect">
                            <a:avLst/>
                          </a:prstGeom>
                          <a:noFill/>
                        </pic:spPr>
                      </pic:pic>
                    </a:graphicData>
                  </a:graphic>
                </wp:inline>
              </w:drawing>
            </w:r>
          </w:p>
        </w:tc>
        <w:tc>
          <w:tcPr>
            <w:tcW w:w="4536" w:type="dxa"/>
            <w:gridSpan w:val="2"/>
            <w:tcBorders>
              <w:top w:val="single" w:sz="24" w:space="0" w:color="auto"/>
              <w:left w:val="single" w:sz="24" w:space="0" w:color="auto"/>
              <w:bottom w:val="single" w:sz="24" w:space="0" w:color="auto"/>
              <w:right w:val="single" w:sz="24" w:space="0" w:color="auto"/>
            </w:tcBorders>
          </w:tcPr>
          <w:p w:rsidR="00757AA3" w:rsidRPr="00757AA3" w:rsidRDefault="00757AA3" w:rsidP="009F7E8D">
            <w:pPr>
              <w:shd w:val="clear" w:color="auto" w:fill="FFFFFF" w:themeFill="background1"/>
              <w:tabs>
                <w:tab w:val="left" w:pos="7652"/>
                <w:tab w:val="left" w:pos="8533"/>
              </w:tabs>
              <w:spacing w:before="240"/>
              <w:ind w:left="-225"/>
              <w:jc w:val="center"/>
              <w:rPr>
                <w:rFonts w:ascii="Simplified Arabic" w:hAnsi="Simplified Arabic" w:cs="Simplified Arabic"/>
                <w:b/>
                <w:bCs/>
                <w:sz w:val="28"/>
                <w:szCs w:val="28"/>
                <w:rtl/>
                <w:lang w:bidi="ar-IQ"/>
              </w:rPr>
            </w:pPr>
            <w:r w:rsidRPr="00757AA3">
              <w:rPr>
                <w:rFonts w:ascii="Simplified Arabic" w:hAnsi="Simplified Arabic" w:cs="Simplified Arabic"/>
                <w:b/>
                <w:bCs/>
                <w:noProof/>
                <w:sz w:val="28"/>
                <w:szCs w:val="28"/>
                <w:lang w:eastAsia="en-US"/>
              </w:rPr>
              <w:drawing>
                <wp:inline distT="0" distB="0" distL="0" distR="0" wp14:anchorId="6F9BE7FC" wp14:editId="4B1FA874">
                  <wp:extent cx="2036618" cy="1943399"/>
                  <wp:effectExtent l="0" t="0" r="1905"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048193" cy="1954444"/>
                          </a:xfrm>
                          <a:prstGeom prst="rect">
                            <a:avLst/>
                          </a:prstGeom>
                          <a:noFill/>
                        </pic:spPr>
                      </pic:pic>
                    </a:graphicData>
                  </a:graphic>
                </wp:inline>
              </w:drawing>
            </w:r>
          </w:p>
        </w:tc>
      </w:tr>
      <w:tr w:rsidR="00852371" w:rsidRPr="00E07D80" w:rsidTr="009F7E8D">
        <w:tblPrEx>
          <w:tblLook w:val="0000" w:firstRow="0" w:lastRow="0" w:firstColumn="0" w:lastColumn="0" w:noHBand="0" w:noVBand="0"/>
        </w:tblPrEx>
        <w:trPr>
          <w:trHeight w:val="4845"/>
        </w:trPr>
        <w:tc>
          <w:tcPr>
            <w:tcW w:w="4052" w:type="dxa"/>
            <w:gridSpan w:val="2"/>
            <w:tcBorders>
              <w:top w:val="single" w:sz="24" w:space="0" w:color="auto"/>
              <w:left w:val="single" w:sz="24" w:space="0" w:color="auto"/>
              <w:bottom w:val="single" w:sz="24" w:space="0" w:color="auto"/>
              <w:right w:val="single" w:sz="24" w:space="0" w:color="auto"/>
            </w:tcBorders>
            <w:shd w:val="clear" w:color="auto" w:fill="FFFFFF" w:themeFill="background1"/>
          </w:tcPr>
          <w:p w:rsidR="00852371" w:rsidRPr="00E07D80" w:rsidRDefault="00852371" w:rsidP="009F7E8D">
            <w:pPr>
              <w:shd w:val="clear" w:color="auto" w:fill="FFFFFF" w:themeFill="background1"/>
              <w:tabs>
                <w:tab w:val="left" w:pos="-1"/>
                <w:tab w:val="left" w:pos="7652"/>
                <w:tab w:val="left" w:pos="8533"/>
              </w:tabs>
              <w:ind w:left="-101"/>
              <w:jc w:val="center"/>
              <w:rPr>
                <w:rFonts w:ascii="Simplified Arabic" w:hAnsi="Simplified Arabic" w:cs="Simplified Arabic"/>
                <w:b/>
                <w:bCs/>
                <w:u w:val="single"/>
                <w:rtl/>
                <w:lang w:bidi="ar-IQ"/>
              </w:rPr>
            </w:pPr>
            <w:r w:rsidRPr="00E07D80">
              <w:rPr>
                <w:rFonts w:ascii="Simplified Arabic" w:hAnsi="Simplified Arabic" w:cs="Simplified Arabic" w:hint="cs"/>
                <w:b/>
                <w:bCs/>
                <w:u w:val="single"/>
                <w:rtl/>
                <w:lang w:bidi="ar-IQ"/>
              </w:rPr>
              <w:t>الموقع الشخصي</w:t>
            </w:r>
            <w:r w:rsidRPr="00E07D80">
              <w:rPr>
                <w:rFonts w:ascii="Simplified Arabic" w:hAnsi="Simplified Arabic" w:cs="Simplified Arabic"/>
                <w:b/>
                <w:bCs/>
                <w:u w:val="single"/>
                <w:lang w:bidi="ar-IQ"/>
              </w:rPr>
              <w:t>2</w:t>
            </w:r>
            <w:r w:rsidRPr="00E07D80">
              <w:rPr>
                <w:rFonts w:ascii="Simplified Arabic" w:hAnsi="Simplified Arabic" w:cs="Simplified Arabic" w:hint="cs"/>
                <w:b/>
                <w:bCs/>
                <w:u w:val="single"/>
                <w:rtl/>
                <w:lang w:bidi="ar-IQ"/>
              </w:rPr>
              <w:t>/</w:t>
            </w:r>
          </w:p>
          <w:p w:rsidR="00852371" w:rsidRPr="00E07D80" w:rsidRDefault="00852371" w:rsidP="009F7E8D">
            <w:pPr>
              <w:shd w:val="clear" w:color="auto" w:fill="FFFFFF" w:themeFill="background1"/>
              <w:tabs>
                <w:tab w:val="left" w:pos="-1"/>
                <w:tab w:val="left" w:pos="7652"/>
                <w:tab w:val="left" w:pos="8533"/>
              </w:tabs>
              <w:ind w:left="-101"/>
              <w:jc w:val="center"/>
              <w:rPr>
                <w:rFonts w:ascii="Simplified Arabic" w:hAnsi="Simplified Arabic" w:cs="Simplified Arabic"/>
                <w:b/>
                <w:bCs/>
                <w:noProof/>
                <w:rtl/>
                <w:lang w:eastAsia="en-US" w:bidi="ar-IQ"/>
              </w:rPr>
            </w:pPr>
            <w:r w:rsidRPr="00CD5BB3">
              <w:rPr>
                <w:rFonts w:ascii="Simplified Arabic" w:hAnsi="Simplified Arabic" w:cs="Simplified Arabic"/>
                <w:b/>
                <w:bCs/>
                <w:sz w:val="20"/>
                <w:szCs w:val="20"/>
                <w:u w:val="single"/>
                <w:lang w:bidi="ar-IQ"/>
              </w:rPr>
              <w:t>drmjeedmalok.wordpress.com</w:t>
            </w:r>
            <w:r>
              <w:rPr>
                <w:rFonts w:ascii="Simplified Arabic" w:hAnsi="Simplified Arabic" w:cs="Simplified Arabic"/>
                <w:b/>
                <w:bCs/>
                <w:noProof/>
                <w:lang w:eastAsia="en-US"/>
              </w:rPr>
              <w:drawing>
                <wp:inline distT="0" distB="0" distL="0" distR="0" wp14:anchorId="188E585D" wp14:editId="27E0A2AE">
                  <wp:extent cx="2036618" cy="2280728"/>
                  <wp:effectExtent l="0" t="0" r="1905" b="5715"/>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065153" cy="2312683"/>
                          </a:xfrm>
                          <a:prstGeom prst="rect">
                            <a:avLst/>
                          </a:prstGeom>
                          <a:noFill/>
                        </pic:spPr>
                      </pic:pic>
                    </a:graphicData>
                  </a:graphic>
                </wp:inline>
              </w:drawing>
            </w:r>
          </w:p>
        </w:tc>
        <w:tc>
          <w:tcPr>
            <w:tcW w:w="4536" w:type="dxa"/>
            <w:gridSpan w:val="2"/>
            <w:tcBorders>
              <w:top w:val="single" w:sz="24" w:space="0" w:color="auto"/>
              <w:left w:val="single" w:sz="24" w:space="0" w:color="auto"/>
              <w:bottom w:val="single" w:sz="24" w:space="0" w:color="auto"/>
              <w:right w:val="single" w:sz="24" w:space="0" w:color="auto"/>
            </w:tcBorders>
            <w:shd w:val="clear" w:color="auto" w:fill="FFFFFF" w:themeFill="background1"/>
          </w:tcPr>
          <w:p w:rsidR="00852371" w:rsidRDefault="00852371" w:rsidP="009F7E8D">
            <w:pPr>
              <w:shd w:val="clear" w:color="auto" w:fill="FFFFFF" w:themeFill="background1"/>
              <w:tabs>
                <w:tab w:val="left" w:pos="7652"/>
                <w:tab w:val="left" w:pos="8533"/>
              </w:tabs>
              <w:spacing w:before="240"/>
              <w:ind w:left="-225"/>
              <w:jc w:val="center"/>
              <w:rPr>
                <w:rFonts w:ascii="Simplified Arabic" w:hAnsi="Simplified Arabic" w:cs="Simplified Arabic"/>
                <w:b/>
                <w:bCs/>
                <w:noProof/>
                <w:rtl/>
                <w:lang w:eastAsia="en-US" w:bidi="ar-IQ"/>
              </w:rPr>
            </w:pPr>
            <w:r w:rsidRPr="00CD5BB3">
              <w:rPr>
                <w:rFonts w:ascii="Simplified Arabic" w:hAnsi="Simplified Arabic" w:cs="Simplified Arabic" w:hint="cs"/>
                <w:b/>
                <w:bCs/>
                <w:sz w:val="20"/>
                <w:szCs w:val="20"/>
                <w:u w:val="single"/>
                <w:shd w:val="clear" w:color="auto" w:fill="FFFFFF" w:themeFill="background1"/>
                <w:rtl/>
                <w:lang w:bidi="ar-IQ"/>
              </w:rPr>
              <w:t xml:space="preserve"> (</w:t>
            </w:r>
            <w:hyperlink r:id="rId261" w:history="1">
              <w:r w:rsidRPr="00CD5BB3">
                <w:rPr>
                  <w:rFonts w:ascii="Simplified Arabic" w:hAnsi="Simplified Arabic" w:cs="Simplified Arabic"/>
                  <w:b/>
                  <w:bCs/>
                  <w:sz w:val="20"/>
                  <w:szCs w:val="20"/>
                  <w:u w:val="single"/>
                  <w:shd w:val="clear" w:color="auto" w:fill="FFFFFF" w:themeFill="background1"/>
                  <w:lang w:bidi="ar-IQ"/>
                </w:rPr>
                <w:t>www.arabgeographers.net</w:t>
              </w:r>
            </w:hyperlink>
            <w:r>
              <w:rPr>
                <w:rFonts w:ascii="Simplified Arabic" w:hAnsi="Simplified Arabic" w:cs="Simplified Arabic" w:hint="cs"/>
                <w:b/>
                <w:bCs/>
                <w:sz w:val="20"/>
                <w:szCs w:val="20"/>
                <w:rtl/>
                <w:lang w:bidi="ar-IQ"/>
              </w:rPr>
              <w:t>)</w:t>
            </w:r>
          </w:p>
          <w:p w:rsidR="00852371" w:rsidRPr="00E07D80" w:rsidRDefault="00852371" w:rsidP="009F7E8D">
            <w:pPr>
              <w:shd w:val="clear" w:color="auto" w:fill="FFFFFF" w:themeFill="background1"/>
              <w:tabs>
                <w:tab w:val="left" w:pos="7652"/>
                <w:tab w:val="left" w:pos="8533"/>
              </w:tabs>
              <w:spacing w:before="240"/>
              <w:ind w:left="-225"/>
              <w:jc w:val="center"/>
              <w:rPr>
                <w:rFonts w:ascii="Simplified Arabic" w:hAnsi="Simplified Arabic" w:cs="Simplified Arabic"/>
                <w:b/>
                <w:bCs/>
                <w:noProof/>
                <w:rtl/>
                <w:lang w:eastAsia="en-US" w:bidi="ar-IQ"/>
              </w:rPr>
            </w:pPr>
            <w:r>
              <w:rPr>
                <w:rFonts w:ascii="Simplified Arabic" w:hAnsi="Simplified Arabic" w:cs="Simplified Arabic"/>
                <w:b/>
                <w:bCs/>
                <w:noProof/>
                <w:lang w:eastAsia="en-US"/>
              </w:rPr>
              <w:drawing>
                <wp:inline distT="0" distB="0" distL="0" distR="0" wp14:anchorId="6FCDBE35" wp14:editId="4306DEA8">
                  <wp:extent cx="2327563" cy="2183899"/>
                  <wp:effectExtent l="0" t="0" r="0" b="6985"/>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353731" cy="2208452"/>
                          </a:xfrm>
                          <a:prstGeom prst="rect">
                            <a:avLst/>
                          </a:prstGeom>
                          <a:noFill/>
                        </pic:spPr>
                      </pic:pic>
                    </a:graphicData>
                  </a:graphic>
                </wp:inline>
              </w:drawing>
            </w:r>
          </w:p>
        </w:tc>
      </w:tr>
    </w:tbl>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627D0" w:rsidRDefault="005627D0" w:rsidP="005627D0">
      <w:pPr>
        <w:shd w:val="clear" w:color="auto" w:fill="FFFFFF" w:themeFill="background1"/>
        <w:tabs>
          <w:tab w:val="left" w:pos="7652"/>
          <w:tab w:val="left" w:pos="8533"/>
        </w:tabs>
        <w:ind w:left="-225"/>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75907" w:rsidRDefault="00975907"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975907" w:rsidRDefault="00975907"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570E91" w:rsidRDefault="00570E91"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8977EB" w:rsidRDefault="008977EB"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p>
    <w:p w:rsidR="00AF53DE" w:rsidRPr="00AF53DE" w:rsidRDefault="00AF53DE" w:rsidP="00AF53DE">
      <w:pPr>
        <w:shd w:val="clear" w:color="auto" w:fill="FFFFFF" w:themeFill="background1"/>
        <w:tabs>
          <w:tab w:val="left" w:pos="-1"/>
          <w:tab w:val="left" w:pos="7652"/>
          <w:tab w:val="left" w:pos="8533"/>
        </w:tabs>
        <w:ind w:left="-101"/>
        <w:jc w:val="center"/>
        <w:rPr>
          <w:rFonts w:ascii="Simplified Arabic" w:hAnsi="Simplified Arabic" w:cs="Simplified Arabic"/>
          <w:b/>
          <w:bCs/>
          <w:sz w:val="36"/>
          <w:szCs w:val="36"/>
          <w:u w:val="single"/>
          <w:rtl/>
          <w:lang w:bidi="ar-IQ"/>
        </w:rPr>
      </w:pPr>
      <w:r w:rsidRPr="00AF53DE">
        <w:rPr>
          <w:rFonts w:ascii="Simplified Arabic" w:hAnsi="Simplified Arabic" w:cs="Simplified Arabic" w:hint="cs"/>
          <w:b/>
          <w:bCs/>
          <w:sz w:val="36"/>
          <w:szCs w:val="36"/>
          <w:u w:val="single"/>
          <w:rtl/>
          <w:lang w:bidi="ar-IQ"/>
        </w:rPr>
        <w:t xml:space="preserve">الـتوثـــيـق رقم (10)/ صــــور نـشاطـــه العلمي والاكاديمي:  </w:t>
      </w:r>
    </w:p>
    <w:tbl>
      <w:tblPr>
        <w:tblStyle w:val="af"/>
        <w:tblpPr w:leftFromText="180" w:rightFromText="180" w:vertAnchor="text" w:horzAnchor="margin" w:tblpY="601"/>
        <w:tblOverlap w:val="never"/>
        <w:bidiVisual/>
        <w:tblW w:w="8647" w:type="dxa"/>
        <w:tblInd w:w="-258" w:type="dxa"/>
        <w:tblLayout w:type="fixed"/>
        <w:tblLook w:val="04A0" w:firstRow="1" w:lastRow="0" w:firstColumn="1" w:lastColumn="0" w:noHBand="0" w:noVBand="1"/>
      </w:tblPr>
      <w:tblGrid>
        <w:gridCol w:w="2865"/>
        <w:gridCol w:w="254"/>
        <w:gridCol w:w="80"/>
        <w:gridCol w:w="2471"/>
        <w:gridCol w:w="317"/>
        <w:gridCol w:w="237"/>
        <w:gridCol w:w="2423"/>
      </w:tblGrid>
      <w:tr w:rsidR="00AF53DE" w:rsidRPr="00AF53DE" w:rsidTr="00DC1824">
        <w:trPr>
          <w:trHeight w:val="2680"/>
        </w:trPr>
        <w:tc>
          <w:tcPr>
            <w:tcW w:w="3199" w:type="dxa"/>
            <w:gridSpan w:val="3"/>
            <w:tcBorders>
              <w:top w:val="single" w:sz="24" w:space="0" w:color="auto"/>
              <w:left w:val="single" w:sz="24" w:space="0" w:color="auto"/>
              <w:bottom w:val="single" w:sz="24" w:space="0" w:color="auto"/>
              <w:right w:val="single" w:sz="24" w:space="0" w:color="auto"/>
            </w:tcBorders>
          </w:tcPr>
          <w:p w:rsidR="00AF53DE" w:rsidRPr="00AF53DE" w:rsidRDefault="00AF53DE" w:rsidP="00DC1824">
            <w:pPr>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79989FFB" wp14:editId="6F3E4EED">
                  <wp:extent cx="1383665" cy="1749425"/>
                  <wp:effectExtent l="57150" t="38100" r="64135" b="79375"/>
                  <wp:docPr id="1395" name="صورة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383665" cy="174942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788" w:type="dxa"/>
            <w:gridSpan w:val="2"/>
            <w:tcBorders>
              <w:top w:val="single" w:sz="24" w:space="0" w:color="auto"/>
              <w:left w:val="single" w:sz="24" w:space="0" w:color="auto"/>
              <w:bottom w:val="single" w:sz="24" w:space="0" w:color="auto"/>
              <w:right w:val="single" w:sz="24" w:space="0" w:color="auto"/>
            </w:tcBorders>
          </w:tcPr>
          <w:p w:rsidR="00AF53DE" w:rsidRPr="00AF53DE" w:rsidRDefault="00DC1824" w:rsidP="00DC1824">
            <w:pPr>
              <w:tabs>
                <w:tab w:val="left" w:pos="7652"/>
                <w:tab w:val="left" w:pos="8533"/>
              </w:tabs>
              <w:spacing w:before="240"/>
              <w:ind w:left="-225"/>
              <w:jc w:val="center"/>
              <w:rPr>
                <w:rFonts w:ascii="Simplified Arabic" w:hAnsi="Simplified Arabic" w:cs="Simplified Arabic"/>
                <w:b/>
                <w:bCs/>
                <w:sz w:val="28"/>
                <w:szCs w:val="28"/>
                <w:rtl/>
                <w:lang w:bidi="ar-IQ"/>
              </w:rPr>
            </w:pPr>
            <w:r>
              <w:rPr>
                <w:rFonts w:ascii="Simplified Arabic" w:hAnsi="Simplified Arabic" w:cs="Simplified Arabic"/>
                <w:b/>
                <w:bCs/>
                <w:noProof/>
                <w:sz w:val="28"/>
                <w:szCs w:val="28"/>
                <w:lang w:eastAsia="en-US"/>
              </w:rPr>
              <w:drawing>
                <wp:inline distT="0" distB="0" distL="0" distR="0" wp14:anchorId="4466C5EB" wp14:editId="35C3B0E6">
                  <wp:extent cx="1338520" cy="1609725"/>
                  <wp:effectExtent l="57150" t="38100" r="71755" b="85725"/>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340455" cy="161205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660" w:type="dxa"/>
            <w:gridSpan w:val="2"/>
            <w:tcBorders>
              <w:top w:val="single" w:sz="24" w:space="0" w:color="auto"/>
              <w:left w:val="single" w:sz="24" w:space="0" w:color="auto"/>
              <w:bottom w:val="single" w:sz="24" w:space="0" w:color="auto"/>
              <w:right w:val="single" w:sz="24" w:space="0" w:color="auto"/>
            </w:tcBorders>
          </w:tcPr>
          <w:p w:rsidR="00AF53DE" w:rsidRPr="00AF53DE" w:rsidRDefault="00B04D8C" w:rsidP="00DC1824">
            <w:pPr>
              <w:tabs>
                <w:tab w:val="left" w:pos="7652"/>
                <w:tab w:val="left" w:pos="8533"/>
              </w:tabs>
              <w:spacing w:before="240"/>
              <w:ind w:left="-225"/>
              <w:jc w:val="center"/>
              <w:rPr>
                <w:rFonts w:ascii="Simplified Arabic" w:hAnsi="Simplified Arabic" w:cs="Simplified Arabic"/>
                <w:b/>
                <w:bCs/>
                <w:sz w:val="28"/>
                <w:szCs w:val="28"/>
                <w:rtl/>
                <w:lang w:bidi="ar-IQ"/>
              </w:rPr>
            </w:pPr>
            <w:r>
              <w:rPr>
                <w:rFonts w:ascii="Simplified Arabic" w:hAnsi="Simplified Arabic" w:cs="Simplified Arabic"/>
                <w:b/>
                <w:bCs/>
                <w:noProof/>
                <w:sz w:val="28"/>
                <w:szCs w:val="28"/>
                <w:lang w:eastAsia="en-US"/>
              </w:rPr>
              <w:drawing>
                <wp:inline distT="0" distB="0" distL="0" distR="0" wp14:anchorId="2F6629F1" wp14:editId="7D63D9D7">
                  <wp:extent cx="1246488" cy="1752600"/>
                  <wp:effectExtent l="57150" t="38100" r="68580" b="7620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56996" cy="176737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C1824">
        <w:tblPrEx>
          <w:tblLook w:val="0000" w:firstRow="0" w:lastRow="0" w:firstColumn="0" w:lastColumn="0" w:noHBand="0" w:noVBand="0"/>
        </w:tblPrEx>
        <w:trPr>
          <w:trHeight w:val="2107"/>
        </w:trPr>
        <w:tc>
          <w:tcPr>
            <w:tcW w:w="8647" w:type="dxa"/>
            <w:gridSpan w:val="7"/>
            <w:tcBorders>
              <w:top w:val="single" w:sz="4" w:space="0" w:color="auto"/>
              <w:left w:val="single" w:sz="24" w:space="0" w:color="auto"/>
              <w:right w:val="single" w:sz="24" w:space="0" w:color="auto"/>
            </w:tcBorders>
          </w:tcPr>
          <w:p w:rsidR="00AF53DE" w:rsidRPr="00AF53DE" w:rsidRDefault="00AF53DE" w:rsidP="00DC1824">
            <w:pPr>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7AA8FE65" wp14:editId="40345B1B">
                  <wp:extent cx="5076825" cy="3908873"/>
                  <wp:effectExtent l="57150" t="38100" r="66675" b="73025"/>
                  <wp:docPr id="1398" name="صورة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a:extLst>
                              <a:ext uri="{BEBA8EAE-BF5A-486C-A8C5-ECC9F3942E4B}">
                                <a14:imgProps xmlns:a14="http://schemas.microsoft.com/office/drawing/2010/main">
                                  <a14:imgLayer r:embed="rId267">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5076825" cy="3908873"/>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C1824">
        <w:tblPrEx>
          <w:tblLook w:val="0000" w:firstRow="0" w:lastRow="0" w:firstColumn="0" w:lastColumn="0" w:noHBand="0" w:noVBand="0"/>
        </w:tblPrEx>
        <w:trPr>
          <w:trHeight w:val="2137"/>
        </w:trPr>
        <w:tc>
          <w:tcPr>
            <w:tcW w:w="3119" w:type="dxa"/>
            <w:gridSpan w:val="2"/>
            <w:tcBorders>
              <w:top w:val="single" w:sz="6" w:space="0" w:color="auto"/>
              <w:left w:val="single" w:sz="24" w:space="0" w:color="auto"/>
              <w:bottom w:val="single" w:sz="24" w:space="0" w:color="auto"/>
              <w:right w:val="single" w:sz="24" w:space="0" w:color="auto"/>
            </w:tcBorders>
          </w:tcPr>
          <w:p w:rsidR="00AF53DE" w:rsidRPr="00AF53DE" w:rsidRDefault="00AF53DE" w:rsidP="00DC1824">
            <w:pPr>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lastRenderedPageBreak/>
              <w:drawing>
                <wp:inline distT="0" distB="0" distL="0" distR="0" wp14:anchorId="339802BC" wp14:editId="69ADBDA9">
                  <wp:extent cx="1743075" cy="1403741"/>
                  <wp:effectExtent l="57150" t="38100" r="47625" b="63500"/>
                  <wp:docPr id="1399" name="صورة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743743" cy="140427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551" w:type="dxa"/>
            <w:gridSpan w:val="2"/>
            <w:tcBorders>
              <w:top w:val="single" w:sz="6" w:space="0" w:color="auto"/>
              <w:left w:val="single" w:sz="24" w:space="0" w:color="auto"/>
              <w:bottom w:val="single" w:sz="24" w:space="0" w:color="auto"/>
              <w:right w:val="single" w:sz="24" w:space="0" w:color="auto"/>
            </w:tcBorders>
          </w:tcPr>
          <w:p w:rsidR="00AF53DE" w:rsidRPr="00AF53DE" w:rsidRDefault="00AF53DE" w:rsidP="00DC1824">
            <w:pPr>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4951F4A7" wp14:editId="682398F6">
                  <wp:extent cx="1313719" cy="1457325"/>
                  <wp:effectExtent l="57150" t="38100" r="77470" b="85725"/>
                  <wp:docPr id="1400" name="صورة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
                            <a:extLst>
                              <a:ext uri="{BEBA8EAE-BF5A-486C-A8C5-ECC9F3942E4B}">
                                <a14:imgProps xmlns:a14="http://schemas.microsoft.com/office/drawing/2010/main">
                                  <a14:imgLayer r:embed="rId270">
                                    <a14:imgEffect>
                                      <a14:brightnessContrast bright="19000"/>
                                    </a14:imgEffect>
                                  </a14:imgLayer>
                                </a14:imgProps>
                              </a:ext>
                              <a:ext uri="{28A0092B-C50C-407E-A947-70E740481C1C}">
                                <a14:useLocalDpi xmlns:a14="http://schemas.microsoft.com/office/drawing/2010/main" val="0"/>
                              </a:ext>
                            </a:extLst>
                          </a:blip>
                          <a:srcRect/>
                          <a:stretch>
                            <a:fillRect/>
                          </a:stretch>
                        </pic:blipFill>
                        <pic:spPr bwMode="auto">
                          <a:xfrm>
                            <a:off x="0" y="0"/>
                            <a:ext cx="1320844" cy="146522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977" w:type="dxa"/>
            <w:gridSpan w:val="3"/>
            <w:tcBorders>
              <w:top w:val="single" w:sz="6" w:space="0" w:color="auto"/>
              <w:left w:val="single" w:sz="24" w:space="0" w:color="auto"/>
              <w:bottom w:val="single" w:sz="24" w:space="0" w:color="auto"/>
              <w:right w:val="single" w:sz="24" w:space="0" w:color="auto"/>
            </w:tcBorders>
          </w:tcPr>
          <w:p w:rsidR="00AF53DE" w:rsidRPr="00AF53DE" w:rsidRDefault="00AF53DE" w:rsidP="00DC1824">
            <w:pPr>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38AFFD98" wp14:editId="52A07D18">
                  <wp:extent cx="1712075" cy="1400175"/>
                  <wp:effectExtent l="57150" t="38100" r="59690" b="66675"/>
                  <wp:docPr id="1401" name="صورة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1">
                            <a:extLst>
                              <a:ext uri="{BEBA8EAE-BF5A-486C-A8C5-ECC9F3942E4B}">
                                <a14:imgProps xmlns:a14="http://schemas.microsoft.com/office/drawing/2010/main">
                                  <a14:imgLayer r:embed="rId272">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717196" cy="140436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AF53DE" w:rsidRPr="00AF53DE" w:rsidTr="00DC1824">
        <w:tblPrEx>
          <w:tblLook w:val="0000" w:firstRow="0" w:lastRow="0" w:firstColumn="0" w:lastColumn="0" w:noHBand="0" w:noVBand="0"/>
        </w:tblPrEx>
        <w:trPr>
          <w:trHeight w:val="2190"/>
        </w:trPr>
        <w:tc>
          <w:tcPr>
            <w:tcW w:w="3119" w:type="dxa"/>
            <w:gridSpan w:val="2"/>
            <w:tcBorders>
              <w:top w:val="single" w:sz="24" w:space="0" w:color="auto"/>
              <w:left w:val="single" w:sz="24" w:space="0" w:color="auto"/>
              <w:bottom w:val="single" w:sz="4" w:space="0" w:color="auto"/>
              <w:right w:val="single" w:sz="24" w:space="0" w:color="auto"/>
            </w:tcBorders>
          </w:tcPr>
          <w:p w:rsidR="00AF53DE" w:rsidRPr="00AF53DE" w:rsidRDefault="00AF53DE" w:rsidP="00DC1824">
            <w:pPr>
              <w:shd w:val="clear" w:color="auto" w:fill="FFFFFF" w:themeFill="background1"/>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71EBE97E" wp14:editId="02697692">
                  <wp:extent cx="1710082" cy="1285875"/>
                  <wp:effectExtent l="57150" t="38100" r="61595" b="66675"/>
                  <wp:docPr id="1402" name="صورة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3">
                            <a:extLst>
                              <a:ext uri="{BEBA8EAE-BF5A-486C-A8C5-ECC9F3942E4B}">
                                <a14:imgProps xmlns:a14="http://schemas.microsoft.com/office/drawing/2010/main">
                                  <a14:imgLayer r:embed="rId27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712840" cy="128794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551" w:type="dxa"/>
            <w:gridSpan w:val="2"/>
            <w:tcBorders>
              <w:top w:val="single" w:sz="24" w:space="0" w:color="auto"/>
              <w:left w:val="single" w:sz="24" w:space="0" w:color="auto"/>
              <w:bottom w:val="single" w:sz="24" w:space="0" w:color="auto"/>
              <w:right w:val="single" w:sz="24" w:space="0" w:color="auto"/>
            </w:tcBorders>
          </w:tcPr>
          <w:p w:rsidR="00AF53DE" w:rsidRPr="00AF53DE" w:rsidRDefault="00AF53DE" w:rsidP="00DC1824">
            <w:pPr>
              <w:shd w:val="clear" w:color="auto" w:fill="FFFFFF" w:themeFill="background1"/>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22F672D1" wp14:editId="639F831C">
                  <wp:extent cx="1579418" cy="1214178"/>
                  <wp:effectExtent l="57150" t="38100" r="59055" b="62230"/>
                  <wp:docPr id="1403" name="صورة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584568" cy="121813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977" w:type="dxa"/>
            <w:gridSpan w:val="3"/>
            <w:tcBorders>
              <w:top w:val="single" w:sz="24" w:space="0" w:color="auto"/>
              <w:left w:val="single" w:sz="24" w:space="0" w:color="auto"/>
              <w:bottom w:val="single" w:sz="4" w:space="0" w:color="auto"/>
              <w:right w:val="single" w:sz="24" w:space="0" w:color="auto"/>
            </w:tcBorders>
          </w:tcPr>
          <w:p w:rsidR="00AF53DE" w:rsidRPr="00AF53DE" w:rsidRDefault="00AF53DE" w:rsidP="00DC1824">
            <w:pPr>
              <w:shd w:val="clear" w:color="auto" w:fill="FFFFFF" w:themeFill="background1"/>
              <w:tabs>
                <w:tab w:val="left" w:pos="7652"/>
                <w:tab w:val="left" w:pos="8533"/>
              </w:tabs>
              <w:spacing w:before="240"/>
              <w:ind w:left="-225"/>
              <w:jc w:val="center"/>
              <w:rPr>
                <w:rFonts w:ascii="Simplified Arabic" w:hAnsi="Simplified Arabic" w:cs="Simplified Arabic"/>
                <w:b/>
                <w:bCs/>
                <w:sz w:val="28"/>
                <w:szCs w:val="28"/>
                <w:rtl/>
                <w:lang w:bidi="ar-IQ"/>
              </w:rPr>
            </w:pPr>
            <w:r w:rsidRPr="00AF53DE">
              <w:rPr>
                <w:rFonts w:ascii="Simplified Arabic" w:hAnsi="Simplified Arabic" w:cs="Simplified Arabic"/>
                <w:b/>
                <w:bCs/>
                <w:noProof/>
                <w:sz w:val="28"/>
                <w:szCs w:val="28"/>
                <w:lang w:eastAsia="en-US"/>
              </w:rPr>
              <w:drawing>
                <wp:inline distT="0" distB="0" distL="0" distR="0" wp14:anchorId="7975A914" wp14:editId="31E4514A">
                  <wp:extent cx="1638300" cy="1205714"/>
                  <wp:effectExtent l="57150" t="38100" r="76200" b="128270"/>
                  <wp:docPr id="1404" name="صورة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6">
                            <a:extLst>
                              <a:ext uri="{BEBA8EAE-BF5A-486C-A8C5-ECC9F3942E4B}">
                                <a14:imgProps xmlns:a14="http://schemas.microsoft.com/office/drawing/2010/main">
                                  <a14:imgLayer r:embed="rId277">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649344" cy="121384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B04D8C" w:rsidRPr="00AF53DE" w:rsidTr="00DC1824">
        <w:tblPrEx>
          <w:tblLook w:val="0000" w:firstRow="0" w:lastRow="0" w:firstColumn="0" w:lastColumn="0" w:noHBand="0" w:noVBand="0"/>
        </w:tblPrEx>
        <w:trPr>
          <w:trHeight w:val="2577"/>
        </w:trPr>
        <w:tc>
          <w:tcPr>
            <w:tcW w:w="3119" w:type="dxa"/>
            <w:gridSpan w:val="2"/>
            <w:tcBorders>
              <w:top w:val="single" w:sz="24" w:space="0" w:color="auto"/>
              <w:left w:val="single" w:sz="24" w:space="0" w:color="auto"/>
              <w:bottom w:val="single" w:sz="4" w:space="0" w:color="auto"/>
              <w:right w:val="single" w:sz="18" w:space="0" w:color="auto"/>
            </w:tcBorders>
            <w:shd w:val="clear" w:color="auto" w:fill="FFFFFF" w:themeFill="background1"/>
          </w:tcPr>
          <w:p w:rsidR="00B04D8C" w:rsidRPr="00AF53DE" w:rsidRDefault="00B04D8C" w:rsidP="00DC1824">
            <w:pPr>
              <w:shd w:val="clear" w:color="auto" w:fill="FFFFFF" w:themeFill="background1"/>
              <w:tabs>
                <w:tab w:val="left" w:pos="7652"/>
                <w:tab w:val="left" w:pos="8533"/>
              </w:tabs>
              <w:spacing w:before="240"/>
              <w:ind w:left="-225"/>
              <w:jc w:val="right"/>
              <w:rPr>
                <w:rFonts w:ascii="Simplified Arabic" w:hAnsi="Simplified Arabic" w:cs="Simplified Arabic"/>
                <w:b/>
                <w:bCs/>
                <w:noProof/>
                <w:sz w:val="28"/>
                <w:szCs w:val="28"/>
                <w:rtl/>
                <w:lang w:eastAsia="en-US" w:bidi="ar-IQ"/>
              </w:rPr>
            </w:pPr>
            <w:r w:rsidRPr="00AF53DE">
              <w:rPr>
                <w:rFonts w:ascii="Simplified Arabic" w:hAnsi="Simplified Arabic" w:cs="Simplified Arabic"/>
                <w:b/>
                <w:bCs/>
                <w:noProof/>
                <w:sz w:val="28"/>
                <w:szCs w:val="28"/>
                <w:lang w:eastAsia="en-US"/>
              </w:rPr>
              <w:drawing>
                <wp:inline distT="0" distB="0" distL="0" distR="0" wp14:anchorId="1F0F4273" wp14:editId="277502F5">
                  <wp:extent cx="1866900" cy="1287870"/>
                  <wp:effectExtent l="57150" t="38100" r="95250" b="121920"/>
                  <wp:docPr id="1405" name="صورة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8">
                            <a:extLst>
                              <a:ext uri="{BEBA8EAE-BF5A-486C-A8C5-ECC9F3942E4B}">
                                <a14:imgProps xmlns:a14="http://schemas.microsoft.com/office/drawing/2010/main">
                                  <a14:imgLayer r:embed="rId279">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902835" cy="131266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551" w:type="dxa"/>
            <w:gridSpan w:val="2"/>
            <w:tcBorders>
              <w:top w:val="single" w:sz="24" w:space="0" w:color="auto"/>
              <w:left w:val="single" w:sz="18" w:space="0" w:color="auto"/>
              <w:bottom w:val="single" w:sz="4" w:space="0" w:color="auto"/>
              <w:right w:val="single" w:sz="24" w:space="0" w:color="auto"/>
            </w:tcBorders>
            <w:shd w:val="clear" w:color="auto" w:fill="FFFFFF" w:themeFill="background1"/>
          </w:tcPr>
          <w:p w:rsidR="00B04D8C" w:rsidRPr="00AF53DE" w:rsidRDefault="00B04D8C" w:rsidP="00DC1824">
            <w:pPr>
              <w:shd w:val="clear" w:color="auto" w:fill="FFFFFF" w:themeFill="background1"/>
              <w:tabs>
                <w:tab w:val="left" w:pos="7652"/>
                <w:tab w:val="left" w:pos="8533"/>
              </w:tabs>
              <w:spacing w:before="240"/>
              <w:ind w:left="-225"/>
              <w:jc w:val="center"/>
              <w:rPr>
                <w:rFonts w:ascii="Simplified Arabic" w:hAnsi="Simplified Arabic" w:cs="Simplified Arabic"/>
                <w:b/>
                <w:bCs/>
                <w:noProof/>
                <w:sz w:val="28"/>
                <w:szCs w:val="28"/>
                <w:rtl/>
                <w:lang w:eastAsia="en-US" w:bidi="ar-IQ"/>
              </w:rPr>
            </w:pPr>
            <w:r>
              <w:rPr>
                <w:rFonts w:ascii="Simplified Arabic" w:hAnsi="Simplified Arabic" w:cs="Simplified Arabic"/>
                <w:b/>
                <w:bCs/>
                <w:noProof/>
                <w:sz w:val="28"/>
                <w:szCs w:val="28"/>
                <w:lang w:eastAsia="en-US"/>
              </w:rPr>
              <w:drawing>
                <wp:inline distT="0" distB="0" distL="0" distR="0" wp14:anchorId="4EFF27ED" wp14:editId="2DAB8E68">
                  <wp:extent cx="1358894" cy="1304925"/>
                  <wp:effectExtent l="57150" t="38100" r="70485" b="66675"/>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360110" cy="130609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977" w:type="dxa"/>
            <w:gridSpan w:val="3"/>
            <w:tcBorders>
              <w:top w:val="single" w:sz="24" w:space="0" w:color="auto"/>
              <w:left w:val="single" w:sz="24" w:space="0" w:color="auto"/>
              <w:bottom w:val="single" w:sz="24" w:space="0" w:color="auto"/>
              <w:right w:val="single" w:sz="24" w:space="0" w:color="auto"/>
            </w:tcBorders>
            <w:shd w:val="clear" w:color="auto" w:fill="FFFFFF" w:themeFill="background1"/>
          </w:tcPr>
          <w:p w:rsidR="00B04D8C" w:rsidRPr="00AF53DE" w:rsidRDefault="00B04D8C" w:rsidP="00DC1824">
            <w:pPr>
              <w:shd w:val="clear" w:color="auto" w:fill="FFFFFF" w:themeFill="background1"/>
              <w:tabs>
                <w:tab w:val="left" w:pos="7652"/>
                <w:tab w:val="left" w:pos="8533"/>
              </w:tabs>
              <w:spacing w:before="240"/>
              <w:ind w:left="-225"/>
              <w:jc w:val="center"/>
              <w:rPr>
                <w:rFonts w:ascii="Simplified Arabic" w:hAnsi="Simplified Arabic" w:cs="Simplified Arabic"/>
                <w:b/>
                <w:bCs/>
                <w:noProof/>
                <w:sz w:val="28"/>
                <w:szCs w:val="28"/>
                <w:rtl/>
                <w:lang w:eastAsia="en-US" w:bidi="ar-IQ"/>
              </w:rPr>
            </w:pPr>
            <w:r>
              <w:rPr>
                <w:rFonts w:ascii="Simplified Arabic" w:hAnsi="Simplified Arabic" w:cs="Simplified Arabic"/>
                <w:b/>
                <w:bCs/>
                <w:noProof/>
                <w:sz w:val="28"/>
                <w:szCs w:val="28"/>
                <w:lang w:eastAsia="en-US"/>
              </w:rPr>
              <w:drawing>
                <wp:inline distT="0" distB="0" distL="0" distR="0" wp14:anchorId="2983076C" wp14:editId="22C07355">
                  <wp:extent cx="1114425" cy="1285875"/>
                  <wp:effectExtent l="76200" t="38100" r="66675" b="104775"/>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114425" cy="128587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r w:rsidR="00DC1824" w:rsidRPr="00AF53DE" w:rsidTr="00DC1824">
        <w:tblPrEx>
          <w:tblLook w:val="0000" w:firstRow="0" w:lastRow="0" w:firstColumn="0" w:lastColumn="0" w:noHBand="0" w:noVBand="0"/>
        </w:tblPrEx>
        <w:trPr>
          <w:trHeight w:val="3781"/>
        </w:trPr>
        <w:tc>
          <w:tcPr>
            <w:tcW w:w="2865" w:type="dxa"/>
            <w:tcBorders>
              <w:top w:val="single" w:sz="24" w:space="0" w:color="auto"/>
              <w:left w:val="single" w:sz="24" w:space="0" w:color="auto"/>
              <w:bottom w:val="single" w:sz="24" w:space="0" w:color="auto"/>
              <w:right w:val="single" w:sz="18" w:space="0" w:color="auto"/>
            </w:tcBorders>
            <w:shd w:val="clear" w:color="auto" w:fill="FFFFFF" w:themeFill="background1"/>
          </w:tcPr>
          <w:p w:rsidR="00DC1824" w:rsidRPr="00AF53DE" w:rsidRDefault="00DC1824" w:rsidP="00DC1824">
            <w:pPr>
              <w:shd w:val="clear" w:color="auto" w:fill="FFFFFF" w:themeFill="background1"/>
              <w:tabs>
                <w:tab w:val="left" w:pos="7652"/>
                <w:tab w:val="left" w:pos="8533"/>
              </w:tabs>
              <w:spacing w:before="240"/>
              <w:jc w:val="center"/>
              <w:rPr>
                <w:rFonts w:ascii="Simplified Arabic" w:hAnsi="Simplified Arabic" w:cs="Simplified Arabic"/>
                <w:b/>
                <w:bCs/>
                <w:noProof/>
                <w:sz w:val="28"/>
                <w:szCs w:val="28"/>
                <w:lang w:eastAsia="en-US" w:bidi="ar-IQ"/>
              </w:rPr>
            </w:pPr>
            <w:r>
              <w:rPr>
                <w:rFonts w:ascii="Simplified Arabic" w:hAnsi="Simplified Arabic" w:cs="Simplified Arabic"/>
                <w:b/>
                <w:bCs/>
                <w:noProof/>
                <w:sz w:val="28"/>
                <w:szCs w:val="28"/>
                <w:lang w:eastAsia="en-US"/>
              </w:rPr>
              <w:drawing>
                <wp:inline distT="0" distB="0" distL="0" distR="0" wp14:anchorId="4C154717" wp14:editId="67551492">
                  <wp:extent cx="1638300" cy="2418118"/>
                  <wp:effectExtent l="57150" t="38100" r="57150" b="7747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647711" cy="2432009"/>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3359" w:type="dxa"/>
            <w:gridSpan w:val="5"/>
            <w:tcBorders>
              <w:top w:val="single" w:sz="24" w:space="0" w:color="auto"/>
              <w:left w:val="single" w:sz="18" w:space="0" w:color="auto"/>
              <w:bottom w:val="single" w:sz="24" w:space="0" w:color="auto"/>
              <w:right w:val="single" w:sz="24" w:space="0" w:color="auto"/>
            </w:tcBorders>
            <w:shd w:val="clear" w:color="auto" w:fill="FFFFFF" w:themeFill="background1"/>
          </w:tcPr>
          <w:p w:rsidR="00DC1824" w:rsidRPr="00AF53DE" w:rsidRDefault="00DC1824" w:rsidP="00DC1824">
            <w:pPr>
              <w:shd w:val="clear" w:color="auto" w:fill="FFFFFF" w:themeFill="background1"/>
              <w:tabs>
                <w:tab w:val="left" w:pos="7652"/>
                <w:tab w:val="left" w:pos="8533"/>
              </w:tabs>
              <w:spacing w:before="240"/>
              <w:jc w:val="center"/>
              <w:rPr>
                <w:rFonts w:ascii="Simplified Arabic" w:hAnsi="Simplified Arabic" w:cs="Simplified Arabic"/>
                <w:b/>
                <w:bCs/>
                <w:noProof/>
                <w:sz w:val="28"/>
                <w:szCs w:val="28"/>
                <w:rtl/>
                <w:lang w:eastAsia="en-US" w:bidi="ar-IQ"/>
              </w:rPr>
            </w:pPr>
            <w:r>
              <w:rPr>
                <w:rFonts w:ascii="Simplified Arabic" w:hAnsi="Simplified Arabic" w:cs="Simplified Arabic"/>
                <w:b/>
                <w:bCs/>
                <w:noProof/>
                <w:sz w:val="28"/>
                <w:szCs w:val="28"/>
                <w:lang w:eastAsia="en-US"/>
              </w:rPr>
              <w:drawing>
                <wp:inline distT="0" distB="0" distL="0" distR="0" wp14:anchorId="46030F5D" wp14:editId="7E7132F4">
                  <wp:extent cx="1937801" cy="3000375"/>
                  <wp:effectExtent l="57150" t="38100" r="62865" b="85725"/>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3">
                            <a:extLst>
                              <a:ext uri="{BEBA8EAE-BF5A-486C-A8C5-ECC9F3942E4B}">
                                <a14:imgProps xmlns:a14="http://schemas.microsoft.com/office/drawing/2010/main">
                                  <a14:imgLayer r:embed="rId284">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53139" cy="302412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c>
          <w:tcPr>
            <w:tcW w:w="2423" w:type="dxa"/>
            <w:tcBorders>
              <w:top w:val="single" w:sz="24" w:space="0" w:color="auto"/>
              <w:left w:val="single" w:sz="24" w:space="0" w:color="auto"/>
              <w:bottom w:val="single" w:sz="24" w:space="0" w:color="auto"/>
              <w:right w:val="single" w:sz="24" w:space="0" w:color="auto"/>
            </w:tcBorders>
            <w:shd w:val="clear" w:color="auto" w:fill="FFFFFF" w:themeFill="background1"/>
          </w:tcPr>
          <w:p w:rsidR="00DC1824" w:rsidRPr="00AF53DE" w:rsidRDefault="00DC1824" w:rsidP="00DC1824">
            <w:pPr>
              <w:shd w:val="clear" w:color="auto" w:fill="FFFFFF" w:themeFill="background1"/>
              <w:tabs>
                <w:tab w:val="left" w:pos="7652"/>
                <w:tab w:val="left" w:pos="8533"/>
              </w:tabs>
              <w:spacing w:before="240"/>
              <w:ind w:left="-225"/>
              <w:jc w:val="center"/>
              <w:rPr>
                <w:rFonts w:ascii="Simplified Arabic" w:hAnsi="Simplified Arabic" w:cs="Simplified Arabic"/>
                <w:b/>
                <w:bCs/>
                <w:noProof/>
                <w:sz w:val="28"/>
                <w:szCs w:val="28"/>
                <w:rtl/>
                <w:lang w:eastAsia="en-US" w:bidi="ar-IQ"/>
              </w:rPr>
            </w:pPr>
            <w:r>
              <w:rPr>
                <w:rFonts w:ascii="Simplified Arabic" w:hAnsi="Simplified Arabic" w:cs="Simplified Arabic"/>
                <w:b/>
                <w:bCs/>
                <w:noProof/>
                <w:sz w:val="28"/>
                <w:szCs w:val="28"/>
                <w:lang w:eastAsia="en-US"/>
              </w:rPr>
              <w:drawing>
                <wp:inline distT="0" distB="0" distL="0" distR="0" wp14:anchorId="57BCC87B" wp14:editId="0063EAAF">
                  <wp:extent cx="1409700" cy="1939987"/>
                  <wp:effectExtent l="57150" t="38100" r="76200" b="79375"/>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417080" cy="195014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tc>
      </w:tr>
    </w:tbl>
    <w:p w:rsidR="00AF53DE" w:rsidRPr="00AF53DE" w:rsidRDefault="00AF53DE" w:rsidP="00AF53DE">
      <w:pPr>
        <w:shd w:val="clear" w:color="auto" w:fill="FFFFFF" w:themeFill="background1"/>
        <w:ind w:left="-225"/>
        <w:jc w:val="center"/>
        <w:rPr>
          <w:rFonts w:ascii="Tahoma" w:hAnsi="Tahoma" w:cs="Tahoma"/>
          <w:b/>
          <w:bCs/>
          <w:sz w:val="20"/>
          <w:szCs w:val="20"/>
          <w:rtl/>
          <w:lang w:bidi="ar-IQ"/>
        </w:rPr>
      </w:pPr>
    </w:p>
    <w:p w:rsidR="00AF53DE" w:rsidRDefault="00AF53DE" w:rsidP="00AF53DE">
      <w:pPr>
        <w:shd w:val="clear" w:color="auto" w:fill="FFFFFF" w:themeFill="background1"/>
        <w:tabs>
          <w:tab w:val="left" w:pos="7652"/>
          <w:tab w:val="left" w:pos="8533"/>
        </w:tabs>
        <w:ind w:left="-225"/>
        <w:jc w:val="center"/>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4259A8" w:rsidRDefault="004259A8" w:rsidP="00AF53DE">
      <w:pPr>
        <w:shd w:val="clear" w:color="auto" w:fill="FFFFFF" w:themeFill="background1"/>
        <w:tabs>
          <w:tab w:val="left" w:pos="7652"/>
          <w:tab w:val="left" w:pos="8533"/>
        </w:tabs>
        <w:ind w:left="-225"/>
        <w:jc w:val="center"/>
        <w:rPr>
          <w:rFonts w:ascii="Simplified Arabic" w:hAnsi="Simplified Arabic" w:cs="Simplified Arabic"/>
          <w:b/>
          <w:bCs/>
          <w:sz w:val="32"/>
          <w:szCs w:val="32"/>
          <w:rtl/>
          <w:lang w:bidi="ar-IQ"/>
        </w:rPr>
      </w:pPr>
    </w:p>
    <w:p w:rsidR="00237FA7" w:rsidRPr="00AF53DE" w:rsidRDefault="00237FA7" w:rsidP="00150B5C">
      <w:pPr>
        <w:shd w:val="clear" w:color="auto" w:fill="FFFFFF" w:themeFill="background1"/>
        <w:tabs>
          <w:tab w:val="left" w:pos="7652"/>
          <w:tab w:val="left" w:pos="8533"/>
        </w:tabs>
        <w:ind w:left="-225"/>
        <w:jc w:val="center"/>
        <w:rPr>
          <w:rFonts w:ascii="Simplified Arabic" w:hAnsi="Simplified Arabic" w:cs="Simplified Arabic"/>
          <w:b/>
          <w:bCs/>
          <w:sz w:val="32"/>
          <w:szCs w:val="32"/>
          <w:rtl/>
          <w:lang w:bidi="ar-IQ"/>
        </w:rPr>
      </w:pPr>
    </w:p>
    <w:p w:rsidR="00AF53DE" w:rsidRPr="00AF53DE" w:rsidRDefault="00AF53DE" w:rsidP="00150B5C">
      <w:pPr>
        <w:shd w:val="clear" w:color="auto" w:fill="FFFFFF" w:themeFill="background1"/>
        <w:tabs>
          <w:tab w:val="left" w:pos="-199"/>
          <w:tab w:val="left" w:pos="-101"/>
          <w:tab w:val="left" w:pos="8533"/>
        </w:tabs>
        <w:spacing w:before="240"/>
        <w:ind w:left="-225"/>
        <w:rPr>
          <w:rFonts w:ascii="Simplified Arabic" w:hAnsi="Simplified Arabic" w:cs="Simplified Arabic"/>
          <w:b/>
          <w:bCs/>
          <w:sz w:val="56"/>
          <w:szCs w:val="56"/>
          <w:u w:val="single"/>
          <w:rtl/>
          <w:lang w:bidi="ar-IQ"/>
        </w:rPr>
      </w:pPr>
      <w:r w:rsidRPr="00AF53DE">
        <w:rPr>
          <w:rFonts w:ascii="Simplified Arabic" w:hAnsi="Simplified Arabic" w:cs="Simplified Arabic" w:hint="cs"/>
          <w:b/>
          <w:bCs/>
          <w:sz w:val="56"/>
          <w:szCs w:val="56"/>
          <w:u w:val="single"/>
          <w:rtl/>
          <w:lang w:bidi="ar-IQ"/>
        </w:rPr>
        <w:t>عـــن</w:t>
      </w:r>
      <w:r w:rsidRPr="00AF53DE">
        <w:rPr>
          <w:rFonts w:ascii="Simplified Arabic" w:hAnsi="Simplified Arabic" w:cs="Simplified Arabic"/>
          <w:b/>
          <w:bCs/>
          <w:sz w:val="56"/>
          <w:szCs w:val="56"/>
          <w:u w:val="single"/>
          <w:rtl/>
          <w:lang w:bidi="ar-IQ"/>
        </w:rPr>
        <w:t xml:space="preserve"> </w:t>
      </w:r>
      <w:r w:rsidRPr="00AF53DE">
        <w:rPr>
          <w:rFonts w:ascii="Simplified Arabic" w:hAnsi="Simplified Arabic" w:cs="Simplified Arabic" w:hint="cs"/>
          <w:b/>
          <w:bCs/>
          <w:sz w:val="56"/>
          <w:szCs w:val="56"/>
          <w:u w:val="single"/>
          <w:rtl/>
          <w:lang w:bidi="ar-IQ"/>
        </w:rPr>
        <w:t>الـــمؤلف:</w:t>
      </w:r>
      <w:r w:rsidRPr="00AF53DE">
        <w:rPr>
          <w:rFonts w:ascii="Simplified Arabic" w:hAnsi="Simplified Arabic" w:cs="Simplified Arabic"/>
          <w:b/>
          <w:bCs/>
          <w:sz w:val="56"/>
          <w:szCs w:val="56"/>
          <w:u w:val="single"/>
          <w:rtl/>
          <w:lang w:bidi="ar-IQ"/>
        </w:rPr>
        <w:t xml:space="preserve"> </w:t>
      </w:r>
      <w:r w:rsidRPr="00AF53DE">
        <w:rPr>
          <w:rFonts w:ascii="Simplified Arabic" w:hAnsi="Simplified Arabic" w:cs="Simplified Arabic" w:hint="cs"/>
          <w:b/>
          <w:bCs/>
          <w:sz w:val="56"/>
          <w:szCs w:val="56"/>
          <w:u w:val="single"/>
          <w:rtl/>
          <w:lang w:bidi="ar-IQ"/>
        </w:rPr>
        <w:t xml:space="preserve">نـــــشر  و  كــتــب ...... </w:t>
      </w:r>
    </w:p>
    <w:p w:rsidR="00AF53DE" w:rsidRPr="00AF53DE" w:rsidRDefault="00AF53DE" w:rsidP="00150B5C">
      <w:pPr>
        <w:shd w:val="clear" w:color="auto" w:fill="FFFFFF" w:themeFill="background1"/>
        <w:tabs>
          <w:tab w:val="left" w:pos="-199"/>
          <w:tab w:val="left" w:pos="-101"/>
          <w:tab w:val="left" w:pos="8533"/>
        </w:tabs>
        <w:spacing w:before="240"/>
        <w:ind w:left="-225"/>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نـــــشر عـنه مــوقع </w:t>
      </w:r>
      <w:r w:rsidRPr="00AF53DE">
        <w:rPr>
          <w:rFonts w:ascii="Simplified Arabic" w:hAnsi="Simplified Arabic" w:cs="Simplified Arabic"/>
          <w:b/>
          <w:bCs/>
          <w:sz w:val="32"/>
          <w:szCs w:val="32"/>
          <w:lang w:bidi="ar-IQ"/>
        </w:rPr>
        <w:t>(</w:t>
      </w:r>
      <w:hyperlink r:id="rId286" w:history="1">
        <w:r w:rsidRPr="00AF53DE">
          <w:rPr>
            <w:rFonts w:ascii="Simplified Arabic" w:hAnsi="Simplified Arabic" w:cs="Simplified Arabic"/>
            <w:b/>
            <w:bCs/>
            <w:sz w:val="32"/>
            <w:szCs w:val="32"/>
            <w:lang w:bidi="ar-IQ"/>
          </w:rPr>
          <w:t>https://www.samuel-beckett.net</w:t>
        </w:r>
      </w:hyperlink>
      <w:r w:rsidRPr="00AF53DE">
        <w:rPr>
          <w:rFonts w:ascii="Simplified Arabic" w:hAnsi="Simplified Arabic" w:cs="Simplified Arabic"/>
          <w:b/>
          <w:bCs/>
          <w:sz w:val="32"/>
          <w:szCs w:val="32"/>
          <w:lang w:bidi="ar-IQ"/>
        </w:rPr>
        <w:t>)</w:t>
      </w:r>
      <w:r w:rsidRPr="00AF53DE">
        <w:rPr>
          <w:rFonts w:ascii="Simplified Arabic" w:hAnsi="Simplified Arabic" w:cs="Simplified Arabic" w:hint="cs"/>
          <w:b/>
          <w:bCs/>
          <w:sz w:val="32"/>
          <w:szCs w:val="32"/>
          <w:rtl/>
          <w:lang w:bidi="ar-IQ"/>
        </w:rPr>
        <w:t xml:space="preserve"> ،2019،</w:t>
      </w:r>
    </w:p>
    <w:p w:rsidR="00AF53DE" w:rsidRPr="00AF53DE" w:rsidRDefault="00AF53DE" w:rsidP="00150B5C">
      <w:pPr>
        <w:tabs>
          <w:tab w:val="left" w:pos="-10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 مجـيد ملوك  السامرائي- هـــذا مـؤلف موهـوب وجـيد حــقا، وكـتبة مطلوبة</w:t>
      </w:r>
    </w:p>
    <w:p w:rsidR="00AF53DE" w:rsidRPr="00AF53DE" w:rsidRDefault="00AF53DE" w:rsidP="00150B5C">
      <w:pPr>
        <w:tabs>
          <w:tab w:val="left" w:pos="-10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بـتــنزيل </w:t>
      </w:r>
      <w:proofErr w:type="spellStart"/>
      <w:r w:rsidRPr="00AF53DE">
        <w:rPr>
          <w:rFonts w:ascii="Simplified Arabic" w:hAnsi="Simplified Arabic" w:cs="Simplified Arabic" w:hint="cs"/>
          <w:b/>
          <w:bCs/>
          <w:sz w:val="32"/>
          <w:szCs w:val="32"/>
          <w:rtl/>
          <w:lang w:bidi="ar-IQ"/>
        </w:rPr>
        <w:t>إبــداعــاتـة</w:t>
      </w:r>
      <w:proofErr w:type="spellEnd"/>
      <w:r w:rsidRPr="00AF53DE">
        <w:rPr>
          <w:rFonts w:ascii="Simplified Arabic" w:hAnsi="Simplified Arabic" w:cs="Simplified Arabic" w:hint="cs"/>
          <w:b/>
          <w:bCs/>
          <w:sz w:val="32"/>
          <w:szCs w:val="32"/>
          <w:rtl/>
          <w:lang w:bidi="ar-IQ"/>
        </w:rPr>
        <w:t xml:space="preserve"> ومنها؛ الجغرافـية وأفـــاق التنمية، </w:t>
      </w:r>
      <w:r w:rsidRPr="00AF53DE">
        <w:rPr>
          <w:rFonts w:ascii="Simplified Arabic" w:hAnsi="Simplified Arabic" w:cs="Simplified Arabic"/>
          <w:b/>
          <w:bCs/>
          <w:sz w:val="32"/>
          <w:szCs w:val="32"/>
          <w:rtl/>
          <w:lang w:bidi="ar-IQ"/>
        </w:rPr>
        <w:t>الجغرافـيا ودراساتـها</w:t>
      </w:r>
      <w:r w:rsidRPr="00AF53DE">
        <w:rPr>
          <w:rFonts w:ascii="Simplified Arabic" w:hAnsi="Simplified Arabic" w:cs="Simplified Arabic" w:hint="cs"/>
          <w:b/>
          <w:bCs/>
          <w:sz w:val="32"/>
          <w:szCs w:val="32"/>
          <w:rtl/>
          <w:lang w:bidi="ar-IQ"/>
        </w:rPr>
        <w:t xml:space="preserve"> </w:t>
      </w:r>
      <w:r w:rsidRPr="00AF53DE">
        <w:rPr>
          <w:rFonts w:ascii="Simplified Arabic" w:hAnsi="Simplified Arabic" w:cs="Simplified Arabic"/>
          <w:b/>
          <w:bCs/>
          <w:sz w:val="32"/>
          <w:szCs w:val="32"/>
          <w:rtl/>
          <w:lang w:bidi="ar-IQ"/>
        </w:rPr>
        <w:t>التطبيقية</w:t>
      </w:r>
      <w:r w:rsidRPr="00AF53DE">
        <w:rPr>
          <w:rFonts w:ascii="Simplified Arabic" w:hAnsi="Simplified Arabic" w:cs="Simplified Arabic" w:hint="cs"/>
          <w:b/>
          <w:bCs/>
          <w:sz w:val="32"/>
          <w:szCs w:val="32"/>
          <w:rtl/>
          <w:lang w:bidi="ar-IQ"/>
        </w:rPr>
        <w:t xml:space="preserve"> الاقتصادي</w:t>
      </w:r>
      <w:r w:rsidRPr="00AF53DE">
        <w:rPr>
          <w:rFonts w:ascii="Simplified Arabic" w:hAnsi="Simplified Arabic" w:cs="Simplified Arabic" w:hint="eastAsia"/>
          <w:b/>
          <w:bCs/>
          <w:sz w:val="32"/>
          <w:szCs w:val="32"/>
          <w:rtl/>
          <w:lang w:bidi="ar-IQ"/>
        </w:rPr>
        <w:t>ة</w:t>
      </w:r>
      <w:r w:rsidRPr="00AF53DE">
        <w:rPr>
          <w:rFonts w:ascii="Simplified Arabic" w:hAnsi="Simplified Arabic" w:cs="Simplified Arabic" w:hint="cs"/>
          <w:b/>
          <w:bCs/>
          <w:sz w:val="32"/>
          <w:szCs w:val="32"/>
          <w:rtl/>
          <w:lang w:bidi="ar-IQ"/>
        </w:rPr>
        <w:t xml:space="preserve"> ..)</w:t>
      </w:r>
    </w:p>
    <w:p w:rsidR="00AF53DE" w:rsidRPr="00AF53DE" w:rsidRDefault="00AF53DE" w:rsidP="00150B5C">
      <w:pPr>
        <w:shd w:val="clear" w:color="auto" w:fill="FFFFFF" w:themeFill="background1"/>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نـــــشر عـنه أد. محمد ازهــر السماك/جامعة الموصل/الــعـراق</w:t>
      </w:r>
    </w:p>
    <w:p w:rsidR="00AF53DE" w:rsidRPr="00AF53DE" w:rsidRDefault="00AF53DE" w:rsidP="00150B5C">
      <w:pPr>
        <w:shd w:val="clear" w:color="auto" w:fill="FFFFFF" w:themeFill="background1"/>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الأسـتاذ الأول للجغرافية الاقـــتـصاديـة في الجامعات العراقـية )، 28/9/2020، على صفحة مجموع</w:t>
      </w:r>
      <w:r w:rsidR="007D49E5">
        <w:rPr>
          <w:rFonts w:ascii="Simplified Arabic" w:hAnsi="Simplified Arabic" w:cs="Simplified Arabic" w:hint="cs"/>
          <w:b/>
          <w:bCs/>
          <w:sz w:val="32"/>
          <w:szCs w:val="32"/>
          <w:rtl/>
          <w:lang w:bidi="ar-IQ"/>
        </w:rPr>
        <w:t>ـ</w:t>
      </w:r>
      <w:r w:rsidRPr="00AF53DE">
        <w:rPr>
          <w:rFonts w:ascii="Simplified Arabic" w:hAnsi="Simplified Arabic" w:cs="Simplified Arabic" w:hint="cs"/>
          <w:b/>
          <w:bCs/>
          <w:sz w:val="32"/>
          <w:szCs w:val="32"/>
          <w:rtl/>
          <w:lang w:bidi="ar-IQ"/>
        </w:rPr>
        <w:t>ته العلمية؛</w:t>
      </w:r>
    </w:p>
    <w:p w:rsidR="00AF53DE" w:rsidRPr="00AF53DE" w:rsidRDefault="00E47A95" w:rsidP="00150B5C">
      <w:pPr>
        <w:shd w:val="clear" w:color="auto" w:fill="FFFFFF" w:themeFill="background1"/>
        <w:tabs>
          <w:tab w:val="left" w:pos="-1"/>
          <w:tab w:val="left" w:pos="7652"/>
          <w:tab w:val="left" w:pos="8533"/>
        </w:tabs>
        <w:ind w:left="-225"/>
        <w:jc w:val="both"/>
        <w:rPr>
          <w:rFonts w:ascii="Simplified Arabic" w:hAnsi="Simplified Arabic" w:cs="Simplified Arabic"/>
          <w:b/>
          <w:bCs/>
          <w:sz w:val="32"/>
          <w:szCs w:val="32"/>
          <w:lang w:bidi="ar-IQ"/>
        </w:rPr>
      </w:pPr>
      <w:hyperlink r:id="rId287" w:history="1">
        <w:r w:rsidR="00AF53DE" w:rsidRPr="00AF53DE">
          <w:rPr>
            <w:rFonts w:ascii="Simplified Arabic" w:hAnsi="Simplified Arabic" w:cs="Simplified Arabic"/>
            <w:b/>
            <w:bCs/>
            <w:sz w:val="32"/>
            <w:szCs w:val="32"/>
            <w:lang w:bidi="ar-IQ"/>
          </w:rPr>
          <w:t>https://www.faceook.com/azhar.alsammak</w:t>
        </w:r>
      </w:hyperlink>
    </w:p>
    <w:p w:rsidR="00AF53DE" w:rsidRPr="00AF53DE" w:rsidRDefault="00AF53DE" w:rsidP="00660D34">
      <w:pPr>
        <w:shd w:val="clear" w:color="auto" w:fill="FFFFFF" w:themeFill="background1"/>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مجيد ملوك.. أنسان متحضر وفــي وع</w:t>
      </w:r>
      <w:r w:rsidR="007D49E5">
        <w:rPr>
          <w:rFonts w:ascii="Simplified Arabic" w:hAnsi="Simplified Arabic" w:cs="Simplified Arabic" w:hint="cs"/>
          <w:b/>
          <w:bCs/>
          <w:sz w:val="32"/>
          <w:szCs w:val="32"/>
          <w:rtl/>
          <w:lang w:bidi="ar-IQ"/>
        </w:rPr>
        <w:t>ـ</w:t>
      </w:r>
      <w:r w:rsidRPr="00AF53DE">
        <w:rPr>
          <w:rFonts w:ascii="Simplified Arabic" w:hAnsi="Simplified Arabic" w:cs="Simplified Arabic" w:hint="cs"/>
          <w:b/>
          <w:bCs/>
          <w:sz w:val="32"/>
          <w:szCs w:val="32"/>
          <w:rtl/>
          <w:lang w:bidi="ar-IQ"/>
        </w:rPr>
        <w:t>صامي النشأة، ويتطلع لحياة افضل، كما يتميز بالتوجهات الاكثر علمية... وله العديد من المـــأثـــر العلمية الرصينة التي خدم بها الاجــيال ..</w:t>
      </w:r>
      <w:r w:rsidR="00660D34">
        <w:rPr>
          <w:rFonts w:ascii="Simplified Arabic" w:hAnsi="Simplified Arabic" w:cs="Simplified Arabic" w:hint="cs"/>
          <w:b/>
          <w:bCs/>
          <w:sz w:val="32"/>
          <w:szCs w:val="32"/>
          <w:rtl/>
          <w:lang w:bidi="ar-IQ"/>
        </w:rPr>
        <w:t>)</w:t>
      </w:r>
    </w:p>
    <w:p w:rsidR="00AF53DE" w:rsidRPr="00AF53DE" w:rsidRDefault="00AF53DE" w:rsidP="000B48D4">
      <w:pPr>
        <w:shd w:val="clear" w:color="auto" w:fill="FFFFFF" w:themeFill="background1"/>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نـــــشر عـنه أد. ابراهيم العلاف/ مؤرخ وصحفي واستاذ بجامعة الموصل/الــعـراق</w:t>
      </w:r>
    </w:p>
    <w:p w:rsidR="00AF53DE" w:rsidRPr="00AF53DE" w:rsidRDefault="00AF53DE" w:rsidP="00150B5C">
      <w:pPr>
        <w:shd w:val="clear" w:color="auto" w:fill="FFFFFF" w:themeFill="background1"/>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رئيس رابطة كتاب الانترنت في العراق )، 26/10/2020، على </w:t>
      </w:r>
      <w:proofErr w:type="spellStart"/>
      <w:r w:rsidRPr="00AF53DE">
        <w:rPr>
          <w:rFonts w:ascii="Simplified Arabic" w:hAnsi="Simplified Arabic" w:cs="Simplified Arabic" w:hint="cs"/>
          <w:b/>
          <w:bCs/>
          <w:sz w:val="32"/>
          <w:szCs w:val="32"/>
          <w:rtl/>
          <w:lang w:bidi="ar-IQ"/>
        </w:rPr>
        <w:t>صفح</w:t>
      </w:r>
      <w:r w:rsidR="007D49E5">
        <w:rPr>
          <w:rFonts w:ascii="Simplified Arabic" w:hAnsi="Simplified Arabic" w:cs="Simplified Arabic" w:hint="cs"/>
          <w:b/>
          <w:bCs/>
          <w:sz w:val="32"/>
          <w:szCs w:val="32"/>
          <w:rtl/>
          <w:lang w:bidi="ar-IQ"/>
        </w:rPr>
        <w:t>ت</w:t>
      </w:r>
      <w:r w:rsidRPr="00AF53DE">
        <w:rPr>
          <w:rFonts w:ascii="Simplified Arabic" w:hAnsi="Simplified Arabic" w:cs="Simplified Arabic" w:hint="cs"/>
          <w:b/>
          <w:bCs/>
          <w:sz w:val="32"/>
          <w:szCs w:val="32"/>
          <w:rtl/>
          <w:lang w:bidi="ar-IQ"/>
        </w:rPr>
        <w:t>ة</w:t>
      </w:r>
      <w:proofErr w:type="spellEnd"/>
      <w:r w:rsidRPr="00AF53DE">
        <w:rPr>
          <w:rFonts w:ascii="Simplified Arabic" w:hAnsi="Simplified Arabic" w:cs="Simplified Arabic" w:hint="cs"/>
          <w:b/>
          <w:bCs/>
          <w:sz w:val="32"/>
          <w:szCs w:val="32"/>
          <w:rtl/>
          <w:lang w:bidi="ar-IQ"/>
        </w:rPr>
        <w:t xml:space="preserve"> الوثائقية؛</w:t>
      </w:r>
    </w:p>
    <w:p w:rsidR="00AF53DE" w:rsidRPr="00AF53DE" w:rsidRDefault="00E47A95" w:rsidP="000B48D4">
      <w:pPr>
        <w:tabs>
          <w:tab w:val="left" w:pos="-1"/>
          <w:tab w:val="left" w:pos="7652"/>
          <w:tab w:val="left" w:pos="8533"/>
        </w:tabs>
        <w:spacing w:before="240"/>
        <w:ind w:left="-225"/>
        <w:jc w:val="both"/>
        <w:rPr>
          <w:rFonts w:ascii="Simplified Arabic" w:hAnsi="Simplified Arabic" w:cs="Simplified Arabic"/>
          <w:b/>
          <w:bCs/>
          <w:sz w:val="32"/>
          <w:szCs w:val="32"/>
          <w:rtl/>
          <w:lang w:bidi="ar-IQ"/>
        </w:rPr>
      </w:pPr>
      <w:hyperlink r:id="rId288" w:history="1">
        <w:r w:rsidR="00AF53DE" w:rsidRPr="00AF53DE">
          <w:rPr>
            <w:rFonts w:ascii="Simplified Arabic" w:hAnsi="Simplified Arabic" w:cs="Simplified Arabic"/>
            <w:b/>
            <w:bCs/>
            <w:sz w:val="32"/>
            <w:szCs w:val="32"/>
            <w:lang w:bidi="ar-IQ"/>
          </w:rPr>
          <w:t xml:space="preserve">https://www.faceook.com/  </w:t>
        </w:r>
        <w:proofErr w:type="spellStart"/>
        <w:r w:rsidR="00AF53DE" w:rsidRPr="00AF53DE">
          <w:rPr>
            <w:rFonts w:ascii="Simplified Arabic" w:hAnsi="Simplified Arabic" w:cs="Simplified Arabic"/>
            <w:b/>
            <w:bCs/>
            <w:sz w:val="32"/>
            <w:szCs w:val="32"/>
            <w:lang w:bidi="ar-IQ"/>
          </w:rPr>
          <w:t>photo?fdid</w:t>
        </w:r>
        <w:proofErr w:type="spellEnd"/>
        <w:r w:rsidR="00AF53DE" w:rsidRPr="00AF53DE">
          <w:rPr>
            <w:rFonts w:ascii="Simplified Arabic" w:hAnsi="Simplified Arabic" w:cs="Simplified Arabic"/>
            <w:b/>
            <w:bCs/>
            <w:sz w:val="32"/>
            <w:szCs w:val="32"/>
            <w:lang w:bidi="ar-IQ"/>
          </w:rPr>
          <w:t xml:space="preserve">=10223849674046737&amp;set=a.1661700019326    </w:t>
        </w:r>
      </w:hyperlink>
      <w:r w:rsidR="00AF53DE" w:rsidRPr="00AF53DE">
        <w:rPr>
          <w:rFonts w:ascii="Simplified Arabic" w:hAnsi="Simplified Arabic" w:cs="Simplified Arabic" w:hint="cs"/>
          <w:b/>
          <w:bCs/>
          <w:sz w:val="32"/>
          <w:szCs w:val="32"/>
          <w:rtl/>
          <w:lang w:bidi="ar-IQ"/>
        </w:rPr>
        <w:t>... مجيد ملوك.. كاتب/ جغرافي / اكاديمي/ مؤلف للعديد من الكتب ذات التوجهات العلمية الجديرة بالاهتمام....ابارك له جهوده العلمية واتمنى له التقدم والنجاح...)</w:t>
      </w:r>
    </w:p>
    <w:p w:rsidR="00AF53DE" w:rsidRPr="00AF53DE" w:rsidRDefault="00AF53DE" w:rsidP="00150B5C">
      <w:pPr>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 نـــــشر عـنه أد. </w:t>
      </w:r>
      <w:r w:rsidRPr="00AF53DE">
        <w:rPr>
          <w:rFonts w:ascii="Simplified Arabic" w:hAnsi="Simplified Arabic" w:cs="Simplified Arabic"/>
          <w:b/>
          <w:bCs/>
          <w:sz w:val="32"/>
          <w:szCs w:val="32"/>
          <w:rtl/>
          <w:lang w:bidi="ar-IQ"/>
        </w:rPr>
        <w:t>سعيد احمد ع</w:t>
      </w:r>
      <w:r w:rsidRPr="00AF53DE">
        <w:rPr>
          <w:rFonts w:ascii="Simplified Arabic" w:hAnsi="Simplified Arabic" w:cs="Simplified Arabic" w:hint="cs"/>
          <w:b/>
          <w:bCs/>
          <w:sz w:val="32"/>
          <w:szCs w:val="32"/>
          <w:rtl/>
          <w:lang w:bidi="ar-IQ"/>
        </w:rPr>
        <w:t>ـ</w:t>
      </w:r>
      <w:r w:rsidRPr="00AF53DE">
        <w:rPr>
          <w:rFonts w:ascii="Simplified Arabic" w:hAnsi="Simplified Arabic" w:cs="Simplified Arabic"/>
          <w:b/>
          <w:bCs/>
          <w:sz w:val="32"/>
          <w:szCs w:val="32"/>
          <w:rtl/>
          <w:lang w:bidi="ar-IQ"/>
        </w:rPr>
        <w:t xml:space="preserve">بده </w:t>
      </w:r>
      <w:r w:rsidRPr="00AF53DE">
        <w:rPr>
          <w:rFonts w:ascii="Simplified Arabic" w:hAnsi="Simplified Arabic" w:cs="Simplified Arabic" w:hint="cs"/>
          <w:b/>
          <w:bCs/>
          <w:sz w:val="32"/>
          <w:szCs w:val="32"/>
          <w:rtl/>
          <w:lang w:bidi="ar-IQ"/>
        </w:rPr>
        <w:t>/ جامعة الفيوم/ مـصر</w:t>
      </w:r>
    </w:p>
    <w:p w:rsidR="00AF53DE" w:rsidRPr="00AF53DE" w:rsidRDefault="00AF53DE" w:rsidP="00150B5C">
      <w:pPr>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lastRenderedPageBreak/>
        <w:t xml:space="preserve">( الأسـتاذ الأول لجغرافية النـقـل في الجامعات </w:t>
      </w:r>
      <w:proofErr w:type="spellStart"/>
      <w:r w:rsidRPr="00AF53DE">
        <w:rPr>
          <w:rFonts w:ascii="Simplified Arabic" w:hAnsi="Simplified Arabic" w:cs="Simplified Arabic" w:hint="cs"/>
          <w:b/>
          <w:bCs/>
          <w:sz w:val="32"/>
          <w:szCs w:val="32"/>
          <w:rtl/>
          <w:lang w:bidi="ar-IQ"/>
        </w:rPr>
        <w:t>المصريه</w:t>
      </w:r>
      <w:proofErr w:type="spellEnd"/>
      <w:r w:rsidRPr="00AF53DE">
        <w:rPr>
          <w:rFonts w:ascii="Simplified Arabic" w:hAnsi="Simplified Arabic" w:cs="Simplified Arabic" w:hint="cs"/>
          <w:b/>
          <w:bCs/>
          <w:sz w:val="32"/>
          <w:szCs w:val="32"/>
          <w:rtl/>
          <w:lang w:bidi="ar-IQ"/>
        </w:rPr>
        <w:t>)، 8/8/2020، على صفحة ملتقى جـغـرافــيــو النقل العرب؛</w:t>
      </w:r>
    </w:p>
    <w:p w:rsidR="00AF53DE" w:rsidRPr="00AF53DE" w:rsidRDefault="00AF53DE" w:rsidP="00150B5C">
      <w:pPr>
        <w:tabs>
          <w:tab w:val="left" w:pos="-1"/>
          <w:tab w:val="left" w:pos="7652"/>
          <w:tab w:val="left" w:pos="8533"/>
        </w:tabs>
        <w:ind w:left="-225"/>
        <w:jc w:val="both"/>
        <w:rPr>
          <w:rFonts w:ascii="Simplified Arabic" w:hAnsi="Simplified Arabic" w:cs="Simplified Arabic"/>
          <w:b/>
          <w:bCs/>
          <w:sz w:val="32"/>
          <w:szCs w:val="32"/>
          <w:lang w:bidi="ar-IQ"/>
        </w:rPr>
      </w:pPr>
      <w:r w:rsidRPr="00AF53DE">
        <w:rPr>
          <w:rFonts w:ascii="Simplified Arabic" w:hAnsi="Simplified Arabic" w:cs="Simplified Arabic"/>
          <w:b/>
          <w:bCs/>
          <w:sz w:val="32"/>
          <w:szCs w:val="32"/>
          <w:lang w:bidi="ar-IQ"/>
        </w:rPr>
        <w:t>https://chat whatsapp.com/GFRKLKYGEOBOYBV6gKt</w:t>
      </w:r>
    </w:p>
    <w:p w:rsidR="00AF53DE" w:rsidRPr="00AF53DE" w:rsidRDefault="00AF53DE" w:rsidP="00150B5C">
      <w:pPr>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 الاستاذ الدكتور مجيد ملوك السامرائي..... يـتميز بالعطاء والابداع العلمي، ولـــه مساهمات علمية قيمة في ملتقى جغرافــيـو النقل العرب تستحق الشــــكر لكونها مراجع علمية متميزة في جغرافية النقل، وبذلـك هـو من العلامات </w:t>
      </w:r>
      <w:proofErr w:type="spellStart"/>
      <w:r w:rsidRPr="00AF53DE">
        <w:rPr>
          <w:rFonts w:ascii="Simplified Arabic" w:hAnsi="Simplified Arabic" w:cs="Simplified Arabic" w:hint="cs"/>
          <w:b/>
          <w:bCs/>
          <w:sz w:val="32"/>
          <w:szCs w:val="32"/>
          <w:rtl/>
          <w:lang w:bidi="ar-IQ"/>
        </w:rPr>
        <w:t>المميزه</w:t>
      </w:r>
      <w:proofErr w:type="spellEnd"/>
      <w:r w:rsidRPr="00AF53DE">
        <w:rPr>
          <w:rFonts w:ascii="Simplified Arabic" w:hAnsi="Simplified Arabic" w:cs="Simplified Arabic" w:hint="cs"/>
          <w:b/>
          <w:bCs/>
          <w:sz w:val="32"/>
          <w:szCs w:val="32"/>
          <w:rtl/>
          <w:lang w:bidi="ar-IQ"/>
        </w:rPr>
        <w:t xml:space="preserve"> في وطننا العربي..)</w:t>
      </w:r>
    </w:p>
    <w:p w:rsidR="00AF53DE" w:rsidRPr="00AF53DE" w:rsidRDefault="00AF53DE" w:rsidP="00150B5C">
      <w:pPr>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نـــــشر عـنه </w:t>
      </w:r>
      <w:proofErr w:type="spellStart"/>
      <w:r w:rsidRPr="00AF53DE">
        <w:rPr>
          <w:rFonts w:ascii="Simplified Arabic" w:hAnsi="Simplified Arabic" w:cs="Simplified Arabic" w:hint="cs"/>
          <w:b/>
          <w:bCs/>
          <w:sz w:val="32"/>
          <w:szCs w:val="32"/>
          <w:rtl/>
          <w:lang w:bidi="ar-IQ"/>
        </w:rPr>
        <w:t>أد.عبدالله</w:t>
      </w:r>
      <w:proofErr w:type="spellEnd"/>
      <w:r w:rsidRPr="00AF53DE">
        <w:rPr>
          <w:rFonts w:ascii="Simplified Arabic" w:hAnsi="Simplified Arabic" w:cs="Simplified Arabic" w:hint="cs"/>
          <w:b/>
          <w:bCs/>
          <w:sz w:val="32"/>
          <w:szCs w:val="32"/>
          <w:rtl/>
          <w:lang w:bidi="ar-IQ"/>
        </w:rPr>
        <w:t xml:space="preserve"> صالح </w:t>
      </w:r>
      <w:proofErr w:type="spellStart"/>
      <w:r w:rsidRPr="00AF53DE">
        <w:rPr>
          <w:rFonts w:ascii="Simplified Arabic" w:hAnsi="Simplified Arabic" w:cs="Simplified Arabic" w:hint="cs"/>
          <w:b/>
          <w:bCs/>
          <w:sz w:val="32"/>
          <w:szCs w:val="32"/>
          <w:rtl/>
          <w:lang w:bidi="ar-IQ"/>
        </w:rPr>
        <w:t>الرقـيبه</w:t>
      </w:r>
      <w:proofErr w:type="spellEnd"/>
      <w:r w:rsidRPr="00AF53DE">
        <w:rPr>
          <w:rFonts w:ascii="Simplified Arabic" w:hAnsi="Simplified Arabic" w:cs="Simplified Arabic" w:hint="cs"/>
          <w:b/>
          <w:bCs/>
          <w:sz w:val="32"/>
          <w:szCs w:val="32"/>
          <w:rtl/>
          <w:lang w:bidi="ar-IQ"/>
        </w:rPr>
        <w:t>/جامعة الامام/ السعودية، 19/8/2020، على صفحة ملتقى جـغـرافــيــو النقل العرب؛</w:t>
      </w:r>
    </w:p>
    <w:p w:rsidR="00AF53DE" w:rsidRPr="00AF53DE" w:rsidRDefault="00AF53DE" w:rsidP="00150B5C">
      <w:pPr>
        <w:shd w:val="clear" w:color="auto" w:fill="FFFFFF" w:themeFill="background1"/>
        <w:tabs>
          <w:tab w:val="left" w:pos="-1"/>
          <w:tab w:val="left" w:pos="7652"/>
          <w:tab w:val="left" w:pos="8533"/>
        </w:tabs>
        <w:ind w:left="-225"/>
        <w:jc w:val="both"/>
        <w:rPr>
          <w:rFonts w:ascii="Simplified Arabic" w:hAnsi="Simplified Arabic" w:cs="Simplified Arabic"/>
          <w:b/>
          <w:bCs/>
          <w:sz w:val="32"/>
          <w:szCs w:val="32"/>
          <w:lang w:bidi="ar-IQ"/>
        </w:rPr>
      </w:pPr>
      <w:r w:rsidRPr="00AF53DE">
        <w:rPr>
          <w:rFonts w:ascii="Simplified Arabic" w:hAnsi="Simplified Arabic" w:cs="Simplified Arabic"/>
          <w:b/>
          <w:bCs/>
          <w:sz w:val="32"/>
          <w:szCs w:val="32"/>
          <w:lang w:bidi="ar-IQ"/>
        </w:rPr>
        <w:t>https://chat whatsapp.com/GFRKLKYGEOBOYBV6gKt</w:t>
      </w:r>
    </w:p>
    <w:p w:rsidR="00AF53DE" w:rsidRPr="00AF53DE" w:rsidRDefault="00AF53DE" w:rsidP="00150B5C">
      <w:pPr>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بـروف مجيد </w:t>
      </w:r>
      <w:proofErr w:type="spellStart"/>
      <w:r w:rsidRPr="00AF53DE">
        <w:rPr>
          <w:rFonts w:ascii="Simplified Arabic" w:hAnsi="Simplified Arabic" w:cs="Simplified Arabic" w:hint="cs"/>
          <w:b/>
          <w:bCs/>
          <w:sz w:val="32"/>
          <w:szCs w:val="32"/>
          <w:rtl/>
          <w:lang w:bidi="ar-IQ"/>
        </w:rPr>
        <w:t>ملوك..انتاجه</w:t>
      </w:r>
      <w:proofErr w:type="spellEnd"/>
      <w:r w:rsidRPr="00AF53DE">
        <w:rPr>
          <w:rFonts w:ascii="Simplified Arabic" w:hAnsi="Simplified Arabic" w:cs="Simplified Arabic" w:hint="cs"/>
          <w:b/>
          <w:bCs/>
          <w:sz w:val="32"/>
          <w:szCs w:val="32"/>
          <w:rtl/>
          <w:lang w:bidi="ar-IQ"/>
        </w:rPr>
        <w:t xml:space="preserve"> العلمي رائع ومتميز... يساير المنهج العلمي الحديث لجغرافية النقل، ويـواكب التطورات الحديثة لعلم الجغرافــــــــية..)</w:t>
      </w:r>
    </w:p>
    <w:p w:rsidR="00AF53DE" w:rsidRPr="00AF53DE" w:rsidRDefault="00AF53DE" w:rsidP="00150B5C">
      <w:pPr>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نـــــشر عـنه أ. محمود ياسين السامرائي/ جامعة سامراء/الــعـراق</w:t>
      </w:r>
      <w:r w:rsidRPr="00AF53DE">
        <w:rPr>
          <w:rFonts w:ascii="Simplified Arabic" w:hAnsi="Simplified Arabic" w:cs="Simplified Arabic" w:hint="cs"/>
          <w:b/>
          <w:bCs/>
          <w:sz w:val="32"/>
          <w:szCs w:val="32"/>
          <w:shd w:val="clear" w:color="auto" w:fill="FFFFFF" w:themeFill="background1"/>
          <w:rtl/>
          <w:lang w:bidi="ar-IQ"/>
        </w:rPr>
        <w:t xml:space="preserve">، 12/8/2020، على </w:t>
      </w:r>
      <w:r w:rsidRPr="00AF53DE">
        <w:rPr>
          <w:rFonts w:ascii="Simplified Arabic" w:hAnsi="Simplified Arabic" w:cs="Simplified Arabic" w:hint="cs"/>
          <w:b/>
          <w:bCs/>
          <w:sz w:val="32"/>
          <w:szCs w:val="32"/>
          <w:rtl/>
          <w:lang w:bidi="ar-IQ"/>
        </w:rPr>
        <w:t>صفحته الشخصية؛</w:t>
      </w:r>
    </w:p>
    <w:p w:rsidR="00AF53DE" w:rsidRPr="00AF53DE" w:rsidRDefault="00E47A95" w:rsidP="00150B5C">
      <w:pPr>
        <w:tabs>
          <w:tab w:val="left" w:pos="-1"/>
          <w:tab w:val="left" w:pos="7652"/>
          <w:tab w:val="left" w:pos="8533"/>
        </w:tabs>
        <w:ind w:left="-225"/>
        <w:jc w:val="both"/>
        <w:rPr>
          <w:rFonts w:ascii="Simplified Arabic" w:hAnsi="Simplified Arabic" w:cs="Simplified Arabic"/>
          <w:b/>
          <w:bCs/>
          <w:sz w:val="32"/>
          <w:szCs w:val="32"/>
          <w:rtl/>
          <w:lang w:bidi="ar-IQ"/>
        </w:rPr>
      </w:pPr>
      <w:hyperlink r:id="rId289" w:history="1">
        <w:r w:rsidR="00AF53DE" w:rsidRPr="00AF53DE">
          <w:rPr>
            <w:rFonts w:ascii="Simplified Arabic" w:hAnsi="Simplified Arabic" w:cs="Simplified Arabic"/>
            <w:b/>
            <w:bCs/>
            <w:sz w:val="32"/>
            <w:szCs w:val="32"/>
            <w:lang w:bidi="ar-IQ"/>
          </w:rPr>
          <w:t xml:space="preserve">https://www.faceook.com/mahmood. yasen9900  </w:t>
        </w:r>
      </w:hyperlink>
    </w:p>
    <w:p w:rsidR="00AF53DE" w:rsidRPr="00AF53DE" w:rsidRDefault="00AF53DE" w:rsidP="00150B5C">
      <w:pPr>
        <w:tabs>
          <w:tab w:val="left" w:pos="-1"/>
          <w:tab w:val="left" w:pos="7652"/>
          <w:tab w:val="left" w:pos="8533"/>
        </w:tabs>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الدكتور مجيد ملوك... احد كـــبار </w:t>
      </w:r>
      <w:proofErr w:type="spellStart"/>
      <w:r w:rsidRPr="00AF53DE">
        <w:rPr>
          <w:rFonts w:ascii="Simplified Arabic" w:hAnsi="Simplified Arabic" w:cs="Simplified Arabic" w:hint="cs"/>
          <w:b/>
          <w:bCs/>
          <w:sz w:val="32"/>
          <w:szCs w:val="32"/>
          <w:rtl/>
          <w:lang w:bidi="ar-IQ"/>
        </w:rPr>
        <w:t>الاكادميين</w:t>
      </w:r>
      <w:proofErr w:type="spellEnd"/>
      <w:r w:rsidRPr="00AF53DE">
        <w:rPr>
          <w:rFonts w:ascii="Simplified Arabic" w:hAnsi="Simplified Arabic" w:cs="Simplified Arabic" w:hint="cs"/>
          <w:b/>
          <w:bCs/>
          <w:sz w:val="32"/>
          <w:szCs w:val="32"/>
          <w:rtl/>
          <w:lang w:bidi="ar-IQ"/>
        </w:rPr>
        <w:t xml:space="preserve"> من الذي عمل في جامعة سامراء.. وهـو من الرموز العلمية في علم الجغرافــــــــية..)</w:t>
      </w:r>
    </w:p>
    <w:p w:rsidR="00AF53DE" w:rsidRPr="00AF53DE" w:rsidRDefault="00AF53DE" w:rsidP="00150B5C">
      <w:pPr>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AF53DE">
        <w:rPr>
          <w:rFonts w:ascii="Simplified Arabic" w:hAnsi="Simplified Arabic" w:cs="Simplified Arabic" w:hint="cs"/>
          <w:b/>
          <w:bCs/>
          <w:sz w:val="32"/>
          <w:szCs w:val="32"/>
          <w:rtl/>
          <w:lang w:bidi="ar-IQ"/>
        </w:rPr>
        <w:t xml:space="preserve">(#) نـــــشر عـنه السيد حسن عبدالله </w:t>
      </w:r>
      <w:proofErr w:type="spellStart"/>
      <w:r w:rsidRPr="00AF53DE">
        <w:rPr>
          <w:rFonts w:ascii="Simplified Arabic" w:hAnsi="Simplified Arabic" w:cs="Simplified Arabic" w:hint="cs"/>
          <w:b/>
          <w:bCs/>
          <w:sz w:val="32"/>
          <w:szCs w:val="32"/>
          <w:rtl/>
          <w:lang w:bidi="ar-IQ"/>
        </w:rPr>
        <w:t>العشعوشي</w:t>
      </w:r>
      <w:proofErr w:type="spellEnd"/>
      <w:r w:rsidRPr="00AF53DE">
        <w:rPr>
          <w:rFonts w:ascii="Simplified Arabic" w:hAnsi="Simplified Arabic" w:cs="Simplified Arabic" w:hint="cs"/>
          <w:b/>
          <w:bCs/>
          <w:sz w:val="32"/>
          <w:szCs w:val="32"/>
          <w:rtl/>
          <w:lang w:bidi="ar-IQ"/>
        </w:rPr>
        <w:t>/ شخصية اجتماعية</w:t>
      </w:r>
      <w:r w:rsidRPr="00AF53DE">
        <w:rPr>
          <w:rFonts w:ascii="Simplified Arabic" w:hAnsi="Simplified Arabic" w:cs="Simplified Arabic" w:hint="cs"/>
          <w:b/>
          <w:bCs/>
          <w:sz w:val="32"/>
          <w:szCs w:val="32"/>
          <w:shd w:val="clear" w:color="auto" w:fill="FFFFFF" w:themeFill="background1"/>
          <w:rtl/>
          <w:lang w:bidi="ar-IQ"/>
        </w:rPr>
        <w:t xml:space="preserve">، 14/8/2020، على </w:t>
      </w:r>
      <w:r w:rsidRPr="00AF53DE">
        <w:rPr>
          <w:rFonts w:ascii="Simplified Arabic" w:hAnsi="Simplified Arabic" w:cs="Simplified Arabic" w:hint="cs"/>
          <w:b/>
          <w:bCs/>
          <w:sz w:val="32"/>
          <w:szCs w:val="32"/>
          <w:rtl/>
          <w:lang w:bidi="ar-IQ"/>
        </w:rPr>
        <w:t>صفحته الشخصية؛</w:t>
      </w:r>
    </w:p>
    <w:p w:rsidR="00AF53DE" w:rsidRPr="00AF53DE" w:rsidRDefault="00E47A95" w:rsidP="00150B5C">
      <w:pPr>
        <w:tabs>
          <w:tab w:val="left" w:pos="-1"/>
          <w:tab w:val="left" w:pos="7652"/>
          <w:tab w:val="left" w:pos="8533"/>
        </w:tabs>
        <w:ind w:left="-225"/>
        <w:jc w:val="both"/>
        <w:rPr>
          <w:rFonts w:ascii="Simplified Arabic" w:hAnsi="Simplified Arabic" w:cs="Simplified Arabic"/>
          <w:b/>
          <w:bCs/>
          <w:sz w:val="32"/>
          <w:szCs w:val="32"/>
          <w:rtl/>
          <w:lang w:bidi="ar-IQ"/>
        </w:rPr>
      </w:pPr>
      <w:hyperlink r:id="rId290" w:history="1">
        <w:r w:rsidR="00AF53DE" w:rsidRPr="00AF53DE">
          <w:rPr>
            <w:rFonts w:ascii="Simplified Arabic" w:hAnsi="Simplified Arabic" w:cs="Simplified Arabic"/>
            <w:b/>
            <w:bCs/>
            <w:sz w:val="32"/>
            <w:szCs w:val="32"/>
            <w:lang w:bidi="ar-IQ"/>
          </w:rPr>
          <w:t xml:space="preserve">https://www.faceook.com/profile.php?id=100015729301975 </w:t>
        </w:r>
        <w:r w:rsidR="00AF53DE" w:rsidRPr="00AF53DE">
          <w:rPr>
            <w:rFonts w:hint="cs"/>
            <w:sz w:val="32"/>
            <w:szCs w:val="32"/>
            <w:rtl/>
            <w:lang w:bidi="ar-IQ"/>
          </w:rPr>
          <w:t xml:space="preserve"> </w:t>
        </w:r>
      </w:hyperlink>
      <w:r w:rsidR="00AF53DE" w:rsidRPr="00AF53DE">
        <w:rPr>
          <w:rFonts w:ascii="Simplified Arabic" w:hAnsi="Simplified Arabic" w:cs="Simplified Arabic" w:hint="cs"/>
          <w:b/>
          <w:bCs/>
          <w:sz w:val="32"/>
          <w:szCs w:val="32"/>
          <w:rtl/>
          <w:lang w:bidi="ar-IQ"/>
        </w:rPr>
        <w:t>(</w:t>
      </w:r>
      <w:r w:rsidR="001E3B22">
        <w:rPr>
          <w:rFonts w:ascii="Simplified Arabic" w:hAnsi="Simplified Arabic" w:cs="Simplified Arabic" w:hint="cs"/>
          <w:b/>
          <w:bCs/>
          <w:sz w:val="32"/>
          <w:szCs w:val="32"/>
          <w:rtl/>
          <w:lang w:bidi="ar-IQ"/>
        </w:rPr>
        <w:t xml:space="preserve"> </w:t>
      </w:r>
      <w:r w:rsidR="00AF53DE" w:rsidRPr="00AF53DE">
        <w:rPr>
          <w:rFonts w:ascii="Simplified Arabic" w:hAnsi="Simplified Arabic" w:cs="Simplified Arabic" w:hint="cs"/>
          <w:b/>
          <w:bCs/>
          <w:sz w:val="32"/>
          <w:szCs w:val="32"/>
          <w:rtl/>
          <w:lang w:bidi="ar-IQ"/>
        </w:rPr>
        <w:t xml:space="preserve">السيد مجيد ملوك ... احــد اعــلام العلم والمعرفة وذو حسب ونسب، وهو مصباح من مصابيح </w:t>
      </w:r>
      <w:proofErr w:type="spellStart"/>
      <w:r w:rsidR="00AF53DE" w:rsidRPr="00AF53DE">
        <w:rPr>
          <w:rFonts w:ascii="Simplified Arabic" w:hAnsi="Simplified Arabic" w:cs="Simplified Arabic" w:hint="cs"/>
          <w:b/>
          <w:bCs/>
          <w:sz w:val="32"/>
          <w:szCs w:val="32"/>
          <w:rtl/>
          <w:lang w:bidi="ar-IQ"/>
        </w:rPr>
        <w:t>السوامره</w:t>
      </w:r>
      <w:proofErr w:type="spellEnd"/>
      <w:r w:rsidR="00AF53DE" w:rsidRPr="00AF53DE">
        <w:rPr>
          <w:rFonts w:ascii="Simplified Arabic" w:hAnsi="Simplified Arabic" w:cs="Simplified Arabic" w:hint="cs"/>
          <w:b/>
          <w:bCs/>
          <w:sz w:val="32"/>
          <w:szCs w:val="32"/>
          <w:rtl/>
          <w:lang w:bidi="ar-IQ"/>
        </w:rPr>
        <w:t xml:space="preserve"> في عـتمة اليل، وله معرفة بأنساب السادة </w:t>
      </w:r>
      <w:proofErr w:type="spellStart"/>
      <w:r w:rsidR="00AF53DE" w:rsidRPr="00AF53DE">
        <w:rPr>
          <w:rFonts w:ascii="Simplified Arabic" w:hAnsi="Simplified Arabic" w:cs="Simplified Arabic" w:hint="cs"/>
          <w:b/>
          <w:bCs/>
          <w:sz w:val="32"/>
          <w:szCs w:val="32"/>
          <w:rtl/>
          <w:lang w:bidi="ar-IQ"/>
        </w:rPr>
        <w:t>السوامره</w:t>
      </w:r>
      <w:proofErr w:type="spellEnd"/>
      <w:r w:rsidR="00AF53DE" w:rsidRPr="00AF53DE">
        <w:rPr>
          <w:rFonts w:ascii="Simplified Arabic" w:hAnsi="Simplified Arabic" w:cs="Simplified Arabic" w:hint="cs"/>
          <w:b/>
          <w:bCs/>
          <w:sz w:val="32"/>
          <w:szCs w:val="32"/>
          <w:rtl/>
          <w:lang w:bidi="ar-IQ"/>
        </w:rPr>
        <w:t>، لكونه سلـيل عائلة تحتفظ بنسبها الشريف وتعـتز به والذي اصبح مرجعا لعشائر السادة المواجـــــــــــــد...</w:t>
      </w:r>
      <w:r w:rsidR="00AF53DE" w:rsidRPr="00AF53DE">
        <w:rPr>
          <w:rFonts w:ascii="Simplified Arabic" w:hAnsi="Simplified Arabic" w:cs="Simplified Arabic"/>
          <w:b/>
          <w:bCs/>
          <w:sz w:val="32"/>
          <w:szCs w:val="32"/>
          <w:rtl/>
          <w:lang w:bidi="ar-IQ"/>
        </w:rPr>
        <w:t>)</w:t>
      </w:r>
    </w:p>
    <w:p w:rsidR="00AF53DE" w:rsidRPr="00F078BF" w:rsidRDefault="00AF53DE" w:rsidP="00150B5C">
      <w:pPr>
        <w:tabs>
          <w:tab w:val="left" w:pos="7652"/>
          <w:tab w:val="left" w:pos="8533"/>
        </w:tabs>
        <w:spacing w:before="240"/>
        <w:ind w:left="-225" w:right="426"/>
        <w:jc w:val="both"/>
        <w:rPr>
          <w:rFonts w:ascii="Simplified Arabic" w:hAnsi="Simplified Arabic" w:cs="Simplified Arabic"/>
          <w:b/>
          <w:bCs/>
          <w:sz w:val="32"/>
          <w:szCs w:val="32"/>
          <w:rtl/>
          <w:lang w:bidi="ar-IQ"/>
        </w:rPr>
      </w:pPr>
      <w:r w:rsidRPr="00F078BF">
        <w:rPr>
          <w:rFonts w:ascii="Simplified Arabic" w:hAnsi="Simplified Arabic" w:cs="Simplified Arabic" w:hint="cs"/>
          <w:b/>
          <w:bCs/>
          <w:sz w:val="32"/>
          <w:szCs w:val="32"/>
          <w:rtl/>
          <w:lang w:bidi="ar-IQ"/>
        </w:rPr>
        <w:lastRenderedPageBreak/>
        <w:t>(#) نـــــشر عـنه الشيخ أبـــو عمــار الحسيني/ شيخ عشيرة</w:t>
      </w:r>
      <w:r w:rsidRPr="00F078BF">
        <w:rPr>
          <w:rFonts w:ascii="Simplified Arabic" w:hAnsi="Simplified Arabic" w:cs="Simplified Arabic" w:hint="cs"/>
          <w:b/>
          <w:bCs/>
          <w:sz w:val="32"/>
          <w:szCs w:val="32"/>
          <w:shd w:val="clear" w:color="auto" w:fill="FFFFFF" w:themeFill="background1"/>
          <w:rtl/>
          <w:lang w:bidi="ar-IQ"/>
        </w:rPr>
        <w:t xml:space="preserve">، 20/8/2020، على </w:t>
      </w:r>
      <w:r w:rsidRPr="00F078BF">
        <w:rPr>
          <w:rFonts w:ascii="Simplified Arabic" w:hAnsi="Simplified Arabic" w:cs="Simplified Arabic" w:hint="cs"/>
          <w:b/>
          <w:bCs/>
          <w:sz w:val="32"/>
          <w:szCs w:val="32"/>
          <w:rtl/>
          <w:lang w:bidi="ar-IQ"/>
        </w:rPr>
        <w:t>صفحته الشخصية؛</w:t>
      </w:r>
    </w:p>
    <w:p w:rsidR="00AF53DE" w:rsidRPr="00F078BF" w:rsidRDefault="00E47A95" w:rsidP="00150B5C">
      <w:pPr>
        <w:tabs>
          <w:tab w:val="left" w:pos="-1"/>
          <w:tab w:val="left" w:pos="7652"/>
          <w:tab w:val="left" w:pos="8533"/>
        </w:tabs>
        <w:ind w:left="-225"/>
        <w:jc w:val="both"/>
        <w:rPr>
          <w:rFonts w:ascii="Simplified Arabic" w:hAnsi="Simplified Arabic" w:cs="Simplified Arabic"/>
          <w:b/>
          <w:bCs/>
          <w:sz w:val="32"/>
          <w:szCs w:val="32"/>
          <w:rtl/>
          <w:lang w:bidi="ar-IQ"/>
        </w:rPr>
      </w:pPr>
      <w:hyperlink r:id="rId291" w:history="1">
        <w:r w:rsidR="00AF53DE" w:rsidRPr="00F078BF">
          <w:rPr>
            <w:rFonts w:ascii="Simplified Arabic" w:hAnsi="Simplified Arabic" w:cs="Simplified Arabic"/>
            <w:b/>
            <w:bCs/>
            <w:sz w:val="32"/>
            <w:szCs w:val="32"/>
            <w:lang w:bidi="ar-IQ"/>
          </w:rPr>
          <w:t xml:space="preserve">https://www.faceook.com/profile.php?id=100024694054624 </w:t>
        </w:r>
      </w:hyperlink>
      <w:r w:rsidR="00AF53DE" w:rsidRPr="00F078BF">
        <w:rPr>
          <w:rFonts w:ascii="Simplified Arabic" w:hAnsi="Simplified Arabic" w:cs="Simplified Arabic" w:hint="cs"/>
          <w:b/>
          <w:bCs/>
          <w:sz w:val="32"/>
          <w:szCs w:val="32"/>
          <w:rtl/>
          <w:lang w:bidi="ar-IQ"/>
        </w:rPr>
        <w:t xml:space="preserve"> (</w:t>
      </w:r>
      <w:r w:rsidR="001E3B22" w:rsidRPr="00F078BF">
        <w:rPr>
          <w:rFonts w:ascii="Simplified Arabic" w:hAnsi="Simplified Arabic" w:cs="Simplified Arabic" w:hint="cs"/>
          <w:b/>
          <w:bCs/>
          <w:sz w:val="32"/>
          <w:szCs w:val="32"/>
          <w:rtl/>
          <w:lang w:bidi="ar-IQ"/>
        </w:rPr>
        <w:t xml:space="preserve"> </w:t>
      </w:r>
      <w:r w:rsidR="00AF53DE" w:rsidRPr="00F078BF">
        <w:rPr>
          <w:rFonts w:ascii="Simplified Arabic" w:hAnsi="Simplified Arabic" w:cs="Simplified Arabic" w:hint="cs"/>
          <w:b/>
          <w:bCs/>
          <w:sz w:val="32"/>
          <w:szCs w:val="32"/>
          <w:rtl/>
          <w:lang w:bidi="ar-IQ"/>
        </w:rPr>
        <w:t>البروفيسور مجيد ملوك.. شخصية مثالية وصاحب خلق طيب ومعرفة، وقـد خدم العراق في مجال التعليم العالي، ألف الكثير من المؤلفات، وهــو رجل متواضع يتعامل مع الناس بكل شفافـــــــــــــية..)</w:t>
      </w:r>
    </w:p>
    <w:p w:rsidR="00F078BF" w:rsidRDefault="00071BFB" w:rsidP="00150B5C">
      <w:pPr>
        <w:tabs>
          <w:tab w:val="left" w:pos="-1"/>
          <w:tab w:val="left" w:pos="7652"/>
          <w:tab w:val="left" w:pos="8533"/>
        </w:tabs>
        <w:spacing w:before="240"/>
        <w:ind w:left="-225"/>
        <w:jc w:val="both"/>
        <w:rPr>
          <w:rFonts w:ascii="Simplified Arabic" w:hAnsi="Simplified Arabic" w:cs="Simplified Arabic"/>
          <w:b/>
          <w:bCs/>
          <w:sz w:val="32"/>
          <w:szCs w:val="32"/>
          <w:rtl/>
          <w:lang w:bidi="ar-IQ"/>
        </w:rPr>
      </w:pPr>
      <w:r w:rsidRPr="00F078BF">
        <w:rPr>
          <w:rFonts w:ascii="Simplified Arabic" w:hAnsi="Simplified Arabic" w:cs="Simplified Arabic" w:hint="cs"/>
          <w:b/>
          <w:bCs/>
          <w:sz w:val="32"/>
          <w:szCs w:val="32"/>
          <w:rtl/>
          <w:lang w:bidi="ar-IQ"/>
        </w:rPr>
        <w:t>(#) نـــــشر عـنه الجغرافي الدكتور بدر</w:t>
      </w:r>
      <w:r w:rsidR="001E3B22" w:rsidRPr="00F078BF">
        <w:rPr>
          <w:rFonts w:ascii="Simplified Arabic" w:hAnsi="Simplified Arabic" w:cs="Simplified Arabic" w:hint="cs"/>
          <w:b/>
          <w:bCs/>
          <w:sz w:val="32"/>
          <w:szCs w:val="32"/>
          <w:rtl/>
          <w:lang w:bidi="ar-IQ"/>
        </w:rPr>
        <w:t xml:space="preserve"> </w:t>
      </w:r>
      <w:r w:rsidRPr="00F078BF">
        <w:rPr>
          <w:rFonts w:ascii="Simplified Arabic" w:hAnsi="Simplified Arabic" w:cs="Simplified Arabic" w:hint="cs"/>
          <w:b/>
          <w:bCs/>
          <w:sz w:val="32"/>
          <w:szCs w:val="32"/>
          <w:rtl/>
          <w:lang w:bidi="ar-IQ"/>
        </w:rPr>
        <w:t xml:space="preserve">الدين </w:t>
      </w:r>
      <w:proofErr w:type="spellStart"/>
      <w:r w:rsidRPr="00F078BF">
        <w:rPr>
          <w:rFonts w:ascii="Simplified Arabic" w:hAnsi="Simplified Arabic" w:cs="Simplified Arabic" w:hint="cs"/>
          <w:b/>
          <w:bCs/>
          <w:sz w:val="32"/>
          <w:szCs w:val="32"/>
          <w:rtl/>
          <w:lang w:bidi="ar-IQ"/>
        </w:rPr>
        <w:t>الرواص</w:t>
      </w:r>
      <w:proofErr w:type="spellEnd"/>
      <w:r w:rsidRPr="00F078BF">
        <w:rPr>
          <w:rFonts w:ascii="Simplified Arabic" w:hAnsi="Simplified Arabic" w:cs="Simplified Arabic" w:hint="cs"/>
          <w:b/>
          <w:bCs/>
          <w:sz w:val="32"/>
          <w:szCs w:val="32"/>
          <w:rtl/>
          <w:lang w:bidi="ar-IQ"/>
        </w:rPr>
        <w:t>/ جامعة عبدالملك الساعدي/</w:t>
      </w:r>
      <w:r w:rsidR="00344331" w:rsidRPr="00F078BF">
        <w:rPr>
          <w:rFonts w:ascii="Simplified Arabic" w:hAnsi="Simplified Arabic" w:cs="Simplified Arabic" w:hint="cs"/>
          <w:b/>
          <w:bCs/>
          <w:sz w:val="32"/>
          <w:szCs w:val="32"/>
          <w:rtl/>
          <w:lang w:bidi="ar-IQ"/>
        </w:rPr>
        <w:t xml:space="preserve"> </w:t>
      </w:r>
      <w:r w:rsidRPr="00F078BF">
        <w:rPr>
          <w:rFonts w:ascii="Simplified Arabic" w:hAnsi="Simplified Arabic" w:cs="Simplified Arabic" w:hint="cs"/>
          <w:b/>
          <w:bCs/>
          <w:sz w:val="32"/>
          <w:szCs w:val="32"/>
          <w:rtl/>
          <w:lang w:bidi="ar-IQ"/>
        </w:rPr>
        <w:t>المملكة المغربية/</w:t>
      </w:r>
      <w:r w:rsidR="002C4633" w:rsidRPr="00F078BF">
        <w:rPr>
          <w:rFonts w:ascii="Simplified Arabic" w:hAnsi="Simplified Arabic" w:cs="Simplified Arabic" w:hint="cs"/>
          <w:b/>
          <w:bCs/>
          <w:sz w:val="32"/>
          <w:szCs w:val="32"/>
          <w:rtl/>
          <w:lang w:bidi="ar-IQ"/>
        </w:rPr>
        <w:t xml:space="preserve"> </w:t>
      </w:r>
      <w:proofErr w:type="spellStart"/>
      <w:r w:rsidRPr="00F078BF">
        <w:rPr>
          <w:rFonts w:ascii="Simplified Arabic" w:hAnsi="Simplified Arabic" w:cs="Simplified Arabic" w:hint="cs"/>
          <w:b/>
          <w:bCs/>
          <w:sz w:val="32"/>
          <w:szCs w:val="32"/>
          <w:rtl/>
          <w:lang w:bidi="ar-IQ"/>
        </w:rPr>
        <w:t>طنجه</w:t>
      </w:r>
      <w:proofErr w:type="spellEnd"/>
      <w:r w:rsidRPr="00F078BF">
        <w:rPr>
          <w:rFonts w:ascii="Simplified Arabic" w:hAnsi="Simplified Arabic" w:cs="Simplified Arabic" w:hint="cs"/>
          <w:b/>
          <w:bCs/>
          <w:sz w:val="32"/>
          <w:szCs w:val="32"/>
          <w:rtl/>
          <w:lang w:bidi="ar-IQ"/>
        </w:rPr>
        <w:t xml:space="preserve">، </w:t>
      </w:r>
      <w:r w:rsidR="009B42EB" w:rsidRPr="00F078BF">
        <w:rPr>
          <w:rFonts w:ascii="Simplified Arabic" w:hAnsi="Simplified Arabic" w:cs="Simplified Arabic" w:hint="cs"/>
          <w:b/>
          <w:bCs/>
          <w:sz w:val="32"/>
          <w:szCs w:val="32"/>
          <w:rtl/>
          <w:lang w:bidi="ar-IQ"/>
        </w:rPr>
        <w:t>11</w:t>
      </w:r>
      <w:r w:rsidRPr="00F078BF">
        <w:rPr>
          <w:rFonts w:ascii="Simplified Arabic" w:hAnsi="Simplified Arabic" w:cs="Simplified Arabic" w:hint="cs"/>
          <w:b/>
          <w:bCs/>
          <w:sz w:val="32"/>
          <w:szCs w:val="32"/>
          <w:rtl/>
          <w:lang w:bidi="ar-IQ"/>
        </w:rPr>
        <w:t>/12</w:t>
      </w:r>
      <w:r w:rsidRPr="00F078BF">
        <w:rPr>
          <w:rFonts w:ascii="Simplified Arabic" w:hAnsi="Simplified Arabic" w:cs="Simplified Arabic" w:hint="cs"/>
          <w:b/>
          <w:bCs/>
          <w:sz w:val="32"/>
          <w:szCs w:val="32"/>
          <w:shd w:val="clear" w:color="auto" w:fill="FFFFFF" w:themeFill="background1"/>
          <w:rtl/>
          <w:lang w:bidi="ar-IQ"/>
        </w:rPr>
        <w:t xml:space="preserve">/2020، </w:t>
      </w:r>
      <w:r w:rsidR="001A0228" w:rsidRPr="00F078BF">
        <w:rPr>
          <w:rFonts w:ascii="Simplified Arabic" w:hAnsi="Simplified Arabic" w:cs="Simplified Arabic" w:hint="cs"/>
          <w:b/>
          <w:bCs/>
          <w:sz w:val="32"/>
          <w:szCs w:val="32"/>
          <w:rtl/>
          <w:lang w:bidi="ar-IQ"/>
        </w:rPr>
        <w:t>(</w:t>
      </w:r>
      <w:r w:rsidR="00454C06" w:rsidRPr="00F078BF">
        <w:rPr>
          <w:rFonts w:ascii="Simplified Arabic" w:hAnsi="Simplified Arabic" w:cs="Simplified Arabic" w:hint="cs"/>
          <w:b/>
          <w:bCs/>
          <w:sz w:val="32"/>
          <w:szCs w:val="32"/>
          <w:rtl/>
          <w:lang w:bidi="ar-IQ"/>
        </w:rPr>
        <w:t>على هامش</w:t>
      </w:r>
      <w:r w:rsidR="002C4633" w:rsidRPr="00F078BF">
        <w:rPr>
          <w:rFonts w:ascii="Simplified Arabic" w:hAnsi="Simplified Arabic" w:cs="Simplified Arabic" w:hint="cs"/>
          <w:b/>
          <w:bCs/>
          <w:sz w:val="32"/>
          <w:szCs w:val="32"/>
          <w:rtl/>
          <w:lang w:bidi="ar-IQ"/>
        </w:rPr>
        <w:t xml:space="preserve"> مشاركتهما</w:t>
      </w:r>
      <w:r w:rsidR="00454C06" w:rsidRPr="00F078BF">
        <w:rPr>
          <w:rFonts w:ascii="Simplified Arabic" w:hAnsi="Simplified Arabic" w:cs="Simplified Arabic" w:hint="cs"/>
          <w:b/>
          <w:bCs/>
          <w:sz w:val="32"/>
          <w:szCs w:val="32"/>
          <w:rtl/>
          <w:lang w:bidi="ar-IQ"/>
        </w:rPr>
        <w:t xml:space="preserve"> </w:t>
      </w:r>
      <w:r w:rsidR="002C4633" w:rsidRPr="00F078BF">
        <w:rPr>
          <w:rFonts w:ascii="Simplified Arabic" w:hAnsi="Simplified Arabic" w:cs="Simplified Arabic" w:hint="cs"/>
          <w:b/>
          <w:bCs/>
          <w:sz w:val="32"/>
          <w:szCs w:val="32"/>
          <w:rtl/>
          <w:lang w:bidi="ar-IQ"/>
        </w:rPr>
        <w:t>ب</w:t>
      </w:r>
      <w:r w:rsidR="001A0228" w:rsidRPr="00F078BF">
        <w:rPr>
          <w:rFonts w:ascii="Simplified Arabic" w:hAnsi="Simplified Arabic" w:cs="Simplified Arabic" w:hint="cs"/>
          <w:b/>
          <w:bCs/>
          <w:sz w:val="32"/>
          <w:szCs w:val="32"/>
          <w:rtl/>
          <w:lang w:bidi="ar-IQ"/>
        </w:rPr>
        <w:t>الملتقى الدولي الافتراضي الاول لباحثي جغرافية النقل والاتصالات العرب</w:t>
      </w:r>
      <w:r w:rsidR="002C4633" w:rsidRPr="00F078BF">
        <w:rPr>
          <w:rFonts w:ascii="Simplified Arabic" w:hAnsi="Simplified Arabic" w:cs="Simplified Arabic" w:hint="cs"/>
          <w:b/>
          <w:bCs/>
          <w:sz w:val="32"/>
          <w:szCs w:val="32"/>
          <w:rtl/>
          <w:lang w:bidi="ar-IQ"/>
        </w:rPr>
        <w:t>/</w:t>
      </w:r>
      <w:r w:rsidR="00141886" w:rsidRPr="00F078BF">
        <w:rPr>
          <w:rFonts w:ascii="Simplified Arabic" w:hAnsi="Simplified Arabic" w:cs="Simplified Arabic" w:hint="cs"/>
          <w:b/>
          <w:bCs/>
          <w:sz w:val="32"/>
          <w:szCs w:val="32"/>
          <w:rtl/>
          <w:lang w:bidi="ar-IQ"/>
        </w:rPr>
        <w:t xml:space="preserve">جامعة </w:t>
      </w:r>
      <w:proofErr w:type="spellStart"/>
      <w:r w:rsidR="002C4633" w:rsidRPr="00F078BF">
        <w:rPr>
          <w:rFonts w:ascii="Simplified Arabic" w:hAnsi="Simplified Arabic" w:cs="Simplified Arabic" w:hint="cs"/>
          <w:b/>
          <w:bCs/>
          <w:sz w:val="32"/>
          <w:szCs w:val="32"/>
          <w:rtl/>
          <w:lang w:bidi="ar-IQ"/>
        </w:rPr>
        <w:t>ال</w:t>
      </w:r>
      <w:r w:rsidR="00141886" w:rsidRPr="00F078BF">
        <w:rPr>
          <w:rFonts w:ascii="Simplified Arabic" w:hAnsi="Simplified Arabic" w:cs="Simplified Arabic" w:hint="cs"/>
          <w:b/>
          <w:bCs/>
          <w:sz w:val="32"/>
          <w:szCs w:val="32"/>
          <w:rtl/>
          <w:lang w:bidi="ar-IQ"/>
        </w:rPr>
        <w:t>منوفيه</w:t>
      </w:r>
      <w:proofErr w:type="spellEnd"/>
      <w:r w:rsidR="002C4633" w:rsidRPr="00F078BF">
        <w:rPr>
          <w:rFonts w:ascii="Simplified Arabic" w:hAnsi="Simplified Arabic" w:cs="Simplified Arabic" w:hint="cs"/>
          <w:b/>
          <w:bCs/>
          <w:sz w:val="32"/>
          <w:szCs w:val="32"/>
          <w:rtl/>
          <w:lang w:bidi="ar-IQ"/>
        </w:rPr>
        <w:t>/ مصر</w:t>
      </w:r>
      <w:r w:rsidR="001A0228" w:rsidRPr="00F078BF">
        <w:rPr>
          <w:rFonts w:ascii="Simplified Arabic" w:hAnsi="Simplified Arabic" w:cs="Simplified Arabic" w:hint="cs"/>
          <w:b/>
          <w:bCs/>
          <w:sz w:val="32"/>
          <w:szCs w:val="32"/>
          <w:rtl/>
          <w:lang w:bidi="ar-IQ"/>
        </w:rPr>
        <w:t xml:space="preserve">)/ </w:t>
      </w:r>
      <w:r w:rsidR="00F078BF" w:rsidRPr="00F078BF">
        <w:rPr>
          <w:rFonts w:ascii="Simplified Arabic" w:hAnsi="Simplified Arabic" w:cs="Simplified Arabic" w:hint="cs"/>
          <w:b/>
          <w:bCs/>
          <w:sz w:val="32"/>
          <w:szCs w:val="32"/>
          <w:rtl/>
          <w:lang w:bidi="ar-IQ"/>
        </w:rPr>
        <w:t>و</w:t>
      </w:r>
      <w:r w:rsidRPr="00F078BF">
        <w:rPr>
          <w:rFonts w:ascii="Simplified Arabic" w:hAnsi="Simplified Arabic" w:cs="Simplified Arabic" w:hint="cs"/>
          <w:b/>
          <w:bCs/>
          <w:sz w:val="32"/>
          <w:szCs w:val="32"/>
          <w:rtl/>
          <w:lang w:bidi="ar-IQ"/>
        </w:rPr>
        <w:t xml:space="preserve">على </w:t>
      </w:r>
      <w:proofErr w:type="spellStart"/>
      <w:r w:rsidRPr="00F078BF">
        <w:rPr>
          <w:rFonts w:ascii="Simplified Arabic" w:hAnsi="Simplified Arabic" w:cs="Simplified Arabic" w:hint="cs"/>
          <w:b/>
          <w:bCs/>
          <w:sz w:val="32"/>
          <w:szCs w:val="32"/>
          <w:rtl/>
          <w:lang w:bidi="ar-IQ"/>
        </w:rPr>
        <w:t>صفحت</w:t>
      </w:r>
      <w:r w:rsidR="00F078BF">
        <w:rPr>
          <w:rFonts w:ascii="Simplified Arabic" w:hAnsi="Simplified Arabic" w:cs="Simplified Arabic" w:hint="cs"/>
          <w:b/>
          <w:bCs/>
          <w:sz w:val="32"/>
          <w:szCs w:val="32"/>
          <w:rtl/>
          <w:lang w:bidi="ar-IQ"/>
        </w:rPr>
        <w:t>ة</w:t>
      </w:r>
      <w:proofErr w:type="spellEnd"/>
      <w:r w:rsidR="007D49E5" w:rsidRPr="007D49E5">
        <w:rPr>
          <w:rFonts w:ascii="Simplified Arabic" w:hAnsi="Simplified Arabic" w:cs="Simplified Arabic" w:hint="cs"/>
          <w:b/>
          <w:bCs/>
          <w:sz w:val="32"/>
          <w:szCs w:val="32"/>
          <w:rtl/>
          <w:lang w:bidi="ar-IQ"/>
        </w:rPr>
        <w:t xml:space="preserve"> </w:t>
      </w:r>
      <w:r w:rsidR="007D49E5" w:rsidRPr="00F078BF">
        <w:rPr>
          <w:rFonts w:ascii="Simplified Arabic" w:hAnsi="Simplified Arabic" w:cs="Simplified Arabic" w:hint="cs"/>
          <w:b/>
          <w:bCs/>
          <w:sz w:val="32"/>
          <w:szCs w:val="32"/>
          <w:rtl/>
          <w:lang w:bidi="ar-IQ"/>
        </w:rPr>
        <w:t>الشخصية؛</w:t>
      </w:r>
    </w:p>
    <w:p w:rsidR="00071BFB" w:rsidRPr="00F078BF" w:rsidRDefault="00071BFB" w:rsidP="007D49E5">
      <w:pPr>
        <w:tabs>
          <w:tab w:val="left" w:pos="-1"/>
          <w:tab w:val="left" w:pos="7652"/>
          <w:tab w:val="left" w:pos="8533"/>
        </w:tabs>
        <w:ind w:left="-225"/>
        <w:jc w:val="both"/>
        <w:rPr>
          <w:rFonts w:ascii="Simplified Arabic" w:hAnsi="Simplified Arabic" w:cs="Simplified Arabic"/>
          <w:b/>
          <w:bCs/>
          <w:sz w:val="32"/>
          <w:szCs w:val="32"/>
          <w:rtl/>
          <w:lang w:bidi="ar-IQ"/>
        </w:rPr>
      </w:pPr>
      <w:r w:rsidRPr="00F078BF">
        <w:rPr>
          <w:rFonts w:ascii="Simplified Arabic" w:hAnsi="Simplified Arabic" w:cs="Simplified Arabic" w:hint="cs"/>
          <w:b/>
          <w:bCs/>
          <w:sz w:val="32"/>
          <w:szCs w:val="32"/>
          <w:rtl/>
          <w:lang w:bidi="ar-IQ"/>
        </w:rPr>
        <w:t xml:space="preserve"> </w:t>
      </w:r>
      <w:hyperlink r:id="rId292" w:history="1">
        <w:r w:rsidRPr="00F078BF">
          <w:rPr>
            <w:rFonts w:ascii="Simplified Arabic" w:hAnsi="Simplified Arabic" w:cs="Simplified Arabic"/>
            <w:b/>
            <w:bCs/>
            <w:sz w:val="32"/>
            <w:szCs w:val="32"/>
            <w:lang w:bidi="ar-IQ"/>
          </w:rPr>
          <w:t xml:space="preserve">https://www.faceook.com/badreddine.rouass </w:t>
        </w:r>
      </w:hyperlink>
    </w:p>
    <w:p w:rsidR="00071BFB" w:rsidRPr="00F078BF" w:rsidRDefault="00071BFB" w:rsidP="00BA2D00">
      <w:pPr>
        <w:tabs>
          <w:tab w:val="left" w:pos="-1"/>
          <w:tab w:val="left" w:pos="7652"/>
          <w:tab w:val="left" w:pos="8533"/>
        </w:tabs>
        <w:ind w:left="-225"/>
        <w:jc w:val="both"/>
        <w:rPr>
          <w:rFonts w:ascii="Simplified Arabic" w:hAnsi="Simplified Arabic" w:cs="Simplified Arabic"/>
          <w:b/>
          <w:bCs/>
          <w:sz w:val="32"/>
          <w:szCs w:val="32"/>
          <w:rtl/>
          <w:lang w:bidi="ar-IQ"/>
        </w:rPr>
      </w:pPr>
      <w:r w:rsidRPr="00F078BF">
        <w:rPr>
          <w:rFonts w:ascii="Simplified Arabic" w:hAnsi="Simplified Arabic" w:cs="Simplified Arabic" w:hint="cs"/>
          <w:b/>
          <w:bCs/>
          <w:sz w:val="32"/>
          <w:szCs w:val="32"/>
          <w:rtl/>
          <w:lang w:bidi="ar-IQ"/>
        </w:rPr>
        <w:t>(</w:t>
      </w:r>
      <w:r w:rsidR="001E3B22" w:rsidRPr="00F078BF">
        <w:rPr>
          <w:rFonts w:ascii="Simplified Arabic" w:hAnsi="Simplified Arabic" w:cs="Simplified Arabic" w:hint="cs"/>
          <w:b/>
          <w:bCs/>
          <w:sz w:val="32"/>
          <w:szCs w:val="32"/>
          <w:rtl/>
          <w:lang w:bidi="ar-IQ"/>
        </w:rPr>
        <w:t xml:space="preserve"> الدكتور مجيد ملوك السامرائي... </w:t>
      </w:r>
      <w:r w:rsidR="001855A4" w:rsidRPr="00F078BF">
        <w:rPr>
          <w:rFonts w:ascii="Simplified Arabic" w:hAnsi="Simplified Arabic" w:cs="Simplified Arabic" w:hint="cs"/>
          <w:b/>
          <w:bCs/>
          <w:sz w:val="32"/>
          <w:szCs w:val="32"/>
          <w:rtl/>
          <w:lang w:bidi="ar-IQ"/>
        </w:rPr>
        <w:t>* ق</w:t>
      </w:r>
      <w:r w:rsidR="001E3B22" w:rsidRPr="00F078BF">
        <w:rPr>
          <w:rFonts w:ascii="Simplified Arabic" w:hAnsi="Simplified Arabic" w:cs="Simplified Arabic" w:hint="cs"/>
          <w:b/>
          <w:bCs/>
          <w:sz w:val="32"/>
          <w:szCs w:val="32"/>
          <w:rtl/>
          <w:lang w:bidi="ar-IQ"/>
        </w:rPr>
        <w:t>ـ</w:t>
      </w:r>
      <w:r w:rsidR="001855A4" w:rsidRPr="00F078BF">
        <w:rPr>
          <w:rFonts w:ascii="Simplified Arabic" w:hAnsi="Simplified Arabic" w:cs="Simplified Arabic" w:hint="cs"/>
          <w:b/>
          <w:bCs/>
          <w:sz w:val="32"/>
          <w:szCs w:val="32"/>
          <w:rtl/>
          <w:lang w:bidi="ar-IQ"/>
        </w:rPr>
        <w:t>ــيدوم* الجغرافيا في بلاد الرافدين والخصيب ... يا من كلمناه من المحيط</w:t>
      </w:r>
      <w:r w:rsidR="00011F58" w:rsidRPr="00F078BF">
        <w:rPr>
          <w:rFonts w:ascii="Simplified Arabic" w:hAnsi="Simplified Arabic" w:cs="Simplified Arabic" w:hint="cs"/>
          <w:b/>
          <w:bCs/>
          <w:sz w:val="32"/>
          <w:szCs w:val="32"/>
          <w:rtl/>
          <w:lang w:bidi="ar-IQ"/>
        </w:rPr>
        <w:t xml:space="preserve"> </w:t>
      </w:r>
      <w:r w:rsidR="001855A4" w:rsidRPr="00F078BF">
        <w:rPr>
          <w:rFonts w:ascii="Simplified Arabic" w:hAnsi="Simplified Arabic" w:cs="Simplified Arabic" w:hint="cs"/>
          <w:b/>
          <w:bCs/>
          <w:sz w:val="32"/>
          <w:szCs w:val="32"/>
          <w:rtl/>
          <w:lang w:bidi="ar-IQ"/>
        </w:rPr>
        <w:t>فرحب بنا بالكلام والترحيب.</w:t>
      </w:r>
      <w:r w:rsidR="00011F58" w:rsidRPr="00F078BF">
        <w:rPr>
          <w:rFonts w:ascii="Simplified Arabic" w:hAnsi="Simplified Arabic" w:cs="Simplified Arabic" w:hint="cs"/>
          <w:b/>
          <w:bCs/>
          <w:sz w:val="32"/>
          <w:szCs w:val="32"/>
          <w:rtl/>
          <w:lang w:bidi="ar-IQ"/>
        </w:rPr>
        <w:t>...</w:t>
      </w:r>
      <w:r w:rsidR="001E3B22" w:rsidRPr="00F078BF">
        <w:rPr>
          <w:rFonts w:ascii="Simplified Arabic" w:hAnsi="Simplified Arabic" w:cs="Simplified Arabic" w:hint="cs"/>
          <w:b/>
          <w:bCs/>
          <w:sz w:val="32"/>
          <w:szCs w:val="32"/>
          <w:rtl/>
          <w:lang w:bidi="ar-IQ"/>
        </w:rPr>
        <w:t xml:space="preserve"> </w:t>
      </w:r>
      <w:r w:rsidR="00011F58" w:rsidRPr="00F078BF">
        <w:rPr>
          <w:rFonts w:ascii="Simplified Arabic" w:hAnsi="Simplified Arabic" w:cs="Simplified Arabic" w:hint="cs"/>
          <w:b/>
          <w:bCs/>
          <w:sz w:val="32"/>
          <w:szCs w:val="32"/>
          <w:rtl/>
          <w:lang w:bidi="ar-IQ"/>
        </w:rPr>
        <w:t>نعم</w:t>
      </w:r>
      <w:r w:rsidR="001E3B22" w:rsidRPr="00F078BF">
        <w:rPr>
          <w:rFonts w:ascii="Simplified Arabic" w:hAnsi="Simplified Arabic" w:cs="Simplified Arabic" w:hint="cs"/>
          <w:b/>
          <w:bCs/>
          <w:sz w:val="32"/>
          <w:szCs w:val="32"/>
          <w:rtl/>
          <w:lang w:bidi="ar-IQ"/>
        </w:rPr>
        <w:t xml:space="preserve"> </w:t>
      </w:r>
      <w:r w:rsidR="00011F58" w:rsidRPr="00F078BF">
        <w:rPr>
          <w:rFonts w:ascii="Simplified Arabic" w:hAnsi="Simplified Arabic" w:cs="Simplified Arabic" w:hint="cs"/>
          <w:b/>
          <w:bCs/>
          <w:sz w:val="32"/>
          <w:szCs w:val="32"/>
          <w:rtl/>
          <w:lang w:bidi="ar-IQ"/>
        </w:rPr>
        <w:t>هو ق</w:t>
      </w:r>
      <w:r w:rsidR="001E3B22" w:rsidRPr="00F078BF">
        <w:rPr>
          <w:rFonts w:ascii="Simplified Arabic" w:hAnsi="Simplified Arabic" w:cs="Simplified Arabic" w:hint="cs"/>
          <w:b/>
          <w:bCs/>
          <w:sz w:val="32"/>
          <w:szCs w:val="32"/>
          <w:rtl/>
          <w:lang w:bidi="ar-IQ"/>
        </w:rPr>
        <w:t>ــــ</w:t>
      </w:r>
      <w:r w:rsidR="00011F58" w:rsidRPr="00F078BF">
        <w:rPr>
          <w:rFonts w:ascii="Simplified Arabic" w:hAnsi="Simplified Arabic" w:cs="Simplified Arabic" w:hint="cs"/>
          <w:b/>
          <w:bCs/>
          <w:sz w:val="32"/>
          <w:szCs w:val="32"/>
          <w:rtl/>
          <w:lang w:bidi="ar-IQ"/>
        </w:rPr>
        <w:t>يدوم لوزنه</w:t>
      </w:r>
      <w:r w:rsidR="001E3B22" w:rsidRPr="00F078BF">
        <w:rPr>
          <w:rFonts w:ascii="Simplified Arabic" w:hAnsi="Simplified Arabic" w:cs="Simplified Arabic" w:hint="cs"/>
          <w:b/>
          <w:bCs/>
          <w:sz w:val="32"/>
          <w:szCs w:val="32"/>
          <w:rtl/>
          <w:lang w:bidi="ar-IQ"/>
        </w:rPr>
        <w:t xml:space="preserve"> العلمي الذي يتقدم به أهل</w:t>
      </w:r>
      <w:r w:rsidR="00F078BF" w:rsidRPr="00F078BF">
        <w:rPr>
          <w:rFonts w:ascii="Simplified Arabic" w:hAnsi="Simplified Arabic" w:cs="Simplified Arabic" w:hint="cs"/>
          <w:b/>
          <w:bCs/>
          <w:sz w:val="32"/>
          <w:szCs w:val="32"/>
          <w:rtl/>
          <w:lang w:bidi="ar-IQ"/>
        </w:rPr>
        <w:t xml:space="preserve"> </w:t>
      </w:r>
      <w:r w:rsidR="001E3B22" w:rsidRPr="00F078BF">
        <w:rPr>
          <w:rFonts w:ascii="Simplified Arabic" w:hAnsi="Simplified Arabic" w:cs="Simplified Arabic" w:hint="cs"/>
          <w:b/>
          <w:bCs/>
          <w:sz w:val="32"/>
          <w:szCs w:val="32"/>
          <w:rtl/>
          <w:lang w:bidi="ar-IQ"/>
        </w:rPr>
        <w:t xml:space="preserve">العلم، كما يتصف بالشخصية </w:t>
      </w:r>
      <w:proofErr w:type="spellStart"/>
      <w:r w:rsidR="001E3B22" w:rsidRPr="00F078BF">
        <w:rPr>
          <w:rFonts w:ascii="Simplified Arabic" w:hAnsi="Simplified Arabic" w:cs="Simplified Arabic" w:hint="cs"/>
          <w:b/>
          <w:bCs/>
          <w:sz w:val="32"/>
          <w:szCs w:val="32"/>
          <w:rtl/>
          <w:lang w:bidi="ar-IQ"/>
        </w:rPr>
        <w:t>الكارزماتية</w:t>
      </w:r>
      <w:proofErr w:type="spellEnd"/>
      <w:r w:rsidR="001E3B22" w:rsidRPr="00F078BF">
        <w:rPr>
          <w:rFonts w:ascii="Simplified Arabic" w:hAnsi="Simplified Arabic" w:cs="Simplified Arabic" w:hint="cs"/>
          <w:b/>
          <w:bCs/>
          <w:sz w:val="32"/>
          <w:szCs w:val="32"/>
          <w:rtl/>
          <w:lang w:bidi="ar-IQ"/>
        </w:rPr>
        <w:t xml:space="preserve"> والعلمية، ويتمتع بثقافة موسوعية ....</w:t>
      </w:r>
      <w:r w:rsidR="00F078BF" w:rsidRPr="00F078BF">
        <w:rPr>
          <w:rFonts w:ascii="Simplified Arabic" w:hAnsi="Simplified Arabic" w:cs="Simplified Arabic" w:hint="cs"/>
          <w:b/>
          <w:bCs/>
          <w:sz w:val="32"/>
          <w:szCs w:val="32"/>
          <w:rtl/>
          <w:lang w:bidi="ar-IQ"/>
        </w:rPr>
        <w:t xml:space="preserve"> </w:t>
      </w:r>
      <w:r w:rsidR="001E3B22" w:rsidRPr="00F078BF">
        <w:rPr>
          <w:rFonts w:ascii="Simplified Arabic" w:hAnsi="Simplified Arabic" w:cs="Simplified Arabic" w:hint="cs"/>
          <w:b/>
          <w:bCs/>
          <w:sz w:val="32"/>
          <w:szCs w:val="32"/>
          <w:rtl/>
          <w:lang w:bidi="ar-IQ"/>
        </w:rPr>
        <w:t>بوركت يا دكتور مجيد.</w:t>
      </w:r>
      <w:r w:rsidR="00BA2D00" w:rsidRPr="00F078BF">
        <w:rPr>
          <w:rFonts w:ascii="Simplified Arabic" w:hAnsi="Simplified Arabic" w:cs="Simplified Arabic" w:hint="cs"/>
          <w:b/>
          <w:bCs/>
          <w:sz w:val="32"/>
          <w:szCs w:val="32"/>
          <w:rtl/>
          <w:lang w:bidi="ar-IQ"/>
        </w:rPr>
        <w:t>..)</w:t>
      </w:r>
    </w:p>
    <w:p w:rsidR="004F2B03" w:rsidRDefault="004F2B03"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r w:rsidRPr="00F078BF">
        <w:rPr>
          <w:rFonts w:ascii="Simplified Arabic" w:hAnsi="Simplified Arabic" w:cs="Simplified Arabic" w:hint="cs"/>
          <w:b/>
          <w:b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w:t>
      </w: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7B28B6" w:rsidRPr="00F078BF" w:rsidRDefault="007B28B6" w:rsidP="00150B5C">
      <w:pPr>
        <w:shd w:val="clear" w:color="auto" w:fill="FFFFFF" w:themeFill="background1"/>
        <w:tabs>
          <w:tab w:val="left" w:pos="-1"/>
          <w:tab w:val="left" w:pos="7652"/>
          <w:tab w:val="left" w:pos="8533"/>
        </w:tabs>
        <w:ind w:left="-225"/>
        <w:rPr>
          <w:rFonts w:ascii="Simplified Arabic" w:hAnsi="Simplified Arabic" w:cs="Simplified Arabic"/>
          <w:b/>
          <w:bCs/>
          <w:sz w:val="32"/>
          <w:szCs w:val="32"/>
          <w:rtl/>
          <w:lang w:bidi="ar-IQ"/>
        </w:rPr>
      </w:pPr>
    </w:p>
    <w:p w:rsidR="004F2B03" w:rsidRPr="007E0765" w:rsidRDefault="004F2B03" w:rsidP="007B28B6">
      <w:pPr>
        <w:shd w:val="clear" w:color="auto" w:fill="0070C0"/>
        <w:tabs>
          <w:tab w:val="left" w:pos="-1"/>
          <w:tab w:val="left" w:pos="7652"/>
          <w:tab w:val="left" w:pos="8533"/>
        </w:tabs>
        <w:spacing w:before="240" w:after="240"/>
        <w:ind w:left="-225"/>
        <w:jc w:val="center"/>
        <w:rPr>
          <w:rFonts w:ascii="Simplified Arabic" w:hAnsi="Simplified Arabic" w:cs="Simplified Arabic"/>
          <w:b/>
          <w:bCs/>
          <w:color w:val="FFFFFF" w:themeColor="background1"/>
          <w:sz w:val="44"/>
          <w:szCs w:val="44"/>
          <w:rtl/>
          <w:lang w:bidi="ar-IQ"/>
        </w:rPr>
      </w:pPr>
      <w:r w:rsidRPr="007E0765">
        <w:rPr>
          <w:rFonts w:ascii="Simplified Arabic" w:hAnsi="Simplified Arabic" w:cs="Simplified Arabic" w:hint="cs"/>
          <w:b/>
          <w:bCs/>
          <w:color w:val="FFFFFF" w:themeColor="background1"/>
          <w:sz w:val="44"/>
          <w:szCs w:val="44"/>
          <w:rtl/>
          <w:lang w:bidi="ar-IQ"/>
        </w:rPr>
        <w:lastRenderedPageBreak/>
        <w:t xml:space="preserve">(#) </w:t>
      </w:r>
      <w:r w:rsidRPr="007E0765">
        <w:rPr>
          <w:rFonts w:ascii="Tahoma" w:hAnsi="Tahoma" w:cs="Tahoma"/>
          <w:b/>
          <w:bCs/>
          <w:color w:val="FFFFFF" w:themeColor="background1"/>
          <w:sz w:val="44"/>
          <w:szCs w:val="44"/>
          <w:rtl/>
          <w:lang w:bidi="ar-IQ"/>
        </w:rPr>
        <w:t>كـــتب عـنه ( الدكتور منـير فارس الدراجي)  في مقدمة</w:t>
      </w:r>
      <w:r w:rsidRPr="007E0765">
        <w:rPr>
          <w:rFonts w:ascii="Simplified Arabic" w:hAnsi="Simplified Arabic" w:cs="Simplified Arabic"/>
          <w:b/>
          <w:bCs/>
          <w:color w:val="FFFFFF" w:themeColor="background1"/>
          <w:sz w:val="44"/>
          <w:szCs w:val="44"/>
          <w:rtl/>
          <w:lang w:bidi="ar-IQ"/>
        </w:rPr>
        <w:t xml:space="preserve"> </w:t>
      </w:r>
      <w:r w:rsidRPr="007E0765">
        <w:rPr>
          <w:rFonts w:ascii="Simplified Arabic" w:hAnsi="Simplified Arabic" w:cs="Simplified Arabic" w:hint="cs"/>
          <w:b/>
          <w:bCs/>
          <w:color w:val="FFFFFF" w:themeColor="background1"/>
          <w:sz w:val="44"/>
          <w:szCs w:val="44"/>
          <w:rtl/>
          <w:lang w:bidi="ar-IQ"/>
        </w:rPr>
        <w:t>كتابه الموسوم:</w:t>
      </w:r>
    </w:p>
    <w:p w:rsidR="007B28B6" w:rsidRPr="00C14A96" w:rsidRDefault="004F2B03" w:rsidP="007B28B6">
      <w:pPr>
        <w:tabs>
          <w:tab w:val="left" w:pos="-1"/>
          <w:tab w:val="left" w:pos="7652"/>
          <w:tab w:val="left" w:pos="8533"/>
        </w:tabs>
        <w:ind w:left="-225"/>
        <w:jc w:val="center"/>
        <w:rPr>
          <w:rFonts w:ascii="Simplified Arabic" w:hAnsi="Simplified Arabic" w:cs="Simplified Arabic"/>
          <w:b/>
          <w:bCs/>
          <w:sz w:val="28"/>
          <w:szCs w:val="28"/>
          <w:rtl/>
          <w:lang w:bidi="ar-IQ"/>
        </w:rPr>
      </w:pPr>
      <w:r w:rsidRPr="00C14A96">
        <w:rPr>
          <w:rFonts w:ascii="Simplified Arabic" w:hAnsi="Simplified Arabic" w:cs="Simplified Arabic" w:hint="cs"/>
          <w:b/>
          <w:bCs/>
          <w:sz w:val="28"/>
          <w:szCs w:val="28"/>
          <w:rtl/>
          <w:lang w:bidi="ar-IQ"/>
        </w:rPr>
        <w:t xml:space="preserve">( </w:t>
      </w:r>
      <w:r w:rsidRPr="00C14A96">
        <w:rPr>
          <w:rFonts w:ascii="Tahoma" w:hAnsi="Tahoma" w:cs="Tahoma"/>
          <w:b/>
          <w:bCs/>
          <w:color w:val="002060"/>
          <w:sz w:val="28"/>
          <w:szCs w:val="28"/>
          <w:rtl/>
          <w:lang w:bidi="ar-IQ"/>
        </w:rPr>
        <w:t>الجــغرافــي مجيد ملوك السامرائي/ مساهماته الفكرية التطبيقية لتطوير الاسس النظرية للجغرافية</w:t>
      </w:r>
      <w:r w:rsidRPr="00C14A96">
        <w:rPr>
          <w:rFonts w:ascii="Simplified Arabic" w:hAnsi="Simplified Arabic" w:cs="Simplified Arabic" w:hint="cs"/>
          <w:b/>
          <w:bCs/>
          <w:color w:val="002060"/>
          <w:sz w:val="28"/>
          <w:szCs w:val="28"/>
          <w:rtl/>
          <w:lang w:bidi="ar-IQ"/>
        </w:rPr>
        <w:t xml:space="preserve"> </w:t>
      </w:r>
      <w:r w:rsidRPr="00C14A96">
        <w:rPr>
          <w:rFonts w:ascii="Simplified Arabic" w:hAnsi="Simplified Arabic" w:cs="Simplified Arabic" w:hint="cs"/>
          <w:b/>
          <w:bCs/>
          <w:sz w:val="28"/>
          <w:szCs w:val="28"/>
          <w:rtl/>
          <w:lang w:bidi="ar-IQ"/>
        </w:rPr>
        <w:t>)،</w:t>
      </w:r>
    </w:p>
    <w:p w:rsidR="00E46D62" w:rsidRPr="00C14A96" w:rsidRDefault="004F2B03" w:rsidP="007B28B6">
      <w:pPr>
        <w:tabs>
          <w:tab w:val="left" w:pos="-1"/>
          <w:tab w:val="left" w:pos="7652"/>
          <w:tab w:val="left" w:pos="8533"/>
        </w:tabs>
        <w:ind w:left="-225"/>
        <w:jc w:val="center"/>
        <w:rPr>
          <w:rFonts w:ascii="Simplified Arabic" w:hAnsi="Simplified Arabic" w:cs="Simplified Arabic"/>
          <w:b/>
          <w:bCs/>
          <w:sz w:val="28"/>
          <w:szCs w:val="28"/>
          <w:u w:val="single"/>
          <w:rtl/>
        </w:rPr>
      </w:pPr>
      <w:r w:rsidRPr="00C14A96">
        <w:rPr>
          <w:rFonts w:ascii="Simplified Arabic" w:hAnsi="Simplified Arabic" w:cs="Simplified Arabic" w:hint="cs"/>
          <w:b/>
          <w:bCs/>
          <w:sz w:val="28"/>
          <w:szCs w:val="28"/>
          <w:rtl/>
          <w:lang w:bidi="ar-IQ"/>
        </w:rPr>
        <w:t>الطبعة</w:t>
      </w:r>
      <w:r w:rsidRPr="00C14A96">
        <w:rPr>
          <w:rFonts w:ascii="Simplified Arabic" w:hAnsi="Simplified Arabic" w:cs="Simplified Arabic"/>
          <w:b/>
          <w:bCs/>
          <w:sz w:val="28"/>
          <w:szCs w:val="28"/>
          <w:rtl/>
          <w:lang w:bidi="ar-IQ"/>
        </w:rPr>
        <w:t xml:space="preserve"> </w:t>
      </w:r>
      <w:r w:rsidRPr="00C14A96">
        <w:rPr>
          <w:rFonts w:ascii="Simplified Arabic" w:hAnsi="Simplified Arabic" w:cs="Simplified Arabic" w:hint="cs"/>
          <w:b/>
          <w:bCs/>
          <w:sz w:val="28"/>
          <w:szCs w:val="28"/>
          <w:rtl/>
          <w:lang w:bidi="ar-IQ"/>
        </w:rPr>
        <w:t xml:space="preserve">الأولى، </w:t>
      </w:r>
      <w:r w:rsidR="00E46D62" w:rsidRPr="00C14A96">
        <w:rPr>
          <w:rFonts w:ascii="Simplified Arabic" w:hAnsi="Simplified Arabic" w:cs="Simplified Arabic"/>
          <w:b/>
          <w:bCs/>
          <w:sz w:val="28"/>
          <w:szCs w:val="28"/>
          <w:rtl/>
          <w:lang w:bidi="ar-IQ"/>
        </w:rPr>
        <w:t>نسخة محفوظة،</w:t>
      </w:r>
      <w:r w:rsidR="00E46D62" w:rsidRPr="00C14A96">
        <w:rPr>
          <w:rFonts w:ascii="Simplified Arabic" w:hAnsi="Simplified Arabic" w:cs="Simplified Arabic" w:hint="cs"/>
          <w:b/>
          <w:bCs/>
          <w:sz w:val="28"/>
          <w:szCs w:val="28"/>
          <w:rtl/>
          <w:lang w:bidi="ar-IQ"/>
        </w:rPr>
        <w:t xml:space="preserve"> 12 نوفمبر، 202</w:t>
      </w:r>
      <w:r w:rsidR="00E46D62" w:rsidRPr="00C14A96">
        <w:rPr>
          <w:rFonts w:ascii="Simplified Arabic" w:hAnsi="Simplified Arabic" w:cs="Simplified Arabic"/>
          <w:b/>
          <w:bCs/>
          <w:sz w:val="28"/>
          <w:szCs w:val="28"/>
          <w:rtl/>
          <w:lang w:bidi="ar-IQ"/>
        </w:rPr>
        <w:t xml:space="preserve">0، على موقـــع/ </w:t>
      </w:r>
      <w:r w:rsidR="00E46D62" w:rsidRPr="00C14A96">
        <w:rPr>
          <w:rFonts w:ascii="Simplified Arabic" w:hAnsi="Simplified Arabic" w:cs="Simplified Arabic" w:hint="cs"/>
          <w:b/>
          <w:bCs/>
          <w:sz w:val="28"/>
          <w:szCs w:val="28"/>
          <w:rtl/>
          <w:lang w:bidi="ar-IQ"/>
        </w:rPr>
        <w:t xml:space="preserve">كوكب </w:t>
      </w:r>
      <w:proofErr w:type="spellStart"/>
      <w:r w:rsidR="00E46D62" w:rsidRPr="00C14A96">
        <w:rPr>
          <w:rFonts w:ascii="Simplified Arabic" w:hAnsi="Simplified Arabic" w:cs="Simplified Arabic" w:hint="cs"/>
          <w:b/>
          <w:bCs/>
          <w:sz w:val="28"/>
          <w:szCs w:val="28"/>
          <w:rtl/>
          <w:lang w:bidi="ar-IQ"/>
        </w:rPr>
        <w:t>المنى</w:t>
      </w:r>
      <w:proofErr w:type="spellEnd"/>
      <w:r w:rsidR="00E46D62" w:rsidRPr="00C14A96">
        <w:rPr>
          <w:rFonts w:ascii="Simplified Arabic" w:hAnsi="Simplified Arabic" w:cs="Simplified Arabic" w:hint="cs"/>
          <w:b/>
          <w:bCs/>
          <w:sz w:val="28"/>
          <w:szCs w:val="28"/>
          <w:rtl/>
          <w:lang w:bidi="ar-IQ"/>
        </w:rPr>
        <w:t xml:space="preserve"> للنشر </w:t>
      </w:r>
      <w:r w:rsidR="00E46D62" w:rsidRPr="00C14A96">
        <w:rPr>
          <w:rFonts w:ascii="Simplified Arabic" w:hAnsi="Simplified Arabic" w:cs="Simplified Arabic"/>
          <w:b/>
          <w:bCs/>
          <w:sz w:val="28"/>
          <w:szCs w:val="28"/>
          <w:u w:val="single"/>
        </w:rPr>
        <w:t>(</w:t>
      </w:r>
      <w:hyperlink r:id="rId293" w:history="1">
        <w:r w:rsidR="00E46D62" w:rsidRPr="00C14A96">
          <w:rPr>
            <w:rFonts w:ascii="Simplified Arabic" w:hAnsi="Simplified Arabic" w:cs="Simplified Arabic"/>
            <w:b/>
            <w:bCs/>
            <w:sz w:val="28"/>
            <w:szCs w:val="28"/>
            <w:u w:val="single"/>
          </w:rPr>
          <w:t>https://www.merefa2000.com</w:t>
        </w:r>
      </w:hyperlink>
      <w:r w:rsidR="00E46D62" w:rsidRPr="00C14A96">
        <w:rPr>
          <w:rFonts w:ascii="Simplified Arabic" w:hAnsi="Simplified Arabic" w:cs="Simplified Arabic"/>
          <w:b/>
          <w:bCs/>
          <w:sz w:val="28"/>
          <w:szCs w:val="28"/>
          <w:u w:val="single"/>
        </w:rPr>
        <w:t>)</w:t>
      </w:r>
      <w:r w:rsidR="00E46D62" w:rsidRPr="00C14A96">
        <w:rPr>
          <w:rFonts w:ascii="Simplified Arabic" w:hAnsi="Simplified Arabic" w:cs="Simplified Arabic" w:hint="cs"/>
          <w:b/>
          <w:bCs/>
          <w:sz w:val="28"/>
          <w:szCs w:val="28"/>
          <w:u w:val="single"/>
          <w:rtl/>
        </w:rPr>
        <w:t>.</w:t>
      </w:r>
    </w:p>
    <w:p w:rsidR="004F2B03" w:rsidRPr="00365048" w:rsidRDefault="004F2B03" w:rsidP="007B28B6">
      <w:pPr>
        <w:shd w:val="clear" w:color="auto" w:fill="FFFFFF" w:themeFill="background1"/>
        <w:tabs>
          <w:tab w:val="left" w:pos="-199"/>
          <w:tab w:val="left" w:pos="-101"/>
          <w:tab w:val="left" w:pos="8533"/>
        </w:tabs>
        <w:ind w:left="-225"/>
        <w:jc w:val="center"/>
        <w:rPr>
          <w:rFonts w:ascii="Simplified Arabic" w:hAnsi="Simplified Arabic" w:cs="Simplified Arabic"/>
          <w:b/>
          <w:bCs/>
          <w:sz w:val="28"/>
          <w:szCs w:val="28"/>
          <w:rtl/>
          <w:lang w:bidi="ar-IQ"/>
        </w:rPr>
      </w:pPr>
      <w:r>
        <w:rPr>
          <w:rFonts w:ascii="Simplified Arabic" w:hAnsi="Simplified Arabic" w:cs="Simplified Arabic"/>
          <w:b/>
          <w:bCs/>
          <w:noProof/>
          <w:sz w:val="28"/>
          <w:szCs w:val="28"/>
          <w:lang w:eastAsia="en-US"/>
        </w:rPr>
        <w:drawing>
          <wp:inline distT="0" distB="0" distL="0" distR="0" wp14:anchorId="142EE071" wp14:editId="6565109D">
            <wp:extent cx="1362075" cy="1797654"/>
            <wp:effectExtent l="76200" t="38100" r="66675" b="8890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4">
                      <a:extLst>
                        <a:ext uri="{BEBA8EAE-BF5A-486C-A8C5-ECC9F3942E4B}">
                          <a14:imgProps xmlns:a14="http://schemas.microsoft.com/office/drawing/2010/main">
                            <a14:imgLayer r:embed="rId29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62566" cy="1798302"/>
                    </a:xfrm>
                    <a:prstGeom prst="rect">
                      <a:avLst/>
                    </a:prstGeom>
                    <a:ln w="38100" cap="sq">
                      <a:noFill/>
                      <a:prstDash val="solid"/>
                      <a:miter lim="800000"/>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4F2B03" w:rsidRPr="00C14A96" w:rsidRDefault="004F2B03" w:rsidP="007B28B6">
      <w:pPr>
        <w:shd w:val="clear" w:color="auto" w:fill="FFFF00"/>
        <w:tabs>
          <w:tab w:val="left" w:pos="-1"/>
          <w:tab w:val="left" w:pos="7652"/>
          <w:tab w:val="left" w:pos="8533"/>
        </w:tabs>
        <w:ind w:left="-225"/>
        <w:jc w:val="center"/>
        <w:rPr>
          <w:rFonts w:ascii="Simplified Arabic" w:hAnsi="Simplified Arabic" w:cs="Simplified Arabic"/>
          <w:b/>
          <w:bCs/>
          <w:sz w:val="44"/>
          <w:szCs w:val="44"/>
          <w:rtl/>
          <w:lang w:bidi="ar-IQ"/>
        </w:rPr>
      </w:pPr>
      <w:r w:rsidRPr="00C14A96">
        <w:rPr>
          <w:rFonts w:ascii="Simplified Arabic" w:hAnsi="Simplified Arabic" w:cs="Simplified Arabic" w:hint="cs"/>
          <w:b/>
          <w:bCs/>
          <w:sz w:val="44"/>
          <w:szCs w:val="44"/>
          <w:rtl/>
          <w:lang w:bidi="ar-IQ"/>
        </w:rPr>
        <w:t>ما  يلـــــــــــــــــــــــــــــــــــــــي:</w:t>
      </w:r>
    </w:p>
    <w:p w:rsidR="007B28B6" w:rsidRDefault="004F2B03" w:rsidP="00C14A96">
      <w:pPr>
        <w:shd w:val="clear" w:color="auto" w:fill="FBD4B4" w:themeFill="accent6" w:themeFillTint="66"/>
        <w:tabs>
          <w:tab w:val="left" w:pos="-1"/>
          <w:tab w:val="left" w:pos="7652"/>
          <w:tab w:val="left" w:pos="8533"/>
        </w:tabs>
        <w:spacing w:line="276" w:lineRule="auto"/>
        <w:ind w:left="-225"/>
        <w:jc w:val="center"/>
        <w:rPr>
          <w:b/>
          <w:bCs/>
          <w:sz w:val="36"/>
          <w:szCs w:val="36"/>
          <w:rtl/>
          <w:lang w:bidi="ar-IQ"/>
        </w:rPr>
      </w:pPr>
      <w:r w:rsidRPr="00C14A96">
        <w:rPr>
          <w:b/>
          <w:bCs/>
          <w:sz w:val="36"/>
          <w:szCs w:val="36"/>
          <w:rtl/>
          <w:lang w:bidi="ar-IQ"/>
        </w:rPr>
        <w:t>مجيد ملوك السامرائي واحد من أساتذة الجغرافية</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center"/>
        <w:rPr>
          <w:b/>
          <w:bCs/>
          <w:sz w:val="36"/>
          <w:szCs w:val="36"/>
          <w:rtl/>
          <w:lang w:bidi="ar-IQ"/>
        </w:rPr>
      </w:pPr>
    </w:p>
    <w:p w:rsidR="007B28B6" w:rsidRPr="00C14A9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الذي يمتاز بالمكانة العلمية بشكل عام والجغرافية بشكل خاص،</w:t>
      </w: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وله توجهات علمية جغرافية معاصرة متماشية مع التطورات العلمية والتطبيقية الحديثة،</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فضلا عن إصداره العديد من المؤلفات الجغرافية</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ونشره لمجموعة كبيرة من الابحاث والدراسات العلمية الجغرافية في العديد من المجلات العلمية المحكمة داخل وخارج البلد،</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كما له الدور الكبير في تقييم الكثير من الدراسات العلمية الجغرافية من </w:t>
      </w:r>
      <w:proofErr w:type="spellStart"/>
      <w:r w:rsidRPr="00C14A96">
        <w:rPr>
          <w:b/>
          <w:bCs/>
          <w:sz w:val="36"/>
          <w:szCs w:val="36"/>
          <w:rtl/>
          <w:lang w:bidi="ar-IQ"/>
        </w:rPr>
        <w:t>أطاريح</w:t>
      </w:r>
      <w:proofErr w:type="spellEnd"/>
      <w:r w:rsidRPr="00C14A96">
        <w:rPr>
          <w:b/>
          <w:bCs/>
          <w:sz w:val="36"/>
          <w:szCs w:val="36"/>
          <w:rtl/>
          <w:lang w:bidi="ar-IQ"/>
        </w:rPr>
        <w:t xml:space="preserve"> ورسائل علمية </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lastRenderedPageBreak/>
        <w:t>ودخوله في لجان علمية متخصصة.</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وتحتل هذه الشخصية مكانة ممتازة في الاوساط العلمية والفكرية محليا وعربيا وعالميا،</w:t>
      </w:r>
    </w:p>
    <w:p w:rsidR="00C14A96" w:rsidRPr="00C14A96" w:rsidRDefault="00C14A9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4F2B03" w:rsidRPr="00C14A9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وعـــــــــــدة افكاره وطروحاته الجغرافية العلمية من التوجهات العلمية التي تتوافق مع التطورات المتلاحقة للعلوم كافة حول العالم في ظل الثورة المعلوماتية-التكنولوجية. </w:t>
      </w:r>
    </w:p>
    <w:p w:rsidR="007B28B6" w:rsidRPr="00C14A96" w:rsidRDefault="000628E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w:t>
      </w:r>
    </w:p>
    <w:p w:rsidR="007B28B6" w:rsidRDefault="004F2B03" w:rsidP="00C14A96">
      <w:pPr>
        <w:shd w:val="clear" w:color="auto" w:fill="FBD4B4" w:themeFill="accent6" w:themeFillTint="66"/>
        <w:tabs>
          <w:tab w:val="left" w:pos="-1"/>
          <w:tab w:val="left" w:pos="7652"/>
          <w:tab w:val="left" w:pos="8533"/>
        </w:tabs>
        <w:spacing w:line="276" w:lineRule="auto"/>
        <w:ind w:left="-225"/>
        <w:jc w:val="center"/>
        <w:rPr>
          <w:b/>
          <w:bCs/>
          <w:sz w:val="36"/>
          <w:szCs w:val="36"/>
          <w:u w:val="single"/>
          <w:rtl/>
          <w:lang w:bidi="ar-IQ"/>
        </w:rPr>
      </w:pPr>
      <w:r w:rsidRPr="00C14A96">
        <w:rPr>
          <w:b/>
          <w:bCs/>
          <w:sz w:val="36"/>
          <w:szCs w:val="36"/>
          <w:rtl/>
          <w:lang w:bidi="ar-IQ"/>
        </w:rPr>
        <w:t>رك</w:t>
      </w:r>
      <w:r w:rsidR="008B3518" w:rsidRPr="00C14A96">
        <w:rPr>
          <w:b/>
          <w:bCs/>
          <w:sz w:val="36"/>
          <w:szCs w:val="36"/>
          <w:rtl/>
          <w:lang w:bidi="ar-IQ"/>
        </w:rPr>
        <w:t>ـــ</w:t>
      </w:r>
      <w:r w:rsidR="008B3518" w:rsidRPr="00C14A96">
        <w:rPr>
          <w:b/>
          <w:bCs/>
          <w:sz w:val="36"/>
          <w:szCs w:val="36"/>
          <w:u w:val="single"/>
          <w:rtl/>
          <w:lang w:bidi="ar-IQ"/>
        </w:rPr>
        <w:t>ــ</w:t>
      </w:r>
      <w:r w:rsidRPr="00C14A96">
        <w:rPr>
          <w:b/>
          <w:bCs/>
          <w:sz w:val="36"/>
          <w:szCs w:val="36"/>
          <w:u w:val="single"/>
          <w:rtl/>
          <w:lang w:bidi="ar-IQ"/>
        </w:rPr>
        <w:t>زت هـذه الدراسة على</w:t>
      </w:r>
    </w:p>
    <w:p w:rsidR="00A3029F" w:rsidRPr="00C14A96" w:rsidRDefault="00A3029F" w:rsidP="00C14A96">
      <w:pPr>
        <w:shd w:val="clear" w:color="auto" w:fill="FBD4B4" w:themeFill="accent6" w:themeFillTint="66"/>
        <w:tabs>
          <w:tab w:val="left" w:pos="-1"/>
          <w:tab w:val="left" w:pos="7652"/>
          <w:tab w:val="left" w:pos="8533"/>
        </w:tabs>
        <w:spacing w:line="276" w:lineRule="auto"/>
        <w:ind w:left="-225"/>
        <w:jc w:val="center"/>
        <w:rPr>
          <w:b/>
          <w:bCs/>
          <w:sz w:val="36"/>
          <w:szCs w:val="36"/>
          <w:u w:val="single"/>
          <w:rtl/>
          <w:lang w:bidi="ar-IQ"/>
        </w:rPr>
      </w:pP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ابـراز الافــكار الجغرافية للشخصية ونتاجاته العلمية الفكرية والتطبيقية الاكثر حداثة واهمية،</w:t>
      </w:r>
    </w:p>
    <w:p w:rsidR="00A3029F" w:rsidRPr="00C14A96" w:rsidRDefault="00A3029F"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Pr="00C14A9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وقسمت الى عـدة فصول</w:t>
      </w:r>
    </w:p>
    <w:p w:rsidR="007B28B6" w:rsidRDefault="004F2B03"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اختص كل فصل </w:t>
      </w:r>
      <w:proofErr w:type="spellStart"/>
      <w:r w:rsidRPr="00C14A96">
        <w:rPr>
          <w:b/>
          <w:bCs/>
          <w:sz w:val="36"/>
          <w:szCs w:val="36"/>
          <w:rtl/>
          <w:lang w:bidi="ar-IQ"/>
        </w:rPr>
        <w:t>بملحوضية</w:t>
      </w:r>
      <w:proofErr w:type="spellEnd"/>
      <w:r w:rsidRPr="00C14A96">
        <w:rPr>
          <w:b/>
          <w:bCs/>
          <w:sz w:val="36"/>
          <w:szCs w:val="36"/>
          <w:rtl/>
          <w:lang w:bidi="ar-IQ"/>
        </w:rPr>
        <w:t xml:space="preserve"> علمية فكرية للشخصية</w:t>
      </w:r>
      <w:r w:rsidR="000628E6" w:rsidRPr="00C14A96">
        <w:rPr>
          <w:b/>
          <w:bCs/>
          <w:sz w:val="36"/>
          <w:szCs w:val="36"/>
          <w:rtl/>
          <w:lang w:bidi="ar-IQ"/>
        </w:rPr>
        <w:t>،</w:t>
      </w:r>
    </w:p>
    <w:p w:rsidR="00A3029F" w:rsidRPr="00C14A96" w:rsidRDefault="00A3029F"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7B28B6" w:rsidRDefault="000628E6" w:rsidP="00A3029F">
      <w:pPr>
        <w:shd w:val="clear" w:color="auto" w:fill="FBD4B4" w:themeFill="accent6" w:themeFillTint="66"/>
        <w:tabs>
          <w:tab w:val="left" w:pos="-1"/>
          <w:tab w:val="left" w:pos="7652"/>
          <w:tab w:val="left" w:pos="8533"/>
        </w:tabs>
        <w:spacing w:line="276" w:lineRule="auto"/>
        <w:ind w:left="-225"/>
        <w:jc w:val="center"/>
        <w:rPr>
          <w:b/>
          <w:bCs/>
          <w:sz w:val="36"/>
          <w:szCs w:val="36"/>
          <w:u w:val="single"/>
          <w:rtl/>
          <w:lang w:bidi="ar-IQ"/>
        </w:rPr>
      </w:pPr>
      <w:r w:rsidRPr="00A3029F">
        <w:rPr>
          <w:b/>
          <w:bCs/>
          <w:sz w:val="36"/>
          <w:szCs w:val="36"/>
          <w:u w:val="single"/>
          <w:rtl/>
          <w:lang w:bidi="ar-IQ"/>
        </w:rPr>
        <w:t>ل</w:t>
      </w:r>
      <w:r w:rsidR="008B3518" w:rsidRPr="00A3029F">
        <w:rPr>
          <w:b/>
          <w:bCs/>
          <w:sz w:val="36"/>
          <w:szCs w:val="36"/>
          <w:u w:val="single"/>
          <w:rtl/>
          <w:lang w:bidi="ar-IQ"/>
        </w:rPr>
        <w:t>ـــــــــــ</w:t>
      </w:r>
      <w:r w:rsidRPr="00A3029F">
        <w:rPr>
          <w:b/>
          <w:bCs/>
          <w:sz w:val="36"/>
          <w:szCs w:val="36"/>
          <w:u w:val="single"/>
          <w:rtl/>
          <w:lang w:bidi="ar-IQ"/>
        </w:rPr>
        <w:t>قد أظهر البحث في شخصية هـذا الجغرافي</w:t>
      </w:r>
    </w:p>
    <w:p w:rsidR="00A3029F" w:rsidRPr="00A3029F" w:rsidRDefault="00A3029F" w:rsidP="00A3029F">
      <w:pPr>
        <w:shd w:val="clear" w:color="auto" w:fill="FBD4B4" w:themeFill="accent6" w:themeFillTint="66"/>
        <w:tabs>
          <w:tab w:val="left" w:pos="-1"/>
          <w:tab w:val="left" w:pos="7652"/>
          <w:tab w:val="left" w:pos="8533"/>
        </w:tabs>
        <w:spacing w:line="276" w:lineRule="auto"/>
        <w:ind w:left="-225"/>
        <w:jc w:val="center"/>
        <w:rPr>
          <w:b/>
          <w:bCs/>
          <w:sz w:val="36"/>
          <w:szCs w:val="36"/>
          <w:u w:val="single"/>
          <w:rtl/>
          <w:lang w:bidi="ar-IQ"/>
        </w:rPr>
      </w:pPr>
    </w:p>
    <w:p w:rsidR="007B28B6" w:rsidRPr="00C14A96" w:rsidRDefault="000628E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r w:rsidRPr="00C14A96">
        <w:rPr>
          <w:b/>
          <w:bCs/>
          <w:sz w:val="36"/>
          <w:szCs w:val="36"/>
          <w:rtl/>
          <w:lang w:bidi="ar-IQ"/>
        </w:rPr>
        <w:t xml:space="preserve">  تميزه بالعطاء والابداع العلمي؛ لمساهماته العلمية القيمة والحديثة لعلم الجغرافـية، </w:t>
      </w:r>
    </w:p>
    <w:p w:rsidR="007B28B6" w:rsidRPr="00C14A96" w:rsidRDefault="007B28B6" w:rsidP="00C14A96">
      <w:pPr>
        <w:shd w:val="clear" w:color="auto" w:fill="FBD4B4" w:themeFill="accent6" w:themeFillTint="66"/>
        <w:tabs>
          <w:tab w:val="left" w:pos="-1"/>
          <w:tab w:val="left" w:pos="7652"/>
          <w:tab w:val="left" w:pos="8533"/>
        </w:tabs>
        <w:spacing w:line="276" w:lineRule="auto"/>
        <w:ind w:left="-225"/>
        <w:jc w:val="both"/>
        <w:rPr>
          <w:b/>
          <w:bCs/>
          <w:sz w:val="36"/>
          <w:szCs w:val="36"/>
          <w:rtl/>
          <w:lang w:bidi="ar-IQ"/>
        </w:rPr>
      </w:pPr>
    </w:p>
    <w:p w:rsidR="004F2B03" w:rsidRPr="00A3029F" w:rsidRDefault="000628E6" w:rsidP="00A3029F">
      <w:pPr>
        <w:shd w:val="clear" w:color="auto" w:fill="FBD4B4" w:themeFill="accent6" w:themeFillTint="66"/>
        <w:tabs>
          <w:tab w:val="left" w:pos="-1"/>
          <w:tab w:val="left" w:pos="7652"/>
          <w:tab w:val="left" w:pos="8533"/>
        </w:tabs>
        <w:spacing w:line="276" w:lineRule="auto"/>
        <w:ind w:left="-225"/>
        <w:jc w:val="center"/>
        <w:rPr>
          <w:b/>
          <w:bCs/>
          <w:sz w:val="40"/>
          <w:szCs w:val="40"/>
          <w:u w:val="single"/>
          <w:rtl/>
          <w:lang w:bidi="ar-IQ"/>
        </w:rPr>
      </w:pPr>
      <w:r w:rsidRPr="00A3029F">
        <w:rPr>
          <w:b/>
          <w:bCs/>
          <w:sz w:val="40"/>
          <w:szCs w:val="40"/>
          <w:u w:val="single"/>
          <w:rtl/>
          <w:lang w:bidi="ar-IQ"/>
        </w:rPr>
        <w:t>وبناء عليه فانه من الرموز العلمية في علم الجغرافـــية،</w:t>
      </w:r>
    </w:p>
    <w:p w:rsidR="00A3029F" w:rsidRPr="00A3029F" w:rsidRDefault="00A3029F" w:rsidP="00A3029F">
      <w:pPr>
        <w:shd w:val="clear" w:color="auto" w:fill="FBD4B4" w:themeFill="accent6" w:themeFillTint="66"/>
        <w:tabs>
          <w:tab w:val="left" w:pos="-1"/>
          <w:tab w:val="left" w:pos="7652"/>
          <w:tab w:val="left" w:pos="8533"/>
        </w:tabs>
        <w:spacing w:line="276" w:lineRule="auto"/>
        <w:ind w:left="-225"/>
        <w:jc w:val="center"/>
        <w:rPr>
          <w:b/>
          <w:bCs/>
          <w:sz w:val="40"/>
          <w:szCs w:val="40"/>
          <w:rtl/>
          <w:lang w:bidi="ar-IQ"/>
        </w:rPr>
      </w:pPr>
    </w:p>
    <w:p w:rsidR="007B28B6" w:rsidRDefault="007B28B6" w:rsidP="000628E6">
      <w:pPr>
        <w:tabs>
          <w:tab w:val="left" w:pos="-1"/>
          <w:tab w:val="left" w:pos="7652"/>
          <w:tab w:val="left" w:pos="8533"/>
        </w:tabs>
        <w:ind w:left="-225"/>
        <w:jc w:val="both"/>
        <w:rPr>
          <w:rFonts w:ascii="Simplified Arabic" w:hAnsi="Simplified Arabic" w:cs="Simplified Arabic"/>
          <w:b/>
          <w:bCs/>
          <w:sz w:val="32"/>
          <w:szCs w:val="32"/>
          <w:rtl/>
          <w:lang w:bidi="ar-IQ"/>
        </w:rPr>
      </w:pPr>
    </w:p>
    <w:p w:rsidR="007B28B6" w:rsidRDefault="007B28B6" w:rsidP="000628E6">
      <w:pPr>
        <w:tabs>
          <w:tab w:val="left" w:pos="-1"/>
          <w:tab w:val="left" w:pos="7652"/>
          <w:tab w:val="left" w:pos="8533"/>
        </w:tabs>
        <w:ind w:left="-225"/>
        <w:jc w:val="both"/>
        <w:rPr>
          <w:rFonts w:ascii="Simplified Arabic" w:hAnsi="Simplified Arabic" w:cs="Simplified Arabic"/>
          <w:b/>
          <w:bCs/>
          <w:sz w:val="32"/>
          <w:szCs w:val="32"/>
          <w:rtl/>
          <w:lang w:bidi="ar-IQ"/>
        </w:rPr>
      </w:pPr>
    </w:p>
    <w:p w:rsidR="004F2B03" w:rsidRPr="00365048" w:rsidRDefault="004F2B03" w:rsidP="004F2B03">
      <w:pPr>
        <w:shd w:val="clear" w:color="auto" w:fill="002060"/>
        <w:tabs>
          <w:tab w:val="left" w:pos="8504"/>
        </w:tabs>
        <w:ind w:left="-225"/>
        <w:jc w:val="center"/>
        <w:rPr>
          <w:rFonts w:cs="Simplified Arabic"/>
          <w:b/>
          <w:bCs/>
          <w:sz w:val="32"/>
          <w:szCs w:val="32"/>
          <w:rtl/>
          <w:lang w:eastAsia="en-US" w:bidi="ar-IQ"/>
        </w:rPr>
      </w:pPr>
      <w:r w:rsidRPr="00365048">
        <w:rPr>
          <w:rFonts w:cs="Simplified Arabic" w:hint="cs"/>
          <w:b/>
          <w:bCs/>
          <w:sz w:val="32"/>
          <w:szCs w:val="32"/>
          <w:rtl/>
          <w:lang w:eastAsia="en-US" w:bidi="ar-IQ"/>
        </w:rPr>
        <w:t>///////////////////////////////////////////////</w:t>
      </w:r>
    </w:p>
    <w:p w:rsidR="004F2B03" w:rsidRPr="00365048" w:rsidRDefault="004F2B03" w:rsidP="004F2B03">
      <w:pPr>
        <w:shd w:val="clear" w:color="auto" w:fill="FFFFFF" w:themeFill="background1"/>
        <w:tabs>
          <w:tab w:val="left" w:pos="8504"/>
        </w:tabs>
        <w:ind w:left="-225"/>
        <w:jc w:val="center"/>
        <w:rPr>
          <w:rFonts w:cs="Simplified Arabic"/>
          <w:b/>
          <w:bCs/>
          <w:sz w:val="32"/>
          <w:szCs w:val="32"/>
          <w:rtl/>
          <w:lang w:eastAsia="en-US" w:bidi="ar-IQ"/>
        </w:rPr>
      </w:pPr>
      <w:r w:rsidRPr="00365048">
        <w:rPr>
          <w:rFonts w:cs="Simplified Arabic" w:hint="cs"/>
          <w:b/>
          <w:bCs/>
          <w:sz w:val="32"/>
          <w:szCs w:val="32"/>
          <w:rtl/>
          <w:lang w:eastAsia="en-US" w:bidi="ar-IQ"/>
        </w:rPr>
        <w:t xml:space="preserve"> </w:t>
      </w: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p>
    <w:p w:rsidR="00811CEF" w:rsidRDefault="00811CEF" w:rsidP="004F2B03">
      <w:pPr>
        <w:shd w:val="clear" w:color="auto" w:fill="FFFFFF" w:themeFill="background1"/>
        <w:tabs>
          <w:tab w:val="left" w:pos="8504"/>
        </w:tabs>
        <w:ind w:left="-225"/>
        <w:jc w:val="center"/>
        <w:rPr>
          <w:rFonts w:cs="Simplified Arabic"/>
          <w:b/>
          <w:bCs/>
          <w:sz w:val="32"/>
          <w:szCs w:val="32"/>
          <w:rtl/>
          <w:lang w:eastAsia="en-US" w:bidi="ar-IQ"/>
        </w:rPr>
      </w:pPr>
      <w:r>
        <w:rPr>
          <w:rFonts w:cs="Simplified Arabic"/>
          <w:b/>
          <w:bCs/>
          <w:noProof/>
          <w:sz w:val="32"/>
          <w:szCs w:val="32"/>
          <w:lang w:eastAsia="en-US"/>
        </w:rPr>
        <w:drawing>
          <wp:inline distT="0" distB="0" distL="0" distR="0" wp14:anchorId="713B3CC4" wp14:editId="0897268A">
            <wp:extent cx="5517931" cy="4366812"/>
            <wp:effectExtent l="0" t="0" r="6985"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505450" cy="4356935"/>
                    </a:xfrm>
                    <a:prstGeom prst="rect">
                      <a:avLst/>
                    </a:prstGeom>
                    <a:noFill/>
                  </pic:spPr>
                </pic:pic>
              </a:graphicData>
            </a:graphic>
          </wp:inline>
        </w:drawing>
      </w:r>
    </w:p>
    <w:p w:rsidR="008977EB" w:rsidRDefault="008977EB" w:rsidP="004F2B03">
      <w:pPr>
        <w:shd w:val="clear" w:color="auto" w:fill="FFFFFF" w:themeFill="background1"/>
        <w:tabs>
          <w:tab w:val="left" w:pos="8504"/>
        </w:tabs>
        <w:ind w:left="-225"/>
        <w:jc w:val="center"/>
        <w:rPr>
          <w:rFonts w:cs="Simplified Arabic"/>
          <w:b/>
          <w:bCs/>
          <w:sz w:val="32"/>
          <w:szCs w:val="32"/>
          <w:rtl/>
          <w:lang w:eastAsia="en-US" w:bidi="ar-IQ"/>
        </w:rPr>
      </w:pPr>
    </w:p>
    <w:p w:rsidR="008977EB" w:rsidRDefault="008977EB" w:rsidP="004F2B03">
      <w:pPr>
        <w:shd w:val="clear" w:color="auto" w:fill="FFFFFF" w:themeFill="background1"/>
        <w:tabs>
          <w:tab w:val="left" w:pos="8504"/>
        </w:tabs>
        <w:ind w:left="-225"/>
        <w:jc w:val="center"/>
        <w:rPr>
          <w:rFonts w:cs="Simplified Arabic"/>
          <w:b/>
          <w:bCs/>
          <w:sz w:val="32"/>
          <w:szCs w:val="32"/>
          <w:rtl/>
          <w:lang w:eastAsia="en-US" w:bidi="ar-IQ"/>
        </w:rPr>
      </w:pPr>
    </w:p>
    <w:p w:rsidR="008977EB" w:rsidRDefault="008977EB" w:rsidP="004F2B03">
      <w:pPr>
        <w:shd w:val="clear" w:color="auto" w:fill="FFFFFF" w:themeFill="background1"/>
        <w:tabs>
          <w:tab w:val="left" w:pos="8504"/>
        </w:tabs>
        <w:ind w:left="-225"/>
        <w:jc w:val="center"/>
        <w:rPr>
          <w:rFonts w:cs="Simplified Arabic"/>
          <w:b/>
          <w:bCs/>
          <w:sz w:val="32"/>
          <w:szCs w:val="32"/>
          <w:rtl/>
          <w:lang w:eastAsia="en-US" w:bidi="ar-IQ"/>
        </w:rPr>
      </w:pPr>
    </w:p>
    <w:p w:rsidR="004F2B03" w:rsidRDefault="004F2B03" w:rsidP="004F2B03">
      <w:pPr>
        <w:shd w:val="clear" w:color="auto" w:fill="FFFFFF" w:themeFill="background1"/>
        <w:tabs>
          <w:tab w:val="left" w:pos="8504"/>
        </w:tabs>
        <w:ind w:left="-225"/>
        <w:jc w:val="center"/>
        <w:rPr>
          <w:rFonts w:cs="Simplified Arabic"/>
          <w:b/>
          <w:bCs/>
          <w:sz w:val="32"/>
          <w:szCs w:val="32"/>
          <w:lang w:eastAsia="en-US" w:bidi="ar-IQ"/>
        </w:rPr>
      </w:pPr>
      <w:r w:rsidRPr="00365048">
        <w:rPr>
          <w:rFonts w:cs="Simplified Arabic" w:hint="cs"/>
          <w:b/>
          <w:bCs/>
          <w:sz w:val="32"/>
          <w:szCs w:val="32"/>
          <w:rtl/>
          <w:lang w:eastAsia="en-US" w:bidi="ar-IQ"/>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sectPr w:rsidR="004F2B03" w:rsidSect="0061760A">
      <w:footerReference w:type="even" r:id="rId297"/>
      <w:footerReference w:type="default" r:id="rId298"/>
      <w:pgSz w:w="11906" w:h="16838"/>
      <w:pgMar w:top="1440" w:right="1800" w:bottom="1440" w:left="1560" w:header="709" w:footer="709" w:gutter="0"/>
      <w:pgNumType w:start="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136A" w:rsidRDefault="0029136A">
      <w:r>
        <w:separator/>
      </w:r>
    </w:p>
  </w:endnote>
  <w:endnote w:type="continuationSeparator" w:id="0">
    <w:p w:rsidR="0029136A" w:rsidRDefault="00291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Black">
    <w:panose1 w:val="020B0A04020102020204"/>
    <w:charset w:val="00"/>
    <w:family w:val="swiss"/>
    <w:pitch w:val="variable"/>
    <w:sig w:usb0="A00002AF" w:usb1="400078FB" w:usb2="00000000" w:usb3="00000000" w:csb0="0000009F" w:csb1="00000000"/>
  </w:font>
  <w:font w:name="PT Bold Heading">
    <w:panose1 w:val="0201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MCS Taybah S_U normal.">
    <w:charset w:val="B2"/>
    <w:family w:val="auto"/>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AGA Arabesque">
    <w:panose1 w:val="05010101010101010101"/>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A95" w:rsidRDefault="00E47A95">
    <w:pPr>
      <w:pStyle w:val="10"/>
      <w:framePr w:wrap="around" w:vAnchor="text" w:hAnchor="margin" w:xAlign="center" w:y="1"/>
      <w:rPr>
        <w:rStyle w:val="11"/>
        <w:rtl/>
      </w:rPr>
    </w:pPr>
    <w:r>
      <w:rPr>
        <w:rStyle w:val="11"/>
        <w:rtl/>
      </w:rPr>
      <w:fldChar w:fldCharType="begin"/>
    </w:r>
    <w:r>
      <w:rPr>
        <w:rStyle w:val="11"/>
      </w:rPr>
      <w:instrText xml:space="preserve">PAGE  </w:instrText>
    </w:r>
    <w:r>
      <w:rPr>
        <w:rStyle w:val="11"/>
        <w:rtl/>
      </w:rPr>
      <w:fldChar w:fldCharType="end"/>
    </w:r>
  </w:p>
  <w:p w:rsidR="00E47A95" w:rsidRDefault="00E47A95">
    <w:pPr>
      <w:pStyle w:val="10"/>
      <w:ind w:right="360"/>
      <w:rPr>
        <w:rt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A95" w:rsidRPr="00993ACD" w:rsidRDefault="00E47A95" w:rsidP="00371E77">
    <w:pPr>
      <w:shd w:val="clear" w:color="auto" w:fill="FFFFFF" w:themeFill="background1"/>
      <w:jc w:val="center"/>
      <w:rPr>
        <w:b/>
        <w:bCs/>
        <w:sz w:val="28"/>
        <w:szCs w:val="28"/>
        <w:rtl/>
        <w:lang w:bidi="ar-IQ"/>
      </w:rPr>
    </w:pPr>
    <w:r w:rsidRPr="00993ACD">
      <w:rPr>
        <w:b/>
        <w:bCs/>
        <w:sz w:val="28"/>
        <w:szCs w:val="28"/>
      </w:rPr>
      <w:fldChar w:fldCharType="begin"/>
    </w:r>
    <w:r w:rsidRPr="00993ACD">
      <w:rPr>
        <w:b/>
        <w:bCs/>
        <w:sz w:val="28"/>
        <w:szCs w:val="28"/>
      </w:rPr>
      <w:instrText>PAGE    \* MERGEFORMAT</w:instrText>
    </w:r>
    <w:r w:rsidRPr="00993ACD">
      <w:rPr>
        <w:b/>
        <w:bCs/>
        <w:sz w:val="28"/>
        <w:szCs w:val="28"/>
      </w:rPr>
      <w:fldChar w:fldCharType="separate"/>
    </w:r>
    <w:r w:rsidR="00EE2EF7" w:rsidRPr="00EE2EF7">
      <w:rPr>
        <w:b/>
        <w:bCs/>
        <w:noProof/>
        <w:sz w:val="28"/>
        <w:szCs w:val="28"/>
        <w:rtl/>
        <w:lang w:val="ar-SA"/>
      </w:rPr>
      <w:t>1</w:t>
    </w:r>
    <w:r w:rsidRPr="00993ACD">
      <w:rPr>
        <w:b/>
        <w:bCs/>
        <w:sz w:val="28"/>
        <w:szCs w:val="28"/>
      </w:rPr>
      <w:fldChar w:fldCharType="end"/>
    </w:r>
  </w:p>
  <w:p w:rsidR="00E47A95" w:rsidRPr="00371E77" w:rsidRDefault="00E47A95" w:rsidP="00371E77">
    <w:pPr>
      <w:pStyle w:val="affb"/>
      <w:rPr>
        <w:rtl/>
        <w:lang w:bidi="ar-IQ"/>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136A" w:rsidRDefault="0029136A">
      <w:r>
        <w:separator/>
      </w:r>
    </w:p>
  </w:footnote>
  <w:footnote w:type="continuationSeparator" w:id="0">
    <w:p w:rsidR="0029136A" w:rsidRDefault="002913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C6C28DAA"/>
    <w:lvl w:ilvl="0">
      <w:start w:val="1"/>
      <w:numFmt w:val="bullet"/>
      <w:pStyle w:val="3"/>
      <w:lvlText w:val=""/>
      <w:lvlJc w:val="left"/>
      <w:pPr>
        <w:tabs>
          <w:tab w:val="num" w:pos="926"/>
        </w:tabs>
        <w:ind w:left="926" w:right="926" w:hanging="360"/>
      </w:pPr>
      <w:rPr>
        <w:rFonts w:ascii="Symbol" w:hAnsi="Symbol" w:hint="default"/>
      </w:rPr>
    </w:lvl>
  </w:abstractNum>
  <w:abstractNum w:abstractNumId="1">
    <w:nsid w:val="FFFFFF83"/>
    <w:multiLevelType w:val="singleLevel"/>
    <w:tmpl w:val="0DBA18C4"/>
    <w:lvl w:ilvl="0">
      <w:start w:val="1"/>
      <w:numFmt w:val="bullet"/>
      <w:pStyle w:val="2"/>
      <w:lvlText w:val=""/>
      <w:lvlJc w:val="left"/>
      <w:pPr>
        <w:tabs>
          <w:tab w:val="num" w:pos="643"/>
        </w:tabs>
        <w:ind w:left="643" w:right="643" w:hanging="360"/>
      </w:pPr>
      <w:rPr>
        <w:rFonts w:ascii="Symbol" w:hAnsi="Symbol" w:hint="default"/>
      </w:rPr>
    </w:lvl>
  </w:abstractNum>
  <w:abstractNum w:abstractNumId="2">
    <w:nsid w:val="FFFFFF89"/>
    <w:multiLevelType w:val="singleLevel"/>
    <w:tmpl w:val="63262E48"/>
    <w:lvl w:ilvl="0">
      <w:start w:val="1"/>
      <w:numFmt w:val="bullet"/>
      <w:pStyle w:val="a"/>
      <w:lvlText w:val=""/>
      <w:lvlJc w:val="left"/>
      <w:pPr>
        <w:tabs>
          <w:tab w:val="num" w:pos="360"/>
        </w:tabs>
        <w:ind w:left="360" w:right="360" w:hanging="360"/>
      </w:pPr>
      <w:rPr>
        <w:rFonts w:ascii="Symbol" w:hAnsi="Symbol" w:hint="default"/>
      </w:rPr>
    </w:lvl>
  </w:abstractNum>
  <w:abstractNum w:abstractNumId="3">
    <w:nsid w:val="0C0973F7"/>
    <w:multiLevelType w:val="hybridMultilevel"/>
    <w:tmpl w:val="8CD8DC10"/>
    <w:lvl w:ilvl="0" w:tplc="551CA684">
      <w:start w:val="1"/>
      <w:numFmt w:val="decimal"/>
      <w:lvlText w:val="%1-"/>
      <w:lvlJc w:val="left"/>
      <w:pPr>
        <w:ind w:left="364" w:hanging="465"/>
      </w:pPr>
      <w:rPr>
        <w:rFonts w:hint="default"/>
        <w:u w:val="single"/>
      </w:rPr>
    </w:lvl>
    <w:lvl w:ilvl="1" w:tplc="04090019" w:tentative="1">
      <w:start w:val="1"/>
      <w:numFmt w:val="lowerLetter"/>
      <w:lvlText w:val="%2."/>
      <w:lvlJc w:val="left"/>
      <w:pPr>
        <w:ind w:left="979" w:hanging="360"/>
      </w:pPr>
    </w:lvl>
    <w:lvl w:ilvl="2" w:tplc="0409001B" w:tentative="1">
      <w:start w:val="1"/>
      <w:numFmt w:val="lowerRoman"/>
      <w:lvlText w:val="%3."/>
      <w:lvlJc w:val="right"/>
      <w:pPr>
        <w:ind w:left="1699" w:hanging="180"/>
      </w:pPr>
    </w:lvl>
    <w:lvl w:ilvl="3" w:tplc="0409000F" w:tentative="1">
      <w:start w:val="1"/>
      <w:numFmt w:val="decimal"/>
      <w:lvlText w:val="%4."/>
      <w:lvlJc w:val="left"/>
      <w:pPr>
        <w:ind w:left="2419" w:hanging="360"/>
      </w:pPr>
    </w:lvl>
    <w:lvl w:ilvl="4" w:tplc="04090019" w:tentative="1">
      <w:start w:val="1"/>
      <w:numFmt w:val="lowerLetter"/>
      <w:lvlText w:val="%5."/>
      <w:lvlJc w:val="left"/>
      <w:pPr>
        <w:ind w:left="3139" w:hanging="360"/>
      </w:pPr>
    </w:lvl>
    <w:lvl w:ilvl="5" w:tplc="0409001B" w:tentative="1">
      <w:start w:val="1"/>
      <w:numFmt w:val="lowerRoman"/>
      <w:lvlText w:val="%6."/>
      <w:lvlJc w:val="right"/>
      <w:pPr>
        <w:ind w:left="3859" w:hanging="180"/>
      </w:pPr>
    </w:lvl>
    <w:lvl w:ilvl="6" w:tplc="0409000F" w:tentative="1">
      <w:start w:val="1"/>
      <w:numFmt w:val="decimal"/>
      <w:lvlText w:val="%7."/>
      <w:lvlJc w:val="left"/>
      <w:pPr>
        <w:ind w:left="4579" w:hanging="360"/>
      </w:pPr>
    </w:lvl>
    <w:lvl w:ilvl="7" w:tplc="04090019" w:tentative="1">
      <w:start w:val="1"/>
      <w:numFmt w:val="lowerLetter"/>
      <w:lvlText w:val="%8."/>
      <w:lvlJc w:val="left"/>
      <w:pPr>
        <w:ind w:left="5299" w:hanging="360"/>
      </w:pPr>
    </w:lvl>
    <w:lvl w:ilvl="8" w:tplc="0409001B" w:tentative="1">
      <w:start w:val="1"/>
      <w:numFmt w:val="lowerRoman"/>
      <w:lvlText w:val="%9."/>
      <w:lvlJc w:val="right"/>
      <w:pPr>
        <w:ind w:left="6019" w:hanging="180"/>
      </w:pPr>
    </w:lvl>
  </w:abstractNum>
  <w:abstractNum w:abstractNumId="4">
    <w:nsid w:val="11F81D18"/>
    <w:multiLevelType w:val="hybridMultilevel"/>
    <w:tmpl w:val="5322C51E"/>
    <w:lvl w:ilvl="0" w:tplc="CC26509E">
      <w:start w:val="1"/>
      <w:numFmt w:val="arabicAlpha"/>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5">
    <w:nsid w:val="23867E87"/>
    <w:multiLevelType w:val="hybridMultilevel"/>
    <w:tmpl w:val="3C5AAB7C"/>
    <w:lvl w:ilvl="0" w:tplc="D4DC9C5E">
      <w:start w:val="1"/>
      <w:numFmt w:val="decimal"/>
      <w:lvlText w:val="%1-"/>
      <w:lvlJc w:val="left"/>
      <w:pPr>
        <w:tabs>
          <w:tab w:val="num" w:pos="705"/>
        </w:tabs>
        <w:ind w:left="705" w:right="705" w:hanging="360"/>
      </w:pPr>
      <w:rPr>
        <w:rFonts w:hint="cs"/>
      </w:rPr>
    </w:lvl>
    <w:lvl w:ilvl="1" w:tplc="04010019" w:tentative="1">
      <w:start w:val="1"/>
      <w:numFmt w:val="lowerLetter"/>
      <w:lvlText w:val="%2."/>
      <w:lvlJc w:val="left"/>
      <w:pPr>
        <w:tabs>
          <w:tab w:val="num" w:pos="1425"/>
        </w:tabs>
        <w:ind w:left="1425" w:right="1425" w:hanging="360"/>
      </w:pPr>
    </w:lvl>
    <w:lvl w:ilvl="2" w:tplc="0401001B" w:tentative="1">
      <w:start w:val="1"/>
      <w:numFmt w:val="lowerRoman"/>
      <w:lvlText w:val="%3."/>
      <w:lvlJc w:val="right"/>
      <w:pPr>
        <w:tabs>
          <w:tab w:val="num" w:pos="2145"/>
        </w:tabs>
        <w:ind w:left="2145" w:right="2145" w:hanging="180"/>
      </w:pPr>
    </w:lvl>
    <w:lvl w:ilvl="3" w:tplc="0401000F" w:tentative="1">
      <w:start w:val="1"/>
      <w:numFmt w:val="decimal"/>
      <w:lvlText w:val="%4."/>
      <w:lvlJc w:val="left"/>
      <w:pPr>
        <w:tabs>
          <w:tab w:val="num" w:pos="2865"/>
        </w:tabs>
        <w:ind w:left="2865" w:right="2865" w:hanging="360"/>
      </w:pPr>
    </w:lvl>
    <w:lvl w:ilvl="4" w:tplc="04010019" w:tentative="1">
      <w:start w:val="1"/>
      <w:numFmt w:val="lowerLetter"/>
      <w:lvlText w:val="%5."/>
      <w:lvlJc w:val="left"/>
      <w:pPr>
        <w:tabs>
          <w:tab w:val="num" w:pos="3585"/>
        </w:tabs>
        <w:ind w:left="3585" w:right="3585" w:hanging="360"/>
      </w:pPr>
    </w:lvl>
    <w:lvl w:ilvl="5" w:tplc="0401001B" w:tentative="1">
      <w:start w:val="1"/>
      <w:numFmt w:val="lowerRoman"/>
      <w:lvlText w:val="%6."/>
      <w:lvlJc w:val="right"/>
      <w:pPr>
        <w:tabs>
          <w:tab w:val="num" w:pos="4305"/>
        </w:tabs>
        <w:ind w:left="4305" w:right="4305" w:hanging="180"/>
      </w:pPr>
    </w:lvl>
    <w:lvl w:ilvl="6" w:tplc="0401000F" w:tentative="1">
      <w:start w:val="1"/>
      <w:numFmt w:val="decimal"/>
      <w:lvlText w:val="%7."/>
      <w:lvlJc w:val="left"/>
      <w:pPr>
        <w:tabs>
          <w:tab w:val="num" w:pos="5025"/>
        </w:tabs>
        <w:ind w:left="5025" w:right="5025" w:hanging="360"/>
      </w:pPr>
    </w:lvl>
    <w:lvl w:ilvl="7" w:tplc="04010019" w:tentative="1">
      <w:start w:val="1"/>
      <w:numFmt w:val="lowerLetter"/>
      <w:lvlText w:val="%8."/>
      <w:lvlJc w:val="left"/>
      <w:pPr>
        <w:tabs>
          <w:tab w:val="num" w:pos="5745"/>
        </w:tabs>
        <w:ind w:left="5745" w:right="5745" w:hanging="360"/>
      </w:pPr>
    </w:lvl>
    <w:lvl w:ilvl="8" w:tplc="0401001B" w:tentative="1">
      <w:start w:val="1"/>
      <w:numFmt w:val="lowerRoman"/>
      <w:lvlText w:val="%9."/>
      <w:lvlJc w:val="right"/>
      <w:pPr>
        <w:tabs>
          <w:tab w:val="num" w:pos="6465"/>
        </w:tabs>
        <w:ind w:left="6465" w:right="6465" w:hanging="180"/>
      </w:pPr>
    </w:lvl>
  </w:abstractNum>
  <w:abstractNum w:abstractNumId="6">
    <w:nsid w:val="26A66255"/>
    <w:multiLevelType w:val="hybridMultilevel"/>
    <w:tmpl w:val="087A81F8"/>
    <w:lvl w:ilvl="0" w:tplc="B2307DF0">
      <w:start w:val="1"/>
      <w:numFmt w:val="arabicAlpha"/>
      <w:lvlText w:val="%1-"/>
      <w:lvlJc w:val="left"/>
      <w:pPr>
        <w:ind w:left="259" w:hanging="360"/>
      </w:pPr>
      <w:rPr>
        <w:rFonts w:hint="default"/>
      </w:rPr>
    </w:lvl>
    <w:lvl w:ilvl="1" w:tplc="04090019" w:tentative="1">
      <w:start w:val="1"/>
      <w:numFmt w:val="lowerLetter"/>
      <w:lvlText w:val="%2."/>
      <w:lvlJc w:val="left"/>
      <w:pPr>
        <w:ind w:left="979" w:hanging="360"/>
      </w:pPr>
    </w:lvl>
    <w:lvl w:ilvl="2" w:tplc="0409001B" w:tentative="1">
      <w:start w:val="1"/>
      <w:numFmt w:val="lowerRoman"/>
      <w:lvlText w:val="%3."/>
      <w:lvlJc w:val="right"/>
      <w:pPr>
        <w:ind w:left="1699" w:hanging="180"/>
      </w:pPr>
    </w:lvl>
    <w:lvl w:ilvl="3" w:tplc="0409000F" w:tentative="1">
      <w:start w:val="1"/>
      <w:numFmt w:val="decimal"/>
      <w:lvlText w:val="%4."/>
      <w:lvlJc w:val="left"/>
      <w:pPr>
        <w:ind w:left="2419" w:hanging="360"/>
      </w:pPr>
    </w:lvl>
    <w:lvl w:ilvl="4" w:tplc="04090019" w:tentative="1">
      <w:start w:val="1"/>
      <w:numFmt w:val="lowerLetter"/>
      <w:lvlText w:val="%5."/>
      <w:lvlJc w:val="left"/>
      <w:pPr>
        <w:ind w:left="3139" w:hanging="360"/>
      </w:pPr>
    </w:lvl>
    <w:lvl w:ilvl="5" w:tplc="0409001B" w:tentative="1">
      <w:start w:val="1"/>
      <w:numFmt w:val="lowerRoman"/>
      <w:lvlText w:val="%6."/>
      <w:lvlJc w:val="right"/>
      <w:pPr>
        <w:ind w:left="3859" w:hanging="180"/>
      </w:pPr>
    </w:lvl>
    <w:lvl w:ilvl="6" w:tplc="0409000F" w:tentative="1">
      <w:start w:val="1"/>
      <w:numFmt w:val="decimal"/>
      <w:lvlText w:val="%7."/>
      <w:lvlJc w:val="left"/>
      <w:pPr>
        <w:ind w:left="4579" w:hanging="360"/>
      </w:pPr>
    </w:lvl>
    <w:lvl w:ilvl="7" w:tplc="04090019" w:tentative="1">
      <w:start w:val="1"/>
      <w:numFmt w:val="lowerLetter"/>
      <w:lvlText w:val="%8."/>
      <w:lvlJc w:val="left"/>
      <w:pPr>
        <w:ind w:left="5299" w:hanging="360"/>
      </w:pPr>
    </w:lvl>
    <w:lvl w:ilvl="8" w:tplc="0409001B" w:tentative="1">
      <w:start w:val="1"/>
      <w:numFmt w:val="lowerRoman"/>
      <w:lvlText w:val="%9."/>
      <w:lvlJc w:val="right"/>
      <w:pPr>
        <w:ind w:left="6019" w:hanging="180"/>
      </w:pPr>
    </w:lvl>
  </w:abstractNum>
  <w:abstractNum w:abstractNumId="7">
    <w:nsid w:val="274D6505"/>
    <w:multiLevelType w:val="hybridMultilevel"/>
    <w:tmpl w:val="CF4A0A3A"/>
    <w:lvl w:ilvl="0" w:tplc="1FA8CA56">
      <w:start w:val="1"/>
      <w:numFmt w:val="decimal"/>
      <w:lvlText w:val="(%1)"/>
      <w:lvlJc w:val="left"/>
      <w:pPr>
        <w:ind w:left="426" w:hanging="450"/>
      </w:pPr>
      <w:rPr>
        <w:rFonts w:hint="default"/>
      </w:rPr>
    </w:lvl>
    <w:lvl w:ilvl="1" w:tplc="04090019" w:tentative="1">
      <w:start w:val="1"/>
      <w:numFmt w:val="lowerLetter"/>
      <w:lvlText w:val="%2."/>
      <w:lvlJc w:val="left"/>
      <w:pPr>
        <w:ind w:left="1056" w:hanging="360"/>
      </w:pPr>
    </w:lvl>
    <w:lvl w:ilvl="2" w:tplc="0409001B" w:tentative="1">
      <w:start w:val="1"/>
      <w:numFmt w:val="lowerRoman"/>
      <w:lvlText w:val="%3."/>
      <w:lvlJc w:val="right"/>
      <w:pPr>
        <w:ind w:left="1776" w:hanging="180"/>
      </w:pPr>
    </w:lvl>
    <w:lvl w:ilvl="3" w:tplc="0409000F" w:tentative="1">
      <w:start w:val="1"/>
      <w:numFmt w:val="decimal"/>
      <w:lvlText w:val="%4."/>
      <w:lvlJc w:val="left"/>
      <w:pPr>
        <w:ind w:left="2496" w:hanging="360"/>
      </w:pPr>
    </w:lvl>
    <w:lvl w:ilvl="4" w:tplc="04090019" w:tentative="1">
      <w:start w:val="1"/>
      <w:numFmt w:val="lowerLetter"/>
      <w:lvlText w:val="%5."/>
      <w:lvlJc w:val="left"/>
      <w:pPr>
        <w:ind w:left="3216" w:hanging="360"/>
      </w:pPr>
    </w:lvl>
    <w:lvl w:ilvl="5" w:tplc="0409001B" w:tentative="1">
      <w:start w:val="1"/>
      <w:numFmt w:val="lowerRoman"/>
      <w:lvlText w:val="%6."/>
      <w:lvlJc w:val="right"/>
      <w:pPr>
        <w:ind w:left="3936" w:hanging="180"/>
      </w:pPr>
    </w:lvl>
    <w:lvl w:ilvl="6" w:tplc="0409000F" w:tentative="1">
      <w:start w:val="1"/>
      <w:numFmt w:val="decimal"/>
      <w:lvlText w:val="%7."/>
      <w:lvlJc w:val="left"/>
      <w:pPr>
        <w:ind w:left="4656" w:hanging="360"/>
      </w:pPr>
    </w:lvl>
    <w:lvl w:ilvl="7" w:tplc="04090019" w:tentative="1">
      <w:start w:val="1"/>
      <w:numFmt w:val="lowerLetter"/>
      <w:lvlText w:val="%8."/>
      <w:lvlJc w:val="left"/>
      <w:pPr>
        <w:ind w:left="5376" w:hanging="360"/>
      </w:pPr>
    </w:lvl>
    <w:lvl w:ilvl="8" w:tplc="0409001B" w:tentative="1">
      <w:start w:val="1"/>
      <w:numFmt w:val="lowerRoman"/>
      <w:lvlText w:val="%9."/>
      <w:lvlJc w:val="right"/>
      <w:pPr>
        <w:ind w:left="6096" w:hanging="180"/>
      </w:pPr>
    </w:lvl>
  </w:abstractNum>
  <w:abstractNum w:abstractNumId="8">
    <w:nsid w:val="2F191017"/>
    <w:multiLevelType w:val="hybridMultilevel"/>
    <w:tmpl w:val="F23205F6"/>
    <w:lvl w:ilvl="0" w:tplc="8D7C7702">
      <w:start w:val="1"/>
      <w:numFmt w:val="decimal"/>
      <w:lvlText w:val="%1-"/>
      <w:lvlJc w:val="left"/>
      <w:pPr>
        <w:ind w:left="364" w:hanging="465"/>
      </w:pPr>
      <w:rPr>
        <w:rFonts w:hint="default"/>
      </w:rPr>
    </w:lvl>
    <w:lvl w:ilvl="1" w:tplc="04090019" w:tentative="1">
      <w:start w:val="1"/>
      <w:numFmt w:val="lowerLetter"/>
      <w:lvlText w:val="%2."/>
      <w:lvlJc w:val="left"/>
      <w:pPr>
        <w:ind w:left="979" w:hanging="360"/>
      </w:pPr>
    </w:lvl>
    <w:lvl w:ilvl="2" w:tplc="0409001B" w:tentative="1">
      <w:start w:val="1"/>
      <w:numFmt w:val="lowerRoman"/>
      <w:lvlText w:val="%3."/>
      <w:lvlJc w:val="right"/>
      <w:pPr>
        <w:ind w:left="1699" w:hanging="180"/>
      </w:pPr>
    </w:lvl>
    <w:lvl w:ilvl="3" w:tplc="0409000F" w:tentative="1">
      <w:start w:val="1"/>
      <w:numFmt w:val="decimal"/>
      <w:lvlText w:val="%4."/>
      <w:lvlJc w:val="left"/>
      <w:pPr>
        <w:ind w:left="2419" w:hanging="360"/>
      </w:pPr>
    </w:lvl>
    <w:lvl w:ilvl="4" w:tplc="04090019" w:tentative="1">
      <w:start w:val="1"/>
      <w:numFmt w:val="lowerLetter"/>
      <w:lvlText w:val="%5."/>
      <w:lvlJc w:val="left"/>
      <w:pPr>
        <w:ind w:left="3139" w:hanging="360"/>
      </w:pPr>
    </w:lvl>
    <w:lvl w:ilvl="5" w:tplc="0409001B" w:tentative="1">
      <w:start w:val="1"/>
      <w:numFmt w:val="lowerRoman"/>
      <w:lvlText w:val="%6."/>
      <w:lvlJc w:val="right"/>
      <w:pPr>
        <w:ind w:left="3859" w:hanging="180"/>
      </w:pPr>
    </w:lvl>
    <w:lvl w:ilvl="6" w:tplc="0409000F" w:tentative="1">
      <w:start w:val="1"/>
      <w:numFmt w:val="decimal"/>
      <w:lvlText w:val="%7."/>
      <w:lvlJc w:val="left"/>
      <w:pPr>
        <w:ind w:left="4579" w:hanging="360"/>
      </w:pPr>
    </w:lvl>
    <w:lvl w:ilvl="7" w:tplc="04090019" w:tentative="1">
      <w:start w:val="1"/>
      <w:numFmt w:val="lowerLetter"/>
      <w:lvlText w:val="%8."/>
      <w:lvlJc w:val="left"/>
      <w:pPr>
        <w:ind w:left="5299" w:hanging="360"/>
      </w:pPr>
    </w:lvl>
    <w:lvl w:ilvl="8" w:tplc="0409001B" w:tentative="1">
      <w:start w:val="1"/>
      <w:numFmt w:val="lowerRoman"/>
      <w:lvlText w:val="%9."/>
      <w:lvlJc w:val="right"/>
      <w:pPr>
        <w:ind w:left="6019" w:hanging="180"/>
      </w:pPr>
    </w:lvl>
  </w:abstractNum>
  <w:abstractNum w:abstractNumId="9">
    <w:nsid w:val="4C495EA1"/>
    <w:multiLevelType w:val="hybridMultilevel"/>
    <w:tmpl w:val="2216FDF4"/>
    <w:lvl w:ilvl="0" w:tplc="99CA4C58">
      <w:start w:val="1"/>
      <w:numFmt w:val="decimal"/>
      <w:lvlText w:val="%1-"/>
      <w:lvlJc w:val="left"/>
      <w:pPr>
        <w:tabs>
          <w:tab w:val="num" w:pos="645"/>
        </w:tabs>
        <w:ind w:left="645" w:right="645" w:hanging="360"/>
      </w:pPr>
      <w:rPr>
        <w:rFonts w:hint="cs"/>
      </w:rPr>
    </w:lvl>
    <w:lvl w:ilvl="1" w:tplc="04010019" w:tentative="1">
      <w:start w:val="1"/>
      <w:numFmt w:val="lowerLetter"/>
      <w:lvlText w:val="%2."/>
      <w:lvlJc w:val="left"/>
      <w:pPr>
        <w:tabs>
          <w:tab w:val="num" w:pos="1365"/>
        </w:tabs>
        <w:ind w:left="1365" w:right="1365" w:hanging="360"/>
      </w:pPr>
    </w:lvl>
    <w:lvl w:ilvl="2" w:tplc="0401001B" w:tentative="1">
      <w:start w:val="1"/>
      <w:numFmt w:val="lowerRoman"/>
      <w:lvlText w:val="%3."/>
      <w:lvlJc w:val="right"/>
      <w:pPr>
        <w:tabs>
          <w:tab w:val="num" w:pos="2085"/>
        </w:tabs>
        <w:ind w:left="2085" w:right="2085" w:hanging="180"/>
      </w:pPr>
    </w:lvl>
    <w:lvl w:ilvl="3" w:tplc="0401000F" w:tentative="1">
      <w:start w:val="1"/>
      <w:numFmt w:val="decimal"/>
      <w:lvlText w:val="%4."/>
      <w:lvlJc w:val="left"/>
      <w:pPr>
        <w:tabs>
          <w:tab w:val="num" w:pos="2805"/>
        </w:tabs>
        <w:ind w:left="2805" w:right="2805" w:hanging="360"/>
      </w:pPr>
    </w:lvl>
    <w:lvl w:ilvl="4" w:tplc="04010019" w:tentative="1">
      <w:start w:val="1"/>
      <w:numFmt w:val="lowerLetter"/>
      <w:lvlText w:val="%5."/>
      <w:lvlJc w:val="left"/>
      <w:pPr>
        <w:tabs>
          <w:tab w:val="num" w:pos="3525"/>
        </w:tabs>
        <w:ind w:left="3525" w:right="3525" w:hanging="360"/>
      </w:pPr>
    </w:lvl>
    <w:lvl w:ilvl="5" w:tplc="0401001B" w:tentative="1">
      <w:start w:val="1"/>
      <w:numFmt w:val="lowerRoman"/>
      <w:lvlText w:val="%6."/>
      <w:lvlJc w:val="right"/>
      <w:pPr>
        <w:tabs>
          <w:tab w:val="num" w:pos="4245"/>
        </w:tabs>
        <w:ind w:left="4245" w:right="4245" w:hanging="180"/>
      </w:pPr>
    </w:lvl>
    <w:lvl w:ilvl="6" w:tplc="0401000F" w:tentative="1">
      <w:start w:val="1"/>
      <w:numFmt w:val="decimal"/>
      <w:lvlText w:val="%7."/>
      <w:lvlJc w:val="left"/>
      <w:pPr>
        <w:tabs>
          <w:tab w:val="num" w:pos="4965"/>
        </w:tabs>
        <w:ind w:left="4965" w:right="4965" w:hanging="360"/>
      </w:pPr>
    </w:lvl>
    <w:lvl w:ilvl="7" w:tplc="04010019" w:tentative="1">
      <w:start w:val="1"/>
      <w:numFmt w:val="lowerLetter"/>
      <w:lvlText w:val="%8."/>
      <w:lvlJc w:val="left"/>
      <w:pPr>
        <w:tabs>
          <w:tab w:val="num" w:pos="5685"/>
        </w:tabs>
        <w:ind w:left="5685" w:right="5685" w:hanging="360"/>
      </w:pPr>
    </w:lvl>
    <w:lvl w:ilvl="8" w:tplc="0401001B" w:tentative="1">
      <w:start w:val="1"/>
      <w:numFmt w:val="lowerRoman"/>
      <w:lvlText w:val="%9."/>
      <w:lvlJc w:val="right"/>
      <w:pPr>
        <w:tabs>
          <w:tab w:val="num" w:pos="6405"/>
        </w:tabs>
        <w:ind w:left="6405" w:right="6405" w:hanging="180"/>
      </w:pPr>
    </w:lvl>
  </w:abstractNum>
  <w:abstractNum w:abstractNumId="10">
    <w:nsid w:val="586C630E"/>
    <w:multiLevelType w:val="hybridMultilevel"/>
    <w:tmpl w:val="53AA0C7E"/>
    <w:lvl w:ilvl="0" w:tplc="8800FE4C">
      <w:start w:val="1"/>
      <w:numFmt w:val="decimal"/>
      <w:lvlText w:val="%1-"/>
      <w:lvlJc w:val="left"/>
      <w:pPr>
        <w:ind w:left="259" w:hanging="360"/>
      </w:pPr>
      <w:rPr>
        <w:rFonts w:hint="default"/>
      </w:rPr>
    </w:lvl>
    <w:lvl w:ilvl="1" w:tplc="04090019" w:tentative="1">
      <w:start w:val="1"/>
      <w:numFmt w:val="lowerLetter"/>
      <w:lvlText w:val="%2."/>
      <w:lvlJc w:val="left"/>
      <w:pPr>
        <w:ind w:left="979" w:hanging="360"/>
      </w:pPr>
    </w:lvl>
    <w:lvl w:ilvl="2" w:tplc="0409001B" w:tentative="1">
      <w:start w:val="1"/>
      <w:numFmt w:val="lowerRoman"/>
      <w:lvlText w:val="%3."/>
      <w:lvlJc w:val="right"/>
      <w:pPr>
        <w:ind w:left="1699" w:hanging="180"/>
      </w:pPr>
    </w:lvl>
    <w:lvl w:ilvl="3" w:tplc="0409000F" w:tentative="1">
      <w:start w:val="1"/>
      <w:numFmt w:val="decimal"/>
      <w:lvlText w:val="%4."/>
      <w:lvlJc w:val="left"/>
      <w:pPr>
        <w:ind w:left="2419" w:hanging="360"/>
      </w:pPr>
    </w:lvl>
    <w:lvl w:ilvl="4" w:tplc="04090019" w:tentative="1">
      <w:start w:val="1"/>
      <w:numFmt w:val="lowerLetter"/>
      <w:lvlText w:val="%5."/>
      <w:lvlJc w:val="left"/>
      <w:pPr>
        <w:ind w:left="3139" w:hanging="360"/>
      </w:pPr>
    </w:lvl>
    <w:lvl w:ilvl="5" w:tplc="0409001B" w:tentative="1">
      <w:start w:val="1"/>
      <w:numFmt w:val="lowerRoman"/>
      <w:lvlText w:val="%6."/>
      <w:lvlJc w:val="right"/>
      <w:pPr>
        <w:ind w:left="3859" w:hanging="180"/>
      </w:pPr>
    </w:lvl>
    <w:lvl w:ilvl="6" w:tplc="0409000F" w:tentative="1">
      <w:start w:val="1"/>
      <w:numFmt w:val="decimal"/>
      <w:lvlText w:val="%7."/>
      <w:lvlJc w:val="left"/>
      <w:pPr>
        <w:ind w:left="4579" w:hanging="360"/>
      </w:pPr>
    </w:lvl>
    <w:lvl w:ilvl="7" w:tplc="04090019" w:tentative="1">
      <w:start w:val="1"/>
      <w:numFmt w:val="lowerLetter"/>
      <w:lvlText w:val="%8."/>
      <w:lvlJc w:val="left"/>
      <w:pPr>
        <w:ind w:left="5299" w:hanging="360"/>
      </w:pPr>
    </w:lvl>
    <w:lvl w:ilvl="8" w:tplc="0409001B" w:tentative="1">
      <w:start w:val="1"/>
      <w:numFmt w:val="lowerRoman"/>
      <w:lvlText w:val="%9."/>
      <w:lvlJc w:val="right"/>
      <w:pPr>
        <w:ind w:left="6019" w:hanging="180"/>
      </w:pPr>
    </w:lvl>
  </w:abstractNum>
  <w:abstractNum w:abstractNumId="11">
    <w:nsid w:val="628730E3"/>
    <w:multiLevelType w:val="hybridMultilevel"/>
    <w:tmpl w:val="A308FBEA"/>
    <w:lvl w:ilvl="0" w:tplc="C2A25670">
      <w:start w:val="1"/>
      <w:numFmt w:val="decimal"/>
      <w:lvlText w:val="%1)"/>
      <w:lvlJc w:val="left"/>
      <w:pPr>
        <w:ind w:left="261" w:hanging="360"/>
      </w:pPr>
      <w:rPr>
        <w:rFonts w:hint="default"/>
      </w:rPr>
    </w:lvl>
    <w:lvl w:ilvl="1" w:tplc="04090019" w:tentative="1">
      <w:start w:val="1"/>
      <w:numFmt w:val="lowerLetter"/>
      <w:lvlText w:val="%2."/>
      <w:lvlJc w:val="left"/>
      <w:pPr>
        <w:ind w:left="981" w:hanging="360"/>
      </w:pPr>
    </w:lvl>
    <w:lvl w:ilvl="2" w:tplc="0409001B" w:tentative="1">
      <w:start w:val="1"/>
      <w:numFmt w:val="lowerRoman"/>
      <w:lvlText w:val="%3."/>
      <w:lvlJc w:val="right"/>
      <w:pPr>
        <w:ind w:left="1701" w:hanging="180"/>
      </w:pPr>
    </w:lvl>
    <w:lvl w:ilvl="3" w:tplc="0409000F" w:tentative="1">
      <w:start w:val="1"/>
      <w:numFmt w:val="decimal"/>
      <w:lvlText w:val="%4."/>
      <w:lvlJc w:val="left"/>
      <w:pPr>
        <w:ind w:left="2421" w:hanging="360"/>
      </w:pPr>
    </w:lvl>
    <w:lvl w:ilvl="4" w:tplc="04090019" w:tentative="1">
      <w:start w:val="1"/>
      <w:numFmt w:val="lowerLetter"/>
      <w:lvlText w:val="%5."/>
      <w:lvlJc w:val="left"/>
      <w:pPr>
        <w:ind w:left="3141" w:hanging="360"/>
      </w:pPr>
    </w:lvl>
    <w:lvl w:ilvl="5" w:tplc="0409001B" w:tentative="1">
      <w:start w:val="1"/>
      <w:numFmt w:val="lowerRoman"/>
      <w:lvlText w:val="%6."/>
      <w:lvlJc w:val="right"/>
      <w:pPr>
        <w:ind w:left="3861" w:hanging="180"/>
      </w:pPr>
    </w:lvl>
    <w:lvl w:ilvl="6" w:tplc="0409000F" w:tentative="1">
      <w:start w:val="1"/>
      <w:numFmt w:val="decimal"/>
      <w:lvlText w:val="%7."/>
      <w:lvlJc w:val="left"/>
      <w:pPr>
        <w:ind w:left="4581" w:hanging="360"/>
      </w:pPr>
    </w:lvl>
    <w:lvl w:ilvl="7" w:tplc="04090019" w:tentative="1">
      <w:start w:val="1"/>
      <w:numFmt w:val="lowerLetter"/>
      <w:lvlText w:val="%8."/>
      <w:lvlJc w:val="left"/>
      <w:pPr>
        <w:ind w:left="5301" w:hanging="360"/>
      </w:pPr>
    </w:lvl>
    <w:lvl w:ilvl="8" w:tplc="0409001B" w:tentative="1">
      <w:start w:val="1"/>
      <w:numFmt w:val="lowerRoman"/>
      <w:lvlText w:val="%9."/>
      <w:lvlJc w:val="right"/>
      <w:pPr>
        <w:ind w:left="6021" w:hanging="180"/>
      </w:pPr>
    </w:lvl>
  </w:abstractNum>
  <w:abstractNum w:abstractNumId="12">
    <w:nsid w:val="6D4A0ED2"/>
    <w:multiLevelType w:val="hybridMultilevel"/>
    <w:tmpl w:val="52A28894"/>
    <w:lvl w:ilvl="0" w:tplc="940ACCC6">
      <w:start w:val="1"/>
      <w:numFmt w:val="arabicAlpha"/>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3">
    <w:nsid w:val="716C0238"/>
    <w:multiLevelType w:val="hybridMultilevel"/>
    <w:tmpl w:val="FC3C299C"/>
    <w:lvl w:ilvl="0" w:tplc="BC32535A">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4">
    <w:nsid w:val="7BFE1A4A"/>
    <w:multiLevelType w:val="hybridMultilevel"/>
    <w:tmpl w:val="EFB47186"/>
    <w:lvl w:ilvl="0" w:tplc="DF181FCA">
      <w:start w:val="1"/>
      <w:numFmt w:val="decimal"/>
      <w:lvlText w:val="%1-"/>
      <w:lvlJc w:val="left"/>
      <w:pPr>
        <w:tabs>
          <w:tab w:val="num" w:pos="720"/>
        </w:tabs>
        <w:ind w:left="720" w:right="720" w:hanging="36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nsid w:val="7DD11DC4"/>
    <w:multiLevelType w:val="hybridMultilevel"/>
    <w:tmpl w:val="EE40ABEE"/>
    <w:lvl w:ilvl="0" w:tplc="52DACA72">
      <w:start w:val="1"/>
      <w:numFmt w:val="decimal"/>
      <w:lvlText w:val="%1-"/>
      <w:lvlJc w:val="left"/>
      <w:pPr>
        <w:ind w:left="259" w:hanging="360"/>
      </w:pPr>
      <w:rPr>
        <w:rFonts w:hint="default"/>
      </w:rPr>
    </w:lvl>
    <w:lvl w:ilvl="1" w:tplc="04090019" w:tentative="1">
      <w:start w:val="1"/>
      <w:numFmt w:val="lowerLetter"/>
      <w:lvlText w:val="%2."/>
      <w:lvlJc w:val="left"/>
      <w:pPr>
        <w:ind w:left="979" w:hanging="360"/>
      </w:pPr>
    </w:lvl>
    <w:lvl w:ilvl="2" w:tplc="0409001B" w:tentative="1">
      <w:start w:val="1"/>
      <w:numFmt w:val="lowerRoman"/>
      <w:lvlText w:val="%3."/>
      <w:lvlJc w:val="right"/>
      <w:pPr>
        <w:ind w:left="1699" w:hanging="180"/>
      </w:pPr>
    </w:lvl>
    <w:lvl w:ilvl="3" w:tplc="0409000F" w:tentative="1">
      <w:start w:val="1"/>
      <w:numFmt w:val="decimal"/>
      <w:lvlText w:val="%4."/>
      <w:lvlJc w:val="left"/>
      <w:pPr>
        <w:ind w:left="2419" w:hanging="360"/>
      </w:pPr>
    </w:lvl>
    <w:lvl w:ilvl="4" w:tplc="04090019" w:tentative="1">
      <w:start w:val="1"/>
      <w:numFmt w:val="lowerLetter"/>
      <w:lvlText w:val="%5."/>
      <w:lvlJc w:val="left"/>
      <w:pPr>
        <w:ind w:left="3139" w:hanging="360"/>
      </w:pPr>
    </w:lvl>
    <w:lvl w:ilvl="5" w:tplc="0409001B" w:tentative="1">
      <w:start w:val="1"/>
      <w:numFmt w:val="lowerRoman"/>
      <w:lvlText w:val="%6."/>
      <w:lvlJc w:val="right"/>
      <w:pPr>
        <w:ind w:left="3859" w:hanging="180"/>
      </w:pPr>
    </w:lvl>
    <w:lvl w:ilvl="6" w:tplc="0409000F" w:tentative="1">
      <w:start w:val="1"/>
      <w:numFmt w:val="decimal"/>
      <w:lvlText w:val="%7."/>
      <w:lvlJc w:val="left"/>
      <w:pPr>
        <w:ind w:left="4579" w:hanging="360"/>
      </w:pPr>
    </w:lvl>
    <w:lvl w:ilvl="7" w:tplc="04090019" w:tentative="1">
      <w:start w:val="1"/>
      <w:numFmt w:val="lowerLetter"/>
      <w:lvlText w:val="%8."/>
      <w:lvlJc w:val="left"/>
      <w:pPr>
        <w:ind w:left="5299" w:hanging="360"/>
      </w:pPr>
    </w:lvl>
    <w:lvl w:ilvl="8" w:tplc="0409001B" w:tentative="1">
      <w:start w:val="1"/>
      <w:numFmt w:val="lowerRoman"/>
      <w:lvlText w:val="%9."/>
      <w:lvlJc w:val="right"/>
      <w:pPr>
        <w:ind w:left="6019" w:hanging="180"/>
      </w:pPr>
    </w:lvl>
  </w:abstractNum>
  <w:num w:numId="1">
    <w:abstractNumId w:val="0"/>
  </w:num>
  <w:num w:numId="2">
    <w:abstractNumId w:val="2"/>
  </w:num>
  <w:num w:numId="3">
    <w:abstractNumId w:val="1"/>
  </w:num>
  <w:num w:numId="4">
    <w:abstractNumId w:val="10"/>
  </w:num>
  <w:num w:numId="5">
    <w:abstractNumId w:val="3"/>
  </w:num>
  <w:num w:numId="6">
    <w:abstractNumId w:val="6"/>
  </w:num>
  <w:num w:numId="7">
    <w:abstractNumId w:val="8"/>
  </w:num>
  <w:num w:numId="8">
    <w:abstractNumId w:val="15"/>
  </w:num>
  <w:num w:numId="9">
    <w:abstractNumId w:val="14"/>
  </w:num>
  <w:num w:numId="10">
    <w:abstractNumId w:val="9"/>
  </w:num>
  <w:num w:numId="11">
    <w:abstractNumId w:val="5"/>
  </w:num>
  <w:num w:numId="12">
    <w:abstractNumId w:val="13"/>
  </w:num>
  <w:num w:numId="13">
    <w:abstractNumId w:val="4"/>
  </w:num>
  <w:num w:numId="14">
    <w:abstractNumId w:val="12"/>
  </w:num>
  <w:num w:numId="15">
    <w:abstractNumId w:val="7"/>
  </w:num>
  <w:num w:numId="16">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o:colormru v:ext="edit" colors="#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A02"/>
    <w:rsid w:val="0000010F"/>
    <w:rsid w:val="0000025A"/>
    <w:rsid w:val="000002F1"/>
    <w:rsid w:val="0000035C"/>
    <w:rsid w:val="0000047A"/>
    <w:rsid w:val="00001046"/>
    <w:rsid w:val="0000111E"/>
    <w:rsid w:val="0000113C"/>
    <w:rsid w:val="00001168"/>
    <w:rsid w:val="00001200"/>
    <w:rsid w:val="0000140E"/>
    <w:rsid w:val="0000163A"/>
    <w:rsid w:val="0000179A"/>
    <w:rsid w:val="00001AD4"/>
    <w:rsid w:val="00001D75"/>
    <w:rsid w:val="00001EC3"/>
    <w:rsid w:val="000021C8"/>
    <w:rsid w:val="0000224D"/>
    <w:rsid w:val="00002544"/>
    <w:rsid w:val="00002696"/>
    <w:rsid w:val="000026FA"/>
    <w:rsid w:val="000028C7"/>
    <w:rsid w:val="00002AEC"/>
    <w:rsid w:val="00002B90"/>
    <w:rsid w:val="00002D74"/>
    <w:rsid w:val="00002E1A"/>
    <w:rsid w:val="00002E97"/>
    <w:rsid w:val="00002F41"/>
    <w:rsid w:val="00002F8F"/>
    <w:rsid w:val="00003072"/>
    <w:rsid w:val="000030FE"/>
    <w:rsid w:val="000034DB"/>
    <w:rsid w:val="0000366D"/>
    <w:rsid w:val="0000392C"/>
    <w:rsid w:val="0000395A"/>
    <w:rsid w:val="00003B90"/>
    <w:rsid w:val="00003C1C"/>
    <w:rsid w:val="00003F3D"/>
    <w:rsid w:val="0000420B"/>
    <w:rsid w:val="000043A0"/>
    <w:rsid w:val="0000450D"/>
    <w:rsid w:val="0000450E"/>
    <w:rsid w:val="00004A13"/>
    <w:rsid w:val="00004A9C"/>
    <w:rsid w:val="00004D29"/>
    <w:rsid w:val="00004F08"/>
    <w:rsid w:val="00004FE0"/>
    <w:rsid w:val="00005092"/>
    <w:rsid w:val="000056CF"/>
    <w:rsid w:val="000059E5"/>
    <w:rsid w:val="00005B43"/>
    <w:rsid w:val="00005BAE"/>
    <w:rsid w:val="00005CA9"/>
    <w:rsid w:val="00005E99"/>
    <w:rsid w:val="00005FA5"/>
    <w:rsid w:val="000066AA"/>
    <w:rsid w:val="0000688D"/>
    <w:rsid w:val="000069AA"/>
    <w:rsid w:val="00006B7B"/>
    <w:rsid w:val="00006C36"/>
    <w:rsid w:val="00006E23"/>
    <w:rsid w:val="00006E4A"/>
    <w:rsid w:val="00006EC6"/>
    <w:rsid w:val="00006FE5"/>
    <w:rsid w:val="0000753C"/>
    <w:rsid w:val="000076DC"/>
    <w:rsid w:val="0000774D"/>
    <w:rsid w:val="00007B06"/>
    <w:rsid w:val="00007BF1"/>
    <w:rsid w:val="00007C45"/>
    <w:rsid w:val="00010297"/>
    <w:rsid w:val="0001042B"/>
    <w:rsid w:val="00010774"/>
    <w:rsid w:val="00010850"/>
    <w:rsid w:val="00010A1E"/>
    <w:rsid w:val="00010C4F"/>
    <w:rsid w:val="00010C87"/>
    <w:rsid w:val="00010E86"/>
    <w:rsid w:val="00010E89"/>
    <w:rsid w:val="0001135A"/>
    <w:rsid w:val="0001144C"/>
    <w:rsid w:val="00011B0F"/>
    <w:rsid w:val="00011C7D"/>
    <w:rsid w:val="00011D53"/>
    <w:rsid w:val="00011F58"/>
    <w:rsid w:val="00011F8E"/>
    <w:rsid w:val="00012029"/>
    <w:rsid w:val="000120A2"/>
    <w:rsid w:val="00012320"/>
    <w:rsid w:val="00012487"/>
    <w:rsid w:val="000125B0"/>
    <w:rsid w:val="000126B9"/>
    <w:rsid w:val="000126F5"/>
    <w:rsid w:val="00012B64"/>
    <w:rsid w:val="00012C71"/>
    <w:rsid w:val="00012EDC"/>
    <w:rsid w:val="00012F79"/>
    <w:rsid w:val="000130A4"/>
    <w:rsid w:val="00013515"/>
    <w:rsid w:val="00013667"/>
    <w:rsid w:val="00013730"/>
    <w:rsid w:val="00013855"/>
    <w:rsid w:val="00013E02"/>
    <w:rsid w:val="00013E24"/>
    <w:rsid w:val="00013EB1"/>
    <w:rsid w:val="00014202"/>
    <w:rsid w:val="00014283"/>
    <w:rsid w:val="000142E4"/>
    <w:rsid w:val="00014430"/>
    <w:rsid w:val="00014620"/>
    <w:rsid w:val="00014FCE"/>
    <w:rsid w:val="000150DF"/>
    <w:rsid w:val="000152DA"/>
    <w:rsid w:val="000153CB"/>
    <w:rsid w:val="000154BA"/>
    <w:rsid w:val="000159DF"/>
    <w:rsid w:val="00015BAD"/>
    <w:rsid w:val="00015C7E"/>
    <w:rsid w:val="00016087"/>
    <w:rsid w:val="0001616B"/>
    <w:rsid w:val="000167E7"/>
    <w:rsid w:val="0001682D"/>
    <w:rsid w:val="00016B54"/>
    <w:rsid w:val="00016BB6"/>
    <w:rsid w:val="00016BD5"/>
    <w:rsid w:val="00016DB2"/>
    <w:rsid w:val="00017031"/>
    <w:rsid w:val="00017572"/>
    <w:rsid w:val="0001770A"/>
    <w:rsid w:val="000178CC"/>
    <w:rsid w:val="00017B08"/>
    <w:rsid w:val="00017BA1"/>
    <w:rsid w:val="00017D87"/>
    <w:rsid w:val="000200A6"/>
    <w:rsid w:val="0002087F"/>
    <w:rsid w:val="00020A85"/>
    <w:rsid w:val="00020B4F"/>
    <w:rsid w:val="00020D7A"/>
    <w:rsid w:val="00020E84"/>
    <w:rsid w:val="00020EB3"/>
    <w:rsid w:val="0002148D"/>
    <w:rsid w:val="00021520"/>
    <w:rsid w:val="00021B2A"/>
    <w:rsid w:val="00021D36"/>
    <w:rsid w:val="00021D91"/>
    <w:rsid w:val="000221ED"/>
    <w:rsid w:val="0002226A"/>
    <w:rsid w:val="000223C2"/>
    <w:rsid w:val="0002240A"/>
    <w:rsid w:val="0002241F"/>
    <w:rsid w:val="0002259B"/>
    <w:rsid w:val="00022A5E"/>
    <w:rsid w:val="00022D1C"/>
    <w:rsid w:val="00023176"/>
    <w:rsid w:val="000232F1"/>
    <w:rsid w:val="00023352"/>
    <w:rsid w:val="00023636"/>
    <w:rsid w:val="00023887"/>
    <w:rsid w:val="00023B5F"/>
    <w:rsid w:val="00023E36"/>
    <w:rsid w:val="00023F00"/>
    <w:rsid w:val="00024124"/>
    <w:rsid w:val="00024201"/>
    <w:rsid w:val="0002422E"/>
    <w:rsid w:val="0002425B"/>
    <w:rsid w:val="00024451"/>
    <w:rsid w:val="00024698"/>
    <w:rsid w:val="00024EA1"/>
    <w:rsid w:val="00025060"/>
    <w:rsid w:val="00025371"/>
    <w:rsid w:val="0002555F"/>
    <w:rsid w:val="000255EF"/>
    <w:rsid w:val="000256CE"/>
    <w:rsid w:val="00025770"/>
    <w:rsid w:val="0002594C"/>
    <w:rsid w:val="00025EB5"/>
    <w:rsid w:val="000260CC"/>
    <w:rsid w:val="00026406"/>
    <w:rsid w:val="0002655A"/>
    <w:rsid w:val="00026689"/>
    <w:rsid w:val="00026741"/>
    <w:rsid w:val="00026C24"/>
    <w:rsid w:val="00026D31"/>
    <w:rsid w:val="00026D5A"/>
    <w:rsid w:val="00026EAC"/>
    <w:rsid w:val="00026F0E"/>
    <w:rsid w:val="00026FE3"/>
    <w:rsid w:val="0002730C"/>
    <w:rsid w:val="00027556"/>
    <w:rsid w:val="000275B6"/>
    <w:rsid w:val="00027609"/>
    <w:rsid w:val="00027712"/>
    <w:rsid w:val="00027811"/>
    <w:rsid w:val="00027812"/>
    <w:rsid w:val="00027ED4"/>
    <w:rsid w:val="00027F90"/>
    <w:rsid w:val="000301A5"/>
    <w:rsid w:val="000301CF"/>
    <w:rsid w:val="00030366"/>
    <w:rsid w:val="00030378"/>
    <w:rsid w:val="0003045C"/>
    <w:rsid w:val="00030876"/>
    <w:rsid w:val="00030AA3"/>
    <w:rsid w:val="00030B59"/>
    <w:rsid w:val="00030BF0"/>
    <w:rsid w:val="0003108E"/>
    <w:rsid w:val="00031475"/>
    <w:rsid w:val="000314E1"/>
    <w:rsid w:val="0003170E"/>
    <w:rsid w:val="00031726"/>
    <w:rsid w:val="00031B8E"/>
    <w:rsid w:val="0003262D"/>
    <w:rsid w:val="000327CC"/>
    <w:rsid w:val="00032957"/>
    <w:rsid w:val="00032AD7"/>
    <w:rsid w:val="00032B13"/>
    <w:rsid w:val="00032D42"/>
    <w:rsid w:val="00032D82"/>
    <w:rsid w:val="00032ED6"/>
    <w:rsid w:val="000330DD"/>
    <w:rsid w:val="000330E1"/>
    <w:rsid w:val="000336FC"/>
    <w:rsid w:val="00033766"/>
    <w:rsid w:val="00033A58"/>
    <w:rsid w:val="00033B95"/>
    <w:rsid w:val="00033BCF"/>
    <w:rsid w:val="00033F8C"/>
    <w:rsid w:val="00034240"/>
    <w:rsid w:val="000347B6"/>
    <w:rsid w:val="00034A59"/>
    <w:rsid w:val="00034A62"/>
    <w:rsid w:val="00034C4C"/>
    <w:rsid w:val="00034EE8"/>
    <w:rsid w:val="000350E2"/>
    <w:rsid w:val="00035307"/>
    <w:rsid w:val="0003556F"/>
    <w:rsid w:val="0003560B"/>
    <w:rsid w:val="00035CC3"/>
    <w:rsid w:val="00035D5D"/>
    <w:rsid w:val="00035E74"/>
    <w:rsid w:val="00035FBE"/>
    <w:rsid w:val="0003640B"/>
    <w:rsid w:val="00036541"/>
    <w:rsid w:val="00036C8E"/>
    <w:rsid w:val="000370EE"/>
    <w:rsid w:val="0003715D"/>
    <w:rsid w:val="00037616"/>
    <w:rsid w:val="000376F9"/>
    <w:rsid w:val="00037D6F"/>
    <w:rsid w:val="00037DCF"/>
    <w:rsid w:val="00037FB2"/>
    <w:rsid w:val="000400B5"/>
    <w:rsid w:val="00040162"/>
    <w:rsid w:val="0004036D"/>
    <w:rsid w:val="0004068D"/>
    <w:rsid w:val="000406AD"/>
    <w:rsid w:val="00040B59"/>
    <w:rsid w:val="00040D08"/>
    <w:rsid w:val="00040EEF"/>
    <w:rsid w:val="000414C2"/>
    <w:rsid w:val="000416D4"/>
    <w:rsid w:val="00041799"/>
    <w:rsid w:val="000419FB"/>
    <w:rsid w:val="00041AAD"/>
    <w:rsid w:val="00041DC8"/>
    <w:rsid w:val="000420C2"/>
    <w:rsid w:val="00042246"/>
    <w:rsid w:val="00042285"/>
    <w:rsid w:val="00042537"/>
    <w:rsid w:val="00042773"/>
    <w:rsid w:val="00042875"/>
    <w:rsid w:val="00042C3A"/>
    <w:rsid w:val="0004311F"/>
    <w:rsid w:val="000436AD"/>
    <w:rsid w:val="00043746"/>
    <w:rsid w:val="000437F6"/>
    <w:rsid w:val="00043890"/>
    <w:rsid w:val="000438B9"/>
    <w:rsid w:val="000439E6"/>
    <w:rsid w:val="00043BC2"/>
    <w:rsid w:val="00043E80"/>
    <w:rsid w:val="00043E9D"/>
    <w:rsid w:val="00044196"/>
    <w:rsid w:val="00044265"/>
    <w:rsid w:val="00044522"/>
    <w:rsid w:val="00044939"/>
    <w:rsid w:val="000449E0"/>
    <w:rsid w:val="00044A78"/>
    <w:rsid w:val="00044C6B"/>
    <w:rsid w:val="00044EA6"/>
    <w:rsid w:val="0004533B"/>
    <w:rsid w:val="000455BB"/>
    <w:rsid w:val="00045DAA"/>
    <w:rsid w:val="00046095"/>
    <w:rsid w:val="000462E0"/>
    <w:rsid w:val="0004650E"/>
    <w:rsid w:val="00046530"/>
    <w:rsid w:val="000469D7"/>
    <w:rsid w:val="00046BCE"/>
    <w:rsid w:val="00047026"/>
    <w:rsid w:val="00047286"/>
    <w:rsid w:val="000472EC"/>
    <w:rsid w:val="000473E9"/>
    <w:rsid w:val="0004783F"/>
    <w:rsid w:val="00047A2B"/>
    <w:rsid w:val="00047A30"/>
    <w:rsid w:val="00047AD9"/>
    <w:rsid w:val="00047ADD"/>
    <w:rsid w:val="00047BCF"/>
    <w:rsid w:val="00047D8D"/>
    <w:rsid w:val="00050182"/>
    <w:rsid w:val="000501D7"/>
    <w:rsid w:val="000502EA"/>
    <w:rsid w:val="0005033C"/>
    <w:rsid w:val="000504F6"/>
    <w:rsid w:val="0005071E"/>
    <w:rsid w:val="000507A8"/>
    <w:rsid w:val="00050852"/>
    <w:rsid w:val="00050901"/>
    <w:rsid w:val="00050E3F"/>
    <w:rsid w:val="00050ECC"/>
    <w:rsid w:val="000510CE"/>
    <w:rsid w:val="00051823"/>
    <w:rsid w:val="000519A7"/>
    <w:rsid w:val="000519D3"/>
    <w:rsid w:val="00051EE8"/>
    <w:rsid w:val="00052088"/>
    <w:rsid w:val="000520D7"/>
    <w:rsid w:val="000523DD"/>
    <w:rsid w:val="0005252C"/>
    <w:rsid w:val="000525A7"/>
    <w:rsid w:val="00052671"/>
    <w:rsid w:val="00052962"/>
    <w:rsid w:val="00052B1D"/>
    <w:rsid w:val="00052BDA"/>
    <w:rsid w:val="00052C21"/>
    <w:rsid w:val="00052D12"/>
    <w:rsid w:val="00052DE4"/>
    <w:rsid w:val="00052F8D"/>
    <w:rsid w:val="00053048"/>
    <w:rsid w:val="000531D1"/>
    <w:rsid w:val="0005347C"/>
    <w:rsid w:val="0005376B"/>
    <w:rsid w:val="00053B18"/>
    <w:rsid w:val="00053C13"/>
    <w:rsid w:val="00054144"/>
    <w:rsid w:val="000541AF"/>
    <w:rsid w:val="00054364"/>
    <w:rsid w:val="000544A9"/>
    <w:rsid w:val="000546AC"/>
    <w:rsid w:val="000546FE"/>
    <w:rsid w:val="000548C0"/>
    <w:rsid w:val="00054903"/>
    <w:rsid w:val="00054975"/>
    <w:rsid w:val="00054A85"/>
    <w:rsid w:val="00054E48"/>
    <w:rsid w:val="00054F0F"/>
    <w:rsid w:val="0005511F"/>
    <w:rsid w:val="000557C4"/>
    <w:rsid w:val="000558C0"/>
    <w:rsid w:val="00055AAB"/>
    <w:rsid w:val="00055CFB"/>
    <w:rsid w:val="00055FF9"/>
    <w:rsid w:val="0005616E"/>
    <w:rsid w:val="00056A10"/>
    <w:rsid w:val="00057025"/>
    <w:rsid w:val="00057339"/>
    <w:rsid w:val="000574DB"/>
    <w:rsid w:val="000577AC"/>
    <w:rsid w:val="00057874"/>
    <w:rsid w:val="000579E1"/>
    <w:rsid w:val="000603D5"/>
    <w:rsid w:val="00060426"/>
    <w:rsid w:val="00060590"/>
    <w:rsid w:val="0006066B"/>
    <w:rsid w:val="00060674"/>
    <w:rsid w:val="00060BD5"/>
    <w:rsid w:val="00060C40"/>
    <w:rsid w:val="00060E45"/>
    <w:rsid w:val="0006127A"/>
    <w:rsid w:val="000615FA"/>
    <w:rsid w:val="00061639"/>
    <w:rsid w:val="00061723"/>
    <w:rsid w:val="000619C6"/>
    <w:rsid w:val="00061B72"/>
    <w:rsid w:val="00061CE0"/>
    <w:rsid w:val="00061D06"/>
    <w:rsid w:val="00061D66"/>
    <w:rsid w:val="00061DE6"/>
    <w:rsid w:val="00061E16"/>
    <w:rsid w:val="0006245B"/>
    <w:rsid w:val="00062549"/>
    <w:rsid w:val="0006255A"/>
    <w:rsid w:val="0006266E"/>
    <w:rsid w:val="000628E6"/>
    <w:rsid w:val="00062920"/>
    <w:rsid w:val="000629A2"/>
    <w:rsid w:val="00062BD9"/>
    <w:rsid w:val="0006306C"/>
    <w:rsid w:val="0006315E"/>
    <w:rsid w:val="0006343F"/>
    <w:rsid w:val="0006355D"/>
    <w:rsid w:val="00063614"/>
    <w:rsid w:val="000638ED"/>
    <w:rsid w:val="00063AD9"/>
    <w:rsid w:val="00063C66"/>
    <w:rsid w:val="00064300"/>
    <w:rsid w:val="00064529"/>
    <w:rsid w:val="00064643"/>
    <w:rsid w:val="00064705"/>
    <w:rsid w:val="00064F0C"/>
    <w:rsid w:val="0006504E"/>
    <w:rsid w:val="00065403"/>
    <w:rsid w:val="00065526"/>
    <w:rsid w:val="00065685"/>
    <w:rsid w:val="00065711"/>
    <w:rsid w:val="00065BE1"/>
    <w:rsid w:val="00065E3C"/>
    <w:rsid w:val="0006608B"/>
    <w:rsid w:val="000666AC"/>
    <w:rsid w:val="00066BA3"/>
    <w:rsid w:val="00066D14"/>
    <w:rsid w:val="00067023"/>
    <w:rsid w:val="000672F0"/>
    <w:rsid w:val="0006769C"/>
    <w:rsid w:val="000678E9"/>
    <w:rsid w:val="000679FF"/>
    <w:rsid w:val="00067CA3"/>
    <w:rsid w:val="000704C8"/>
    <w:rsid w:val="0007055C"/>
    <w:rsid w:val="000708AF"/>
    <w:rsid w:val="00070963"/>
    <w:rsid w:val="00070A30"/>
    <w:rsid w:val="00070D7E"/>
    <w:rsid w:val="00070EA5"/>
    <w:rsid w:val="000711B7"/>
    <w:rsid w:val="0007135B"/>
    <w:rsid w:val="00071416"/>
    <w:rsid w:val="000714CA"/>
    <w:rsid w:val="00071778"/>
    <w:rsid w:val="0007180B"/>
    <w:rsid w:val="00071B26"/>
    <w:rsid w:val="00071BFB"/>
    <w:rsid w:val="00071CA0"/>
    <w:rsid w:val="00071ECF"/>
    <w:rsid w:val="00071F38"/>
    <w:rsid w:val="0007213E"/>
    <w:rsid w:val="00072258"/>
    <w:rsid w:val="00072292"/>
    <w:rsid w:val="00072440"/>
    <w:rsid w:val="00072912"/>
    <w:rsid w:val="00072C99"/>
    <w:rsid w:val="00072DB3"/>
    <w:rsid w:val="000730C3"/>
    <w:rsid w:val="00073169"/>
    <w:rsid w:val="000733A1"/>
    <w:rsid w:val="000738CB"/>
    <w:rsid w:val="00073A68"/>
    <w:rsid w:val="00073EB6"/>
    <w:rsid w:val="00073ED3"/>
    <w:rsid w:val="00074136"/>
    <w:rsid w:val="0007467D"/>
    <w:rsid w:val="00074798"/>
    <w:rsid w:val="000748AA"/>
    <w:rsid w:val="00074C78"/>
    <w:rsid w:val="00074FCF"/>
    <w:rsid w:val="0007503C"/>
    <w:rsid w:val="00075AB5"/>
    <w:rsid w:val="000763C0"/>
    <w:rsid w:val="0007657F"/>
    <w:rsid w:val="000767CD"/>
    <w:rsid w:val="00076AC0"/>
    <w:rsid w:val="00076CBA"/>
    <w:rsid w:val="00076D05"/>
    <w:rsid w:val="00076EAE"/>
    <w:rsid w:val="00077042"/>
    <w:rsid w:val="000770EB"/>
    <w:rsid w:val="00077989"/>
    <w:rsid w:val="00077D1E"/>
    <w:rsid w:val="00077D5C"/>
    <w:rsid w:val="00077DF3"/>
    <w:rsid w:val="00077E0F"/>
    <w:rsid w:val="00077E84"/>
    <w:rsid w:val="00077FB9"/>
    <w:rsid w:val="00077FC4"/>
    <w:rsid w:val="0008019D"/>
    <w:rsid w:val="0008052A"/>
    <w:rsid w:val="000805FF"/>
    <w:rsid w:val="00080643"/>
    <w:rsid w:val="00080858"/>
    <w:rsid w:val="00080C6B"/>
    <w:rsid w:val="00080F47"/>
    <w:rsid w:val="00080FBB"/>
    <w:rsid w:val="00081183"/>
    <w:rsid w:val="0008119D"/>
    <w:rsid w:val="000816B1"/>
    <w:rsid w:val="000816E9"/>
    <w:rsid w:val="00081A5E"/>
    <w:rsid w:val="00081AD9"/>
    <w:rsid w:val="00081D80"/>
    <w:rsid w:val="00081DC8"/>
    <w:rsid w:val="00081EB8"/>
    <w:rsid w:val="0008251F"/>
    <w:rsid w:val="00082D2D"/>
    <w:rsid w:val="00082D79"/>
    <w:rsid w:val="00082F4D"/>
    <w:rsid w:val="00083028"/>
    <w:rsid w:val="000831B4"/>
    <w:rsid w:val="00083377"/>
    <w:rsid w:val="000836D4"/>
    <w:rsid w:val="00083E69"/>
    <w:rsid w:val="00083F29"/>
    <w:rsid w:val="000841F4"/>
    <w:rsid w:val="0008456D"/>
    <w:rsid w:val="0008554C"/>
    <w:rsid w:val="00085748"/>
    <w:rsid w:val="000857BD"/>
    <w:rsid w:val="0008648F"/>
    <w:rsid w:val="0008657A"/>
    <w:rsid w:val="00086939"/>
    <w:rsid w:val="00086AC8"/>
    <w:rsid w:val="00086B75"/>
    <w:rsid w:val="00086D50"/>
    <w:rsid w:val="00086D5B"/>
    <w:rsid w:val="000870BF"/>
    <w:rsid w:val="000872E9"/>
    <w:rsid w:val="000877F8"/>
    <w:rsid w:val="0008784E"/>
    <w:rsid w:val="000878DC"/>
    <w:rsid w:val="00087C8A"/>
    <w:rsid w:val="00087D2D"/>
    <w:rsid w:val="00087E5D"/>
    <w:rsid w:val="00087FC8"/>
    <w:rsid w:val="00087FFC"/>
    <w:rsid w:val="000900E5"/>
    <w:rsid w:val="000901E2"/>
    <w:rsid w:val="00090597"/>
    <w:rsid w:val="00090755"/>
    <w:rsid w:val="000907B5"/>
    <w:rsid w:val="00090B57"/>
    <w:rsid w:val="00090F76"/>
    <w:rsid w:val="00090FED"/>
    <w:rsid w:val="00091128"/>
    <w:rsid w:val="00091298"/>
    <w:rsid w:val="0009131F"/>
    <w:rsid w:val="000913A0"/>
    <w:rsid w:val="00091469"/>
    <w:rsid w:val="00091F88"/>
    <w:rsid w:val="00092035"/>
    <w:rsid w:val="0009229F"/>
    <w:rsid w:val="000922CA"/>
    <w:rsid w:val="000927B0"/>
    <w:rsid w:val="00092825"/>
    <w:rsid w:val="00092D3B"/>
    <w:rsid w:val="000932E1"/>
    <w:rsid w:val="0009358C"/>
    <w:rsid w:val="0009368C"/>
    <w:rsid w:val="00093704"/>
    <w:rsid w:val="00093835"/>
    <w:rsid w:val="00093B8B"/>
    <w:rsid w:val="00093CFD"/>
    <w:rsid w:val="00093DB6"/>
    <w:rsid w:val="000944A0"/>
    <w:rsid w:val="00094C80"/>
    <w:rsid w:val="00094CE6"/>
    <w:rsid w:val="00094FD4"/>
    <w:rsid w:val="0009510E"/>
    <w:rsid w:val="00095185"/>
    <w:rsid w:val="000951D5"/>
    <w:rsid w:val="000954BC"/>
    <w:rsid w:val="00095714"/>
    <w:rsid w:val="0009584C"/>
    <w:rsid w:val="00095B01"/>
    <w:rsid w:val="00095B75"/>
    <w:rsid w:val="00095BA2"/>
    <w:rsid w:val="00095C6F"/>
    <w:rsid w:val="00095E9A"/>
    <w:rsid w:val="00095F18"/>
    <w:rsid w:val="00096039"/>
    <w:rsid w:val="0009618C"/>
    <w:rsid w:val="0009642A"/>
    <w:rsid w:val="0009654F"/>
    <w:rsid w:val="00096623"/>
    <w:rsid w:val="00096A7A"/>
    <w:rsid w:val="00096BA9"/>
    <w:rsid w:val="00096CA1"/>
    <w:rsid w:val="00096CD4"/>
    <w:rsid w:val="00096CE4"/>
    <w:rsid w:val="00096E4A"/>
    <w:rsid w:val="000970B3"/>
    <w:rsid w:val="00097323"/>
    <w:rsid w:val="0009744D"/>
    <w:rsid w:val="000974D1"/>
    <w:rsid w:val="000975B7"/>
    <w:rsid w:val="000976AB"/>
    <w:rsid w:val="000979C3"/>
    <w:rsid w:val="00097C95"/>
    <w:rsid w:val="00097D6E"/>
    <w:rsid w:val="000A016D"/>
    <w:rsid w:val="000A01E3"/>
    <w:rsid w:val="000A064B"/>
    <w:rsid w:val="000A0A56"/>
    <w:rsid w:val="000A0A98"/>
    <w:rsid w:val="000A0B9B"/>
    <w:rsid w:val="000A0C13"/>
    <w:rsid w:val="000A0C84"/>
    <w:rsid w:val="000A1382"/>
    <w:rsid w:val="000A171F"/>
    <w:rsid w:val="000A1769"/>
    <w:rsid w:val="000A17A8"/>
    <w:rsid w:val="000A1D9A"/>
    <w:rsid w:val="000A2045"/>
    <w:rsid w:val="000A2272"/>
    <w:rsid w:val="000A2545"/>
    <w:rsid w:val="000A278B"/>
    <w:rsid w:val="000A279A"/>
    <w:rsid w:val="000A28BD"/>
    <w:rsid w:val="000A29D7"/>
    <w:rsid w:val="000A2A00"/>
    <w:rsid w:val="000A2B9A"/>
    <w:rsid w:val="000A2CC4"/>
    <w:rsid w:val="000A2F01"/>
    <w:rsid w:val="000A33DD"/>
    <w:rsid w:val="000A36A7"/>
    <w:rsid w:val="000A3B89"/>
    <w:rsid w:val="000A3D87"/>
    <w:rsid w:val="000A3D88"/>
    <w:rsid w:val="000A40E9"/>
    <w:rsid w:val="000A41AA"/>
    <w:rsid w:val="000A4376"/>
    <w:rsid w:val="000A44A9"/>
    <w:rsid w:val="000A456F"/>
    <w:rsid w:val="000A49FB"/>
    <w:rsid w:val="000A4B27"/>
    <w:rsid w:val="000A4C07"/>
    <w:rsid w:val="000A4C69"/>
    <w:rsid w:val="000A4CE2"/>
    <w:rsid w:val="000A4D1A"/>
    <w:rsid w:val="000A512F"/>
    <w:rsid w:val="000A517C"/>
    <w:rsid w:val="000A530D"/>
    <w:rsid w:val="000A53F7"/>
    <w:rsid w:val="000A5676"/>
    <w:rsid w:val="000A5CA5"/>
    <w:rsid w:val="000A5CD9"/>
    <w:rsid w:val="000A5F27"/>
    <w:rsid w:val="000A603C"/>
    <w:rsid w:val="000A607A"/>
    <w:rsid w:val="000A60F8"/>
    <w:rsid w:val="000A6277"/>
    <w:rsid w:val="000A6756"/>
    <w:rsid w:val="000A6797"/>
    <w:rsid w:val="000A6827"/>
    <w:rsid w:val="000A6BA5"/>
    <w:rsid w:val="000A6CB7"/>
    <w:rsid w:val="000A6D67"/>
    <w:rsid w:val="000A6D91"/>
    <w:rsid w:val="000A7328"/>
    <w:rsid w:val="000A743A"/>
    <w:rsid w:val="000A7477"/>
    <w:rsid w:val="000A790B"/>
    <w:rsid w:val="000A7B74"/>
    <w:rsid w:val="000A7B84"/>
    <w:rsid w:val="000A7BA7"/>
    <w:rsid w:val="000A7C8D"/>
    <w:rsid w:val="000A7CBC"/>
    <w:rsid w:val="000A7E1D"/>
    <w:rsid w:val="000A7EDA"/>
    <w:rsid w:val="000B05AD"/>
    <w:rsid w:val="000B0A87"/>
    <w:rsid w:val="000B11BF"/>
    <w:rsid w:val="000B16EB"/>
    <w:rsid w:val="000B1806"/>
    <w:rsid w:val="000B1999"/>
    <w:rsid w:val="000B1AF2"/>
    <w:rsid w:val="000B1B78"/>
    <w:rsid w:val="000B1E9A"/>
    <w:rsid w:val="000B2116"/>
    <w:rsid w:val="000B21AB"/>
    <w:rsid w:val="000B23C3"/>
    <w:rsid w:val="000B240F"/>
    <w:rsid w:val="000B2BE1"/>
    <w:rsid w:val="000B2EFF"/>
    <w:rsid w:val="000B3182"/>
    <w:rsid w:val="000B3185"/>
    <w:rsid w:val="000B31FB"/>
    <w:rsid w:val="000B380A"/>
    <w:rsid w:val="000B39FD"/>
    <w:rsid w:val="000B3D11"/>
    <w:rsid w:val="000B3D50"/>
    <w:rsid w:val="000B3E0D"/>
    <w:rsid w:val="000B4344"/>
    <w:rsid w:val="000B438B"/>
    <w:rsid w:val="000B4410"/>
    <w:rsid w:val="000B4567"/>
    <w:rsid w:val="000B45CC"/>
    <w:rsid w:val="000B48D4"/>
    <w:rsid w:val="000B4B02"/>
    <w:rsid w:val="000B4DAE"/>
    <w:rsid w:val="000B4FD4"/>
    <w:rsid w:val="000B526C"/>
    <w:rsid w:val="000B56D2"/>
    <w:rsid w:val="000B57D0"/>
    <w:rsid w:val="000B5B70"/>
    <w:rsid w:val="000B5F1F"/>
    <w:rsid w:val="000B6271"/>
    <w:rsid w:val="000B62E7"/>
    <w:rsid w:val="000B65CD"/>
    <w:rsid w:val="000B6E43"/>
    <w:rsid w:val="000B6E70"/>
    <w:rsid w:val="000B728B"/>
    <w:rsid w:val="000B74DA"/>
    <w:rsid w:val="000B75FC"/>
    <w:rsid w:val="000B760A"/>
    <w:rsid w:val="000B7680"/>
    <w:rsid w:val="000B7733"/>
    <w:rsid w:val="000B78C1"/>
    <w:rsid w:val="000B78DB"/>
    <w:rsid w:val="000B7A83"/>
    <w:rsid w:val="000B7AB1"/>
    <w:rsid w:val="000B7B99"/>
    <w:rsid w:val="000B7BC3"/>
    <w:rsid w:val="000B7BF8"/>
    <w:rsid w:val="000B7F85"/>
    <w:rsid w:val="000C0058"/>
    <w:rsid w:val="000C0332"/>
    <w:rsid w:val="000C07F6"/>
    <w:rsid w:val="000C09DD"/>
    <w:rsid w:val="000C0BCE"/>
    <w:rsid w:val="000C0D04"/>
    <w:rsid w:val="000C0ED8"/>
    <w:rsid w:val="000C0F45"/>
    <w:rsid w:val="000C0F83"/>
    <w:rsid w:val="000C1833"/>
    <w:rsid w:val="000C1849"/>
    <w:rsid w:val="000C1897"/>
    <w:rsid w:val="000C18E4"/>
    <w:rsid w:val="000C1906"/>
    <w:rsid w:val="000C1C32"/>
    <w:rsid w:val="000C1C3E"/>
    <w:rsid w:val="000C1E15"/>
    <w:rsid w:val="000C1F45"/>
    <w:rsid w:val="000C2308"/>
    <w:rsid w:val="000C23BF"/>
    <w:rsid w:val="000C2469"/>
    <w:rsid w:val="000C27EE"/>
    <w:rsid w:val="000C2912"/>
    <w:rsid w:val="000C2992"/>
    <w:rsid w:val="000C2A21"/>
    <w:rsid w:val="000C2B56"/>
    <w:rsid w:val="000C2E69"/>
    <w:rsid w:val="000C31C2"/>
    <w:rsid w:val="000C3573"/>
    <w:rsid w:val="000C3834"/>
    <w:rsid w:val="000C3A8E"/>
    <w:rsid w:val="000C3B18"/>
    <w:rsid w:val="000C3B78"/>
    <w:rsid w:val="000C3D01"/>
    <w:rsid w:val="000C3D02"/>
    <w:rsid w:val="000C3F3A"/>
    <w:rsid w:val="000C40D2"/>
    <w:rsid w:val="000C415C"/>
    <w:rsid w:val="000C41FA"/>
    <w:rsid w:val="000C4377"/>
    <w:rsid w:val="000C448A"/>
    <w:rsid w:val="000C46E0"/>
    <w:rsid w:val="000C47A9"/>
    <w:rsid w:val="000C47BB"/>
    <w:rsid w:val="000C47C3"/>
    <w:rsid w:val="000C48CC"/>
    <w:rsid w:val="000C4950"/>
    <w:rsid w:val="000C4C8F"/>
    <w:rsid w:val="000C4E44"/>
    <w:rsid w:val="000C5081"/>
    <w:rsid w:val="000C51B7"/>
    <w:rsid w:val="000C5267"/>
    <w:rsid w:val="000C54DF"/>
    <w:rsid w:val="000C5589"/>
    <w:rsid w:val="000C5978"/>
    <w:rsid w:val="000C5AFA"/>
    <w:rsid w:val="000C5BD4"/>
    <w:rsid w:val="000C5DCB"/>
    <w:rsid w:val="000C60CB"/>
    <w:rsid w:val="000C61C1"/>
    <w:rsid w:val="000C6583"/>
    <w:rsid w:val="000C6586"/>
    <w:rsid w:val="000C6782"/>
    <w:rsid w:val="000C6B26"/>
    <w:rsid w:val="000C6B8B"/>
    <w:rsid w:val="000C6C83"/>
    <w:rsid w:val="000C6CCD"/>
    <w:rsid w:val="000C6D2B"/>
    <w:rsid w:val="000C6E63"/>
    <w:rsid w:val="000C7107"/>
    <w:rsid w:val="000C734E"/>
    <w:rsid w:val="000C7365"/>
    <w:rsid w:val="000C739B"/>
    <w:rsid w:val="000C758E"/>
    <w:rsid w:val="000C75AF"/>
    <w:rsid w:val="000C76A7"/>
    <w:rsid w:val="000C77A6"/>
    <w:rsid w:val="000C7A3B"/>
    <w:rsid w:val="000C7A42"/>
    <w:rsid w:val="000C7B06"/>
    <w:rsid w:val="000C7C41"/>
    <w:rsid w:val="000C7EA9"/>
    <w:rsid w:val="000C7EED"/>
    <w:rsid w:val="000D058F"/>
    <w:rsid w:val="000D05CD"/>
    <w:rsid w:val="000D06B6"/>
    <w:rsid w:val="000D08BB"/>
    <w:rsid w:val="000D0931"/>
    <w:rsid w:val="000D0ABB"/>
    <w:rsid w:val="000D0F73"/>
    <w:rsid w:val="000D1310"/>
    <w:rsid w:val="000D1385"/>
    <w:rsid w:val="000D1452"/>
    <w:rsid w:val="000D1607"/>
    <w:rsid w:val="000D1613"/>
    <w:rsid w:val="000D180A"/>
    <w:rsid w:val="000D1F8A"/>
    <w:rsid w:val="000D2062"/>
    <w:rsid w:val="000D22FE"/>
    <w:rsid w:val="000D25A5"/>
    <w:rsid w:val="000D25D0"/>
    <w:rsid w:val="000D2688"/>
    <w:rsid w:val="000D2715"/>
    <w:rsid w:val="000D27C5"/>
    <w:rsid w:val="000D2AF2"/>
    <w:rsid w:val="000D2CCD"/>
    <w:rsid w:val="000D2E58"/>
    <w:rsid w:val="000D2EEB"/>
    <w:rsid w:val="000D318A"/>
    <w:rsid w:val="000D31ED"/>
    <w:rsid w:val="000D32CA"/>
    <w:rsid w:val="000D33EB"/>
    <w:rsid w:val="000D3580"/>
    <w:rsid w:val="000D37D9"/>
    <w:rsid w:val="000D3A29"/>
    <w:rsid w:val="000D3BB7"/>
    <w:rsid w:val="000D3DB8"/>
    <w:rsid w:val="000D401B"/>
    <w:rsid w:val="000D402A"/>
    <w:rsid w:val="000D4062"/>
    <w:rsid w:val="000D4069"/>
    <w:rsid w:val="000D411D"/>
    <w:rsid w:val="000D4344"/>
    <w:rsid w:val="000D4577"/>
    <w:rsid w:val="000D46E2"/>
    <w:rsid w:val="000D49B2"/>
    <w:rsid w:val="000D4A8B"/>
    <w:rsid w:val="000D4B80"/>
    <w:rsid w:val="000D4FB3"/>
    <w:rsid w:val="000D5070"/>
    <w:rsid w:val="000D5681"/>
    <w:rsid w:val="000D573C"/>
    <w:rsid w:val="000D5B79"/>
    <w:rsid w:val="000D5D21"/>
    <w:rsid w:val="000D5FAD"/>
    <w:rsid w:val="000D608C"/>
    <w:rsid w:val="000D630F"/>
    <w:rsid w:val="000D6AE0"/>
    <w:rsid w:val="000D6CE0"/>
    <w:rsid w:val="000D6EFD"/>
    <w:rsid w:val="000D6F9B"/>
    <w:rsid w:val="000D6FD9"/>
    <w:rsid w:val="000D7117"/>
    <w:rsid w:val="000D72C4"/>
    <w:rsid w:val="000D741A"/>
    <w:rsid w:val="000D752F"/>
    <w:rsid w:val="000D76D7"/>
    <w:rsid w:val="000D76DA"/>
    <w:rsid w:val="000E0004"/>
    <w:rsid w:val="000E0162"/>
    <w:rsid w:val="000E0237"/>
    <w:rsid w:val="000E02BF"/>
    <w:rsid w:val="000E0410"/>
    <w:rsid w:val="000E04DF"/>
    <w:rsid w:val="000E04ED"/>
    <w:rsid w:val="000E098B"/>
    <w:rsid w:val="000E09D6"/>
    <w:rsid w:val="000E0C0D"/>
    <w:rsid w:val="000E0CF7"/>
    <w:rsid w:val="000E0DD1"/>
    <w:rsid w:val="000E0F6D"/>
    <w:rsid w:val="000E110E"/>
    <w:rsid w:val="000E15B3"/>
    <w:rsid w:val="000E1B8B"/>
    <w:rsid w:val="000E22F5"/>
    <w:rsid w:val="000E2408"/>
    <w:rsid w:val="000E24FB"/>
    <w:rsid w:val="000E25B7"/>
    <w:rsid w:val="000E25CD"/>
    <w:rsid w:val="000E268F"/>
    <w:rsid w:val="000E274F"/>
    <w:rsid w:val="000E2863"/>
    <w:rsid w:val="000E2A32"/>
    <w:rsid w:val="000E3035"/>
    <w:rsid w:val="000E3046"/>
    <w:rsid w:val="000E30B5"/>
    <w:rsid w:val="000E31A2"/>
    <w:rsid w:val="000E3378"/>
    <w:rsid w:val="000E39CF"/>
    <w:rsid w:val="000E3F3E"/>
    <w:rsid w:val="000E402F"/>
    <w:rsid w:val="000E4385"/>
    <w:rsid w:val="000E448F"/>
    <w:rsid w:val="000E4562"/>
    <w:rsid w:val="000E47DB"/>
    <w:rsid w:val="000E4A2F"/>
    <w:rsid w:val="000E4A34"/>
    <w:rsid w:val="000E4D6B"/>
    <w:rsid w:val="000E4D8B"/>
    <w:rsid w:val="000E4FC3"/>
    <w:rsid w:val="000E4FEA"/>
    <w:rsid w:val="000E502A"/>
    <w:rsid w:val="000E52DA"/>
    <w:rsid w:val="000E5556"/>
    <w:rsid w:val="000E58C7"/>
    <w:rsid w:val="000E5A35"/>
    <w:rsid w:val="000E5A36"/>
    <w:rsid w:val="000E5BF0"/>
    <w:rsid w:val="000E5F11"/>
    <w:rsid w:val="000E5FE9"/>
    <w:rsid w:val="000E6188"/>
    <w:rsid w:val="000E6199"/>
    <w:rsid w:val="000E64A3"/>
    <w:rsid w:val="000E660A"/>
    <w:rsid w:val="000E6657"/>
    <w:rsid w:val="000E6839"/>
    <w:rsid w:val="000E68F2"/>
    <w:rsid w:val="000E6BBC"/>
    <w:rsid w:val="000E6E45"/>
    <w:rsid w:val="000E708A"/>
    <w:rsid w:val="000E7168"/>
    <w:rsid w:val="000E7505"/>
    <w:rsid w:val="000E77B7"/>
    <w:rsid w:val="000E7A08"/>
    <w:rsid w:val="000E7AD8"/>
    <w:rsid w:val="000E7AF3"/>
    <w:rsid w:val="000E7C83"/>
    <w:rsid w:val="000F00BA"/>
    <w:rsid w:val="000F0228"/>
    <w:rsid w:val="000F02A5"/>
    <w:rsid w:val="000F04AE"/>
    <w:rsid w:val="000F06F8"/>
    <w:rsid w:val="000F0839"/>
    <w:rsid w:val="000F0D62"/>
    <w:rsid w:val="000F0E46"/>
    <w:rsid w:val="000F1170"/>
    <w:rsid w:val="000F11BC"/>
    <w:rsid w:val="000F1595"/>
    <w:rsid w:val="000F17BF"/>
    <w:rsid w:val="000F17D3"/>
    <w:rsid w:val="000F18F2"/>
    <w:rsid w:val="000F190F"/>
    <w:rsid w:val="000F1EBF"/>
    <w:rsid w:val="000F20A0"/>
    <w:rsid w:val="000F20F2"/>
    <w:rsid w:val="000F2267"/>
    <w:rsid w:val="000F296E"/>
    <w:rsid w:val="000F2B28"/>
    <w:rsid w:val="000F2C49"/>
    <w:rsid w:val="000F2C5F"/>
    <w:rsid w:val="000F32DD"/>
    <w:rsid w:val="000F36EA"/>
    <w:rsid w:val="000F3773"/>
    <w:rsid w:val="000F3824"/>
    <w:rsid w:val="000F3999"/>
    <w:rsid w:val="000F39AE"/>
    <w:rsid w:val="000F3ADA"/>
    <w:rsid w:val="000F401E"/>
    <w:rsid w:val="000F42EE"/>
    <w:rsid w:val="000F4300"/>
    <w:rsid w:val="000F44C6"/>
    <w:rsid w:val="000F47AD"/>
    <w:rsid w:val="000F4B33"/>
    <w:rsid w:val="000F5046"/>
    <w:rsid w:val="000F52C2"/>
    <w:rsid w:val="000F5386"/>
    <w:rsid w:val="000F5464"/>
    <w:rsid w:val="000F5839"/>
    <w:rsid w:val="000F586B"/>
    <w:rsid w:val="000F5900"/>
    <w:rsid w:val="000F5927"/>
    <w:rsid w:val="000F594C"/>
    <w:rsid w:val="000F5C7D"/>
    <w:rsid w:val="000F5DAB"/>
    <w:rsid w:val="000F5EB7"/>
    <w:rsid w:val="000F6002"/>
    <w:rsid w:val="000F60DC"/>
    <w:rsid w:val="000F617E"/>
    <w:rsid w:val="000F653F"/>
    <w:rsid w:val="000F6867"/>
    <w:rsid w:val="000F694D"/>
    <w:rsid w:val="000F6982"/>
    <w:rsid w:val="000F69B2"/>
    <w:rsid w:val="000F6A55"/>
    <w:rsid w:val="000F70EB"/>
    <w:rsid w:val="000F7185"/>
    <w:rsid w:val="000F7326"/>
    <w:rsid w:val="000F752D"/>
    <w:rsid w:val="000F75E6"/>
    <w:rsid w:val="000F76B4"/>
    <w:rsid w:val="000F7D65"/>
    <w:rsid w:val="000F7F2E"/>
    <w:rsid w:val="00100004"/>
    <w:rsid w:val="0010050F"/>
    <w:rsid w:val="00100665"/>
    <w:rsid w:val="00100775"/>
    <w:rsid w:val="00100ADB"/>
    <w:rsid w:val="00100BAA"/>
    <w:rsid w:val="00100C2B"/>
    <w:rsid w:val="00100CFF"/>
    <w:rsid w:val="00101084"/>
    <w:rsid w:val="00101126"/>
    <w:rsid w:val="001013B9"/>
    <w:rsid w:val="001013EE"/>
    <w:rsid w:val="00101554"/>
    <w:rsid w:val="0010161F"/>
    <w:rsid w:val="00101643"/>
    <w:rsid w:val="001018FE"/>
    <w:rsid w:val="00101918"/>
    <w:rsid w:val="001019DE"/>
    <w:rsid w:val="00101C51"/>
    <w:rsid w:val="00101CC9"/>
    <w:rsid w:val="00101D05"/>
    <w:rsid w:val="0010250A"/>
    <w:rsid w:val="00102B07"/>
    <w:rsid w:val="00102CB9"/>
    <w:rsid w:val="00102CEE"/>
    <w:rsid w:val="00102D29"/>
    <w:rsid w:val="00102FD5"/>
    <w:rsid w:val="00103037"/>
    <w:rsid w:val="0010318C"/>
    <w:rsid w:val="0010354A"/>
    <w:rsid w:val="0010358B"/>
    <w:rsid w:val="00103707"/>
    <w:rsid w:val="00103AB9"/>
    <w:rsid w:val="00103BE5"/>
    <w:rsid w:val="001040DF"/>
    <w:rsid w:val="0010410D"/>
    <w:rsid w:val="001043D7"/>
    <w:rsid w:val="00104566"/>
    <w:rsid w:val="001045E0"/>
    <w:rsid w:val="001046B6"/>
    <w:rsid w:val="0010472D"/>
    <w:rsid w:val="001047E5"/>
    <w:rsid w:val="001048D7"/>
    <w:rsid w:val="00104B4E"/>
    <w:rsid w:val="00104D3B"/>
    <w:rsid w:val="00104D44"/>
    <w:rsid w:val="00104D72"/>
    <w:rsid w:val="00104F7C"/>
    <w:rsid w:val="001052E3"/>
    <w:rsid w:val="001055CE"/>
    <w:rsid w:val="00105640"/>
    <w:rsid w:val="0010587D"/>
    <w:rsid w:val="00105BD0"/>
    <w:rsid w:val="00105C89"/>
    <w:rsid w:val="00105CE2"/>
    <w:rsid w:val="00105DEE"/>
    <w:rsid w:val="00105ED4"/>
    <w:rsid w:val="00105F15"/>
    <w:rsid w:val="0010612B"/>
    <w:rsid w:val="00106190"/>
    <w:rsid w:val="001064C4"/>
    <w:rsid w:val="0010666B"/>
    <w:rsid w:val="001066CC"/>
    <w:rsid w:val="001067AB"/>
    <w:rsid w:val="001069AA"/>
    <w:rsid w:val="00106D10"/>
    <w:rsid w:val="001070B8"/>
    <w:rsid w:val="001072B5"/>
    <w:rsid w:val="001072C2"/>
    <w:rsid w:val="0010788D"/>
    <w:rsid w:val="00107F10"/>
    <w:rsid w:val="00107FE1"/>
    <w:rsid w:val="001105A6"/>
    <w:rsid w:val="001106B2"/>
    <w:rsid w:val="001109E1"/>
    <w:rsid w:val="00110E2E"/>
    <w:rsid w:val="00110FAD"/>
    <w:rsid w:val="0011164D"/>
    <w:rsid w:val="001116A2"/>
    <w:rsid w:val="00111D56"/>
    <w:rsid w:val="00111D96"/>
    <w:rsid w:val="00111DDB"/>
    <w:rsid w:val="00111F1A"/>
    <w:rsid w:val="00112257"/>
    <w:rsid w:val="001124D2"/>
    <w:rsid w:val="0011257D"/>
    <w:rsid w:val="0011277C"/>
    <w:rsid w:val="001131BD"/>
    <w:rsid w:val="001134D6"/>
    <w:rsid w:val="001134D7"/>
    <w:rsid w:val="00113DD2"/>
    <w:rsid w:val="00113F9D"/>
    <w:rsid w:val="001140D8"/>
    <w:rsid w:val="00114254"/>
    <w:rsid w:val="001143BC"/>
    <w:rsid w:val="00114511"/>
    <w:rsid w:val="0011452A"/>
    <w:rsid w:val="0011489F"/>
    <w:rsid w:val="001148D3"/>
    <w:rsid w:val="00114945"/>
    <w:rsid w:val="001149D4"/>
    <w:rsid w:val="00114A75"/>
    <w:rsid w:val="00114C91"/>
    <w:rsid w:val="00114CB4"/>
    <w:rsid w:val="00114ED8"/>
    <w:rsid w:val="001150B3"/>
    <w:rsid w:val="001152A7"/>
    <w:rsid w:val="00115573"/>
    <w:rsid w:val="0011571C"/>
    <w:rsid w:val="00115AB7"/>
    <w:rsid w:val="00115B06"/>
    <w:rsid w:val="00115B68"/>
    <w:rsid w:val="00115D00"/>
    <w:rsid w:val="001161D4"/>
    <w:rsid w:val="00116260"/>
    <w:rsid w:val="0011627D"/>
    <w:rsid w:val="001164E0"/>
    <w:rsid w:val="00116A14"/>
    <w:rsid w:val="001175C9"/>
    <w:rsid w:val="00117832"/>
    <w:rsid w:val="0011799C"/>
    <w:rsid w:val="00117A6B"/>
    <w:rsid w:val="00117DD9"/>
    <w:rsid w:val="00117E25"/>
    <w:rsid w:val="00117E7A"/>
    <w:rsid w:val="00120057"/>
    <w:rsid w:val="001200F4"/>
    <w:rsid w:val="00120476"/>
    <w:rsid w:val="00120507"/>
    <w:rsid w:val="001205A4"/>
    <w:rsid w:val="001205C5"/>
    <w:rsid w:val="00120825"/>
    <w:rsid w:val="0012093B"/>
    <w:rsid w:val="00120B1B"/>
    <w:rsid w:val="00120BD2"/>
    <w:rsid w:val="00120C98"/>
    <w:rsid w:val="00120D43"/>
    <w:rsid w:val="00120E91"/>
    <w:rsid w:val="00120F48"/>
    <w:rsid w:val="00120FC2"/>
    <w:rsid w:val="00121031"/>
    <w:rsid w:val="00121033"/>
    <w:rsid w:val="00121065"/>
    <w:rsid w:val="00121481"/>
    <w:rsid w:val="00121943"/>
    <w:rsid w:val="00121957"/>
    <w:rsid w:val="00121B44"/>
    <w:rsid w:val="00121BAD"/>
    <w:rsid w:val="00121D00"/>
    <w:rsid w:val="00121D43"/>
    <w:rsid w:val="0012211B"/>
    <w:rsid w:val="00122121"/>
    <w:rsid w:val="00122134"/>
    <w:rsid w:val="0012228C"/>
    <w:rsid w:val="001223E3"/>
    <w:rsid w:val="00122555"/>
    <w:rsid w:val="001227B9"/>
    <w:rsid w:val="001227F7"/>
    <w:rsid w:val="0012289F"/>
    <w:rsid w:val="00122B4C"/>
    <w:rsid w:val="00122B5D"/>
    <w:rsid w:val="00122C8C"/>
    <w:rsid w:val="00122D01"/>
    <w:rsid w:val="00122E77"/>
    <w:rsid w:val="00123095"/>
    <w:rsid w:val="00123378"/>
    <w:rsid w:val="001236F0"/>
    <w:rsid w:val="00123C17"/>
    <w:rsid w:val="00123F7E"/>
    <w:rsid w:val="0012453C"/>
    <w:rsid w:val="00124955"/>
    <w:rsid w:val="00124B9F"/>
    <w:rsid w:val="00124BFA"/>
    <w:rsid w:val="00124C4B"/>
    <w:rsid w:val="00124C98"/>
    <w:rsid w:val="00124FB8"/>
    <w:rsid w:val="00125014"/>
    <w:rsid w:val="00125134"/>
    <w:rsid w:val="00125141"/>
    <w:rsid w:val="001253E4"/>
    <w:rsid w:val="001253F0"/>
    <w:rsid w:val="001254C2"/>
    <w:rsid w:val="001256F9"/>
    <w:rsid w:val="00125735"/>
    <w:rsid w:val="001257E5"/>
    <w:rsid w:val="00125913"/>
    <w:rsid w:val="00125AFB"/>
    <w:rsid w:val="00125B11"/>
    <w:rsid w:val="00125E0E"/>
    <w:rsid w:val="00126317"/>
    <w:rsid w:val="00126335"/>
    <w:rsid w:val="001264B7"/>
    <w:rsid w:val="00126662"/>
    <w:rsid w:val="001268D2"/>
    <w:rsid w:val="00126993"/>
    <w:rsid w:val="00126AE0"/>
    <w:rsid w:val="00126B12"/>
    <w:rsid w:val="00126CAF"/>
    <w:rsid w:val="00126D83"/>
    <w:rsid w:val="00126D94"/>
    <w:rsid w:val="00127198"/>
    <w:rsid w:val="0012743E"/>
    <w:rsid w:val="001274A1"/>
    <w:rsid w:val="001274D0"/>
    <w:rsid w:val="00127773"/>
    <w:rsid w:val="001277D4"/>
    <w:rsid w:val="00127B07"/>
    <w:rsid w:val="00127C42"/>
    <w:rsid w:val="00127F76"/>
    <w:rsid w:val="00127F9E"/>
    <w:rsid w:val="0013002F"/>
    <w:rsid w:val="00130056"/>
    <w:rsid w:val="00130279"/>
    <w:rsid w:val="00130355"/>
    <w:rsid w:val="001304B1"/>
    <w:rsid w:val="0013076C"/>
    <w:rsid w:val="001308EC"/>
    <w:rsid w:val="00130C0E"/>
    <w:rsid w:val="0013127C"/>
    <w:rsid w:val="001315BB"/>
    <w:rsid w:val="00131613"/>
    <w:rsid w:val="001316AA"/>
    <w:rsid w:val="00131724"/>
    <w:rsid w:val="00131E4C"/>
    <w:rsid w:val="00131E8D"/>
    <w:rsid w:val="0013202B"/>
    <w:rsid w:val="00132166"/>
    <w:rsid w:val="0013219B"/>
    <w:rsid w:val="00132300"/>
    <w:rsid w:val="0013241E"/>
    <w:rsid w:val="00132469"/>
    <w:rsid w:val="00132475"/>
    <w:rsid w:val="00132534"/>
    <w:rsid w:val="0013255D"/>
    <w:rsid w:val="00132568"/>
    <w:rsid w:val="00132926"/>
    <w:rsid w:val="00132A1B"/>
    <w:rsid w:val="00132E12"/>
    <w:rsid w:val="00133095"/>
    <w:rsid w:val="0013317D"/>
    <w:rsid w:val="00133248"/>
    <w:rsid w:val="0013330E"/>
    <w:rsid w:val="0013333B"/>
    <w:rsid w:val="00133416"/>
    <w:rsid w:val="00133439"/>
    <w:rsid w:val="0013359B"/>
    <w:rsid w:val="001338A5"/>
    <w:rsid w:val="001338CD"/>
    <w:rsid w:val="00133A24"/>
    <w:rsid w:val="00133B51"/>
    <w:rsid w:val="00133CCF"/>
    <w:rsid w:val="001341C3"/>
    <w:rsid w:val="0013423B"/>
    <w:rsid w:val="001345A2"/>
    <w:rsid w:val="00134610"/>
    <w:rsid w:val="001346F0"/>
    <w:rsid w:val="00134780"/>
    <w:rsid w:val="001348EE"/>
    <w:rsid w:val="00134AC3"/>
    <w:rsid w:val="00134D03"/>
    <w:rsid w:val="00134D23"/>
    <w:rsid w:val="00134D32"/>
    <w:rsid w:val="00134DB8"/>
    <w:rsid w:val="00134E13"/>
    <w:rsid w:val="00134F1E"/>
    <w:rsid w:val="00134F33"/>
    <w:rsid w:val="001350BC"/>
    <w:rsid w:val="00135220"/>
    <w:rsid w:val="00135396"/>
    <w:rsid w:val="001353D4"/>
    <w:rsid w:val="00135700"/>
    <w:rsid w:val="00135733"/>
    <w:rsid w:val="001358E0"/>
    <w:rsid w:val="00135C63"/>
    <w:rsid w:val="00135C7D"/>
    <w:rsid w:val="00135D87"/>
    <w:rsid w:val="00135E28"/>
    <w:rsid w:val="00136410"/>
    <w:rsid w:val="00136456"/>
    <w:rsid w:val="001364D3"/>
    <w:rsid w:val="001368DF"/>
    <w:rsid w:val="00136951"/>
    <w:rsid w:val="00136A7B"/>
    <w:rsid w:val="00136BB0"/>
    <w:rsid w:val="00136BD9"/>
    <w:rsid w:val="00136F36"/>
    <w:rsid w:val="00137382"/>
    <w:rsid w:val="001374ED"/>
    <w:rsid w:val="001374F9"/>
    <w:rsid w:val="00137530"/>
    <w:rsid w:val="0013757A"/>
    <w:rsid w:val="00137DC5"/>
    <w:rsid w:val="00137E25"/>
    <w:rsid w:val="001402EF"/>
    <w:rsid w:val="00140387"/>
    <w:rsid w:val="00140996"/>
    <w:rsid w:val="00140B01"/>
    <w:rsid w:val="00141210"/>
    <w:rsid w:val="0014121E"/>
    <w:rsid w:val="00141244"/>
    <w:rsid w:val="00141263"/>
    <w:rsid w:val="001412E3"/>
    <w:rsid w:val="00141450"/>
    <w:rsid w:val="00141477"/>
    <w:rsid w:val="001414A4"/>
    <w:rsid w:val="0014166A"/>
    <w:rsid w:val="0014183F"/>
    <w:rsid w:val="00141886"/>
    <w:rsid w:val="00141911"/>
    <w:rsid w:val="00141E28"/>
    <w:rsid w:val="00141E4C"/>
    <w:rsid w:val="001422AC"/>
    <w:rsid w:val="00142501"/>
    <w:rsid w:val="00142A77"/>
    <w:rsid w:val="00142B00"/>
    <w:rsid w:val="001431B4"/>
    <w:rsid w:val="00143829"/>
    <w:rsid w:val="001440FD"/>
    <w:rsid w:val="001441EB"/>
    <w:rsid w:val="00144798"/>
    <w:rsid w:val="00144A39"/>
    <w:rsid w:val="00144EEF"/>
    <w:rsid w:val="00144F18"/>
    <w:rsid w:val="001457A1"/>
    <w:rsid w:val="00145804"/>
    <w:rsid w:val="00145B61"/>
    <w:rsid w:val="00145C8A"/>
    <w:rsid w:val="00145CB8"/>
    <w:rsid w:val="00145FCF"/>
    <w:rsid w:val="00145FD3"/>
    <w:rsid w:val="00146010"/>
    <w:rsid w:val="00146081"/>
    <w:rsid w:val="001462D2"/>
    <w:rsid w:val="001462FA"/>
    <w:rsid w:val="00146595"/>
    <w:rsid w:val="00146A6F"/>
    <w:rsid w:val="00146B8A"/>
    <w:rsid w:val="00146D8A"/>
    <w:rsid w:val="00146F9A"/>
    <w:rsid w:val="001472F7"/>
    <w:rsid w:val="00147345"/>
    <w:rsid w:val="0014761D"/>
    <w:rsid w:val="00147A78"/>
    <w:rsid w:val="00147D70"/>
    <w:rsid w:val="00147D9F"/>
    <w:rsid w:val="00147E7C"/>
    <w:rsid w:val="00147F24"/>
    <w:rsid w:val="00150940"/>
    <w:rsid w:val="00150B5C"/>
    <w:rsid w:val="00150D76"/>
    <w:rsid w:val="00150E18"/>
    <w:rsid w:val="00151152"/>
    <w:rsid w:val="0015128E"/>
    <w:rsid w:val="00151662"/>
    <w:rsid w:val="00151919"/>
    <w:rsid w:val="00151D05"/>
    <w:rsid w:val="00151E1B"/>
    <w:rsid w:val="00151E37"/>
    <w:rsid w:val="001520E3"/>
    <w:rsid w:val="00152419"/>
    <w:rsid w:val="00152762"/>
    <w:rsid w:val="0015289A"/>
    <w:rsid w:val="00153089"/>
    <w:rsid w:val="001531CF"/>
    <w:rsid w:val="0015345A"/>
    <w:rsid w:val="0015355C"/>
    <w:rsid w:val="001537D7"/>
    <w:rsid w:val="0015382E"/>
    <w:rsid w:val="001539DE"/>
    <w:rsid w:val="00153C6F"/>
    <w:rsid w:val="00154059"/>
    <w:rsid w:val="00154159"/>
    <w:rsid w:val="0015431A"/>
    <w:rsid w:val="0015446B"/>
    <w:rsid w:val="001545AD"/>
    <w:rsid w:val="0015465A"/>
    <w:rsid w:val="001549BE"/>
    <w:rsid w:val="00154A89"/>
    <w:rsid w:val="0015508F"/>
    <w:rsid w:val="00155263"/>
    <w:rsid w:val="001552F8"/>
    <w:rsid w:val="0015531E"/>
    <w:rsid w:val="0015565B"/>
    <w:rsid w:val="0015567C"/>
    <w:rsid w:val="00155857"/>
    <w:rsid w:val="00155A53"/>
    <w:rsid w:val="00155CA0"/>
    <w:rsid w:val="00155DC2"/>
    <w:rsid w:val="001560D4"/>
    <w:rsid w:val="001561F6"/>
    <w:rsid w:val="00156554"/>
    <w:rsid w:val="00156704"/>
    <w:rsid w:val="001567A0"/>
    <w:rsid w:val="00156834"/>
    <w:rsid w:val="00156B7D"/>
    <w:rsid w:val="00156D2B"/>
    <w:rsid w:val="00156F62"/>
    <w:rsid w:val="00156F80"/>
    <w:rsid w:val="001570D0"/>
    <w:rsid w:val="001573B0"/>
    <w:rsid w:val="001575EB"/>
    <w:rsid w:val="00157935"/>
    <w:rsid w:val="00157AAE"/>
    <w:rsid w:val="00157AB1"/>
    <w:rsid w:val="00157B26"/>
    <w:rsid w:val="00157B32"/>
    <w:rsid w:val="00157CFD"/>
    <w:rsid w:val="00157D83"/>
    <w:rsid w:val="00160034"/>
    <w:rsid w:val="0016018C"/>
    <w:rsid w:val="00160289"/>
    <w:rsid w:val="00160435"/>
    <w:rsid w:val="00160744"/>
    <w:rsid w:val="00160ECF"/>
    <w:rsid w:val="00161229"/>
    <w:rsid w:val="0016178F"/>
    <w:rsid w:val="00161A7C"/>
    <w:rsid w:val="00161ADF"/>
    <w:rsid w:val="00161C4D"/>
    <w:rsid w:val="00161C8B"/>
    <w:rsid w:val="00162365"/>
    <w:rsid w:val="00162470"/>
    <w:rsid w:val="00162940"/>
    <w:rsid w:val="00162B99"/>
    <w:rsid w:val="00162C72"/>
    <w:rsid w:val="00162DAB"/>
    <w:rsid w:val="00162F8E"/>
    <w:rsid w:val="001630DB"/>
    <w:rsid w:val="00163245"/>
    <w:rsid w:val="00163579"/>
    <w:rsid w:val="00163714"/>
    <w:rsid w:val="00163A23"/>
    <w:rsid w:val="00163D8C"/>
    <w:rsid w:val="00163EEE"/>
    <w:rsid w:val="00163FC4"/>
    <w:rsid w:val="00164862"/>
    <w:rsid w:val="00164871"/>
    <w:rsid w:val="00164A4D"/>
    <w:rsid w:val="00164E47"/>
    <w:rsid w:val="00165006"/>
    <w:rsid w:val="001652C2"/>
    <w:rsid w:val="00165400"/>
    <w:rsid w:val="001654E6"/>
    <w:rsid w:val="00165609"/>
    <w:rsid w:val="00165796"/>
    <w:rsid w:val="001658CE"/>
    <w:rsid w:val="001658D9"/>
    <w:rsid w:val="00165B6A"/>
    <w:rsid w:val="00165CAA"/>
    <w:rsid w:val="00165DCE"/>
    <w:rsid w:val="00165E5A"/>
    <w:rsid w:val="00165F74"/>
    <w:rsid w:val="00165FFC"/>
    <w:rsid w:val="0016600D"/>
    <w:rsid w:val="001665CE"/>
    <w:rsid w:val="001665E0"/>
    <w:rsid w:val="0016692C"/>
    <w:rsid w:val="001669EB"/>
    <w:rsid w:val="00166D0B"/>
    <w:rsid w:val="00166E8D"/>
    <w:rsid w:val="00166F04"/>
    <w:rsid w:val="00167479"/>
    <w:rsid w:val="001675E7"/>
    <w:rsid w:val="001676D5"/>
    <w:rsid w:val="00167782"/>
    <w:rsid w:val="001677A3"/>
    <w:rsid w:val="00167A98"/>
    <w:rsid w:val="001700A6"/>
    <w:rsid w:val="00170114"/>
    <w:rsid w:val="00170181"/>
    <w:rsid w:val="001702B7"/>
    <w:rsid w:val="00170411"/>
    <w:rsid w:val="001705FA"/>
    <w:rsid w:val="0017063F"/>
    <w:rsid w:val="001707C2"/>
    <w:rsid w:val="0017091B"/>
    <w:rsid w:val="00170CF8"/>
    <w:rsid w:val="00170F8D"/>
    <w:rsid w:val="00171038"/>
    <w:rsid w:val="0017115E"/>
    <w:rsid w:val="001712C4"/>
    <w:rsid w:val="00171334"/>
    <w:rsid w:val="0017142C"/>
    <w:rsid w:val="00171432"/>
    <w:rsid w:val="00171468"/>
    <w:rsid w:val="00171516"/>
    <w:rsid w:val="00171538"/>
    <w:rsid w:val="001718B2"/>
    <w:rsid w:val="0017199E"/>
    <w:rsid w:val="00172096"/>
    <w:rsid w:val="00172216"/>
    <w:rsid w:val="001724E1"/>
    <w:rsid w:val="001726E3"/>
    <w:rsid w:val="00172A79"/>
    <w:rsid w:val="00172B69"/>
    <w:rsid w:val="00172C2F"/>
    <w:rsid w:val="00172C7D"/>
    <w:rsid w:val="00172EEC"/>
    <w:rsid w:val="0017350F"/>
    <w:rsid w:val="001738F0"/>
    <w:rsid w:val="001739CD"/>
    <w:rsid w:val="00173C38"/>
    <w:rsid w:val="00173C46"/>
    <w:rsid w:val="00173C4A"/>
    <w:rsid w:val="00173CD2"/>
    <w:rsid w:val="00173DA7"/>
    <w:rsid w:val="0017405A"/>
    <w:rsid w:val="00174888"/>
    <w:rsid w:val="00174B41"/>
    <w:rsid w:val="00174C4C"/>
    <w:rsid w:val="001750B1"/>
    <w:rsid w:val="00175252"/>
    <w:rsid w:val="00175259"/>
    <w:rsid w:val="001753CD"/>
    <w:rsid w:val="0017543A"/>
    <w:rsid w:val="0017558B"/>
    <w:rsid w:val="0017560F"/>
    <w:rsid w:val="00175687"/>
    <w:rsid w:val="00175890"/>
    <w:rsid w:val="00175C6A"/>
    <w:rsid w:val="001760C1"/>
    <w:rsid w:val="001760F6"/>
    <w:rsid w:val="00176190"/>
    <w:rsid w:val="00176193"/>
    <w:rsid w:val="001762FF"/>
    <w:rsid w:val="00176306"/>
    <w:rsid w:val="001765B5"/>
    <w:rsid w:val="00176D47"/>
    <w:rsid w:val="00176E34"/>
    <w:rsid w:val="00176E8E"/>
    <w:rsid w:val="00176FBD"/>
    <w:rsid w:val="00177112"/>
    <w:rsid w:val="001771A9"/>
    <w:rsid w:val="001771BC"/>
    <w:rsid w:val="001771D0"/>
    <w:rsid w:val="00177326"/>
    <w:rsid w:val="00177477"/>
    <w:rsid w:val="00177551"/>
    <w:rsid w:val="001776C1"/>
    <w:rsid w:val="00177805"/>
    <w:rsid w:val="001779ED"/>
    <w:rsid w:val="001779FF"/>
    <w:rsid w:val="00177B7F"/>
    <w:rsid w:val="00177D23"/>
    <w:rsid w:val="001801A1"/>
    <w:rsid w:val="001802E6"/>
    <w:rsid w:val="0018041D"/>
    <w:rsid w:val="001804FF"/>
    <w:rsid w:val="00180758"/>
    <w:rsid w:val="001809E9"/>
    <w:rsid w:val="00180AD4"/>
    <w:rsid w:val="00180C6D"/>
    <w:rsid w:val="00180C73"/>
    <w:rsid w:val="00181111"/>
    <w:rsid w:val="00181647"/>
    <w:rsid w:val="001816A4"/>
    <w:rsid w:val="00181724"/>
    <w:rsid w:val="001817C5"/>
    <w:rsid w:val="00181820"/>
    <w:rsid w:val="001818DC"/>
    <w:rsid w:val="00181B56"/>
    <w:rsid w:val="00181EA3"/>
    <w:rsid w:val="001820CD"/>
    <w:rsid w:val="001820D6"/>
    <w:rsid w:val="001822A0"/>
    <w:rsid w:val="001822D5"/>
    <w:rsid w:val="001822EF"/>
    <w:rsid w:val="00182C79"/>
    <w:rsid w:val="00182FEC"/>
    <w:rsid w:val="0018315E"/>
    <w:rsid w:val="001832B6"/>
    <w:rsid w:val="001832C7"/>
    <w:rsid w:val="00183382"/>
    <w:rsid w:val="001833FC"/>
    <w:rsid w:val="001834A5"/>
    <w:rsid w:val="00183516"/>
    <w:rsid w:val="00183730"/>
    <w:rsid w:val="001837CE"/>
    <w:rsid w:val="00183C98"/>
    <w:rsid w:val="00183DBF"/>
    <w:rsid w:val="001840BA"/>
    <w:rsid w:val="00184174"/>
    <w:rsid w:val="0018439D"/>
    <w:rsid w:val="001845C5"/>
    <w:rsid w:val="00184682"/>
    <w:rsid w:val="001848C2"/>
    <w:rsid w:val="001848DF"/>
    <w:rsid w:val="00184B71"/>
    <w:rsid w:val="00184C5E"/>
    <w:rsid w:val="00184D1C"/>
    <w:rsid w:val="00185284"/>
    <w:rsid w:val="001852F2"/>
    <w:rsid w:val="0018546D"/>
    <w:rsid w:val="001854FD"/>
    <w:rsid w:val="00185517"/>
    <w:rsid w:val="001855A4"/>
    <w:rsid w:val="0018571C"/>
    <w:rsid w:val="00185F4F"/>
    <w:rsid w:val="00186120"/>
    <w:rsid w:val="0018628E"/>
    <w:rsid w:val="001862A5"/>
    <w:rsid w:val="00186351"/>
    <w:rsid w:val="00186563"/>
    <w:rsid w:val="00186BDA"/>
    <w:rsid w:val="00186CB3"/>
    <w:rsid w:val="00186EB5"/>
    <w:rsid w:val="00186F42"/>
    <w:rsid w:val="00187346"/>
    <w:rsid w:val="00187D33"/>
    <w:rsid w:val="00187F2C"/>
    <w:rsid w:val="00190186"/>
    <w:rsid w:val="0019019E"/>
    <w:rsid w:val="001901B4"/>
    <w:rsid w:val="00190474"/>
    <w:rsid w:val="0019075F"/>
    <w:rsid w:val="001907E4"/>
    <w:rsid w:val="00190866"/>
    <w:rsid w:val="00190B2E"/>
    <w:rsid w:val="00190B61"/>
    <w:rsid w:val="00190B73"/>
    <w:rsid w:val="00190E8D"/>
    <w:rsid w:val="00190F92"/>
    <w:rsid w:val="00191049"/>
    <w:rsid w:val="0019115B"/>
    <w:rsid w:val="00191204"/>
    <w:rsid w:val="00191381"/>
    <w:rsid w:val="001915A2"/>
    <w:rsid w:val="00191701"/>
    <w:rsid w:val="00191927"/>
    <w:rsid w:val="00191A5F"/>
    <w:rsid w:val="00191DB2"/>
    <w:rsid w:val="00191F28"/>
    <w:rsid w:val="00192244"/>
    <w:rsid w:val="00192435"/>
    <w:rsid w:val="001925C0"/>
    <w:rsid w:val="00192801"/>
    <w:rsid w:val="0019294E"/>
    <w:rsid w:val="00192A2F"/>
    <w:rsid w:val="00192D5F"/>
    <w:rsid w:val="00192EC0"/>
    <w:rsid w:val="00192F77"/>
    <w:rsid w:val="00192F99"/>
    <w:rsid w:val="001930FA"/>
    <w:rsid w:val="001932E6"/>
    <w:rsid w:val="0019333C"/>
    <w:rsid w:val="0019341E"/>
    <w:rsid w:val="001935AB"/>
    <w:rsid w:val="00193635"/>
    <w:rsid w:val="0019371A"/>
    <w:rsid w:val="00193739"/>
    <w:rsid w:val="00193767"/>
    <w:rsid w:val="00193809"/>
    <w:rsid w:val="00193A4E"/>
    <w:rsid w:val="00193A89"/>
    <w:rsid w:val="00193B83"/>
    <w:rsid w:val="00193FC2"/>
    <w:rsid w:val="00194007"/>
    <w:rsid w:val="00194067"/>
    <w:rsid w:val="001947F9"/>
    <w:rsid w:val="00194A75"/>
    <w:rsid w:val="00194B37"/>
    <w:rsid w:val="00194C98"/>
    <w:rsid w:val="00194D25"/>
    <w:rsid w:val="00194DD7"/>
    <w:rsid w:val="00194E38"/>
    <w:rsid w:val="00194FB4"/>
    <w:rsid w:val="00195068"/>
    <w:rsid w:val="001950C9"/>
    <w:rsid w:val="0019512A"/>
    <w:rsid w:val="0019533A"/>
    <w:rsid w:val="00195CF9"/>
    <w:rsid w:val="00195DC9"/>
    <w:rsid w:val="0019623B"/>
    <w:rsid w:val="00196393"/>
    <w:rsid w:val="0019696F"/>
    <w:rsid w:val="00196DDD"/>
    <w:rsid w:val="0019722E"/>
    <w:rsid w:val="001973C2"/>
    <w:rsid w:val="0019742B"/>
    <w:rsid w:val="00197583"/>
    <w:rsid w:val="0019760A"/>
    <w:rsid w:val="00197B02"/>
    <w:rsid w:val="001A0228"/>
    <w:rsid w:val="001A05A4"/>
    <w:rsid w:val="001A10FF"/>
    <w:rsid w:val="001A12CE"/>
    <w:rsid w:val="001A138B"/>
    <w:rsid w:val="001A16D6"/>
    <w:rsid w:val="001A1762"/>
    <w:rsid w:val="001A1A80"/>
    <w:rsid w:val="001A242E"/>
    <w:rsid w:val="001A270C"/>
    <w:rsid w:val="001A2747"/>
    <w:rsid w:val="001A2768"/>
    <w:rsid w:val="001A27D7"/>
    <w:rsid w:val="001A2A47"/>
    <w:rsid w:val="001A2D12"/>
    <w:rsid w:val="001A2DAC"/>
    <w:rsid w:val="001A37F6"/>
    <w:rsid w:val="001A3801"/>
    <w:rsid w:val="001A3827"/>
    <w:rsid w:val="001A396F"/>
    <w:rsid w:val="001A3CBA"/>
    <w:rsid w:val="001A3DC6"/>
    <w:rsid w:val="001A3DF9"/>
    <w:rsid w:val="001A3E32"/>
    <w:rsid w:val="001A3EB3"/>
    <w:rsid w:val="001A41DE"/>
    <w:rsid w:val="001A4348"/>
    <w:rsid w:val="001A43C0"/>
    <w:rsid w:val="001A45FD"/>
    <w:rsid w:val="001A461F"/>
    <w:rsid w:val="001A47B6"/>
    <w:rsid w:val="001A4982"/>
    <w:rsid w:val="001A4A45"/>
    <w:rsid w:val="001A5436"/>
    <w:rsid w:val="001A5604"/>
    <w:rsid w:val="001A5629"/>
    <w:rsid w:val="001A5D0A"/>
    <w:rsid w:val="001A5E2B"/>
    <w:rsid w:val="001A5F77"/>
    <w:rsid w:val="001A66E8"/>
    <w:rsid w:val="001A69BA"/>
    <w:rsid w:val="001A6A58"/>
    <w:rsid w:val="001A6D6D"/>
    <w:rsid w:val="001A76DA"/>
    <w:rsid w:val="001A7FEB"/>
    <w:rsid w:val="001B0049"/>
    <w:rsid w:val="001B043E"/>
    <w:rsid w:val="001B0884"/>
    <w:rsid w:val="001B0B76"/>
    <w:rsid w:val="001B0C09"/>
    <w:rsid w:val="001B0CB7"/>
    <w:rsid w:val="001B0E36"/>
    <w:rsid w:val="001B10D7"/>
    <w:rsid w:val="001B11F1"/>
    <w:rsid w:val="001B1260"/>
    <w:rsid w:val="001B13C4"/>
    <w:rsid w:val="001B16A9"/>
    <w:rsid w:val="001B1958"/>
    <w:rsid w:val="001B1D3E"/>
    <w:rsid w:val="001B202E"/>
    <w:rsid w:val="001B2179"/>
    <w:rsid w:val="001B229F"/>
    <w:rsid w:val="001B22E5"/>
    <w:rsid w:val="001B23A1"/>
    <w:rsid w:val="001B27E1"/>
    <w:rsid w:val="001B28ED"/>
    <w:rsid w:val="001B2925"/>
    <w:rsid w:val="001B2A59"/>
    <w:rsid w:val="001B2E7B"/>
    <w:rsid w:val="001B2EAA"/>
    <w:rsid w:val="001B3310"/>
    <w:rsid w:val="001B33E7"/>
    <w:rsid w:val="001B344D"/>
    <w:rsid w:val="001B37E3"/>
    <w:rsid w:val="001B3807"/>
    <w:rsid w:val="001B3BE0"/>
    <w:rsid w:val="001B3BEF"/>
    <w:rsid w:val="001B3DE3"/>
    <w:rsid w:val="001B3EF8"/>
    <w:rsid w:val="001B4146"/>
    <w:rsid w:val="001B430E"/>
    <w:rsid w:val="001B452E"/>
    <w:rsid w:val="001B4C8E"/>
    <w:rsid w:val="001B4CE0"/>
    <w:rsid w:val="001B4D5B"/>
    <w:rsid w:val="001B4F5A"/>
    <w:rsid w:val="001B51A5"/>
    <w:rsid w:val="001B53C9"/>
    <w:rsid w:val="001B53EB"/>
    <w:rsid w:val="001B5410"/>
    <w:rsid w:val="001B54C9"/>
    <w:rsid w:val="001B5582"/>
    <w:rsid w:val="001B5C05"/>
    <w:rsid w:val="001B5DE6"/>
    <w:rsid w:val="001B5FB3"/>
    <w:rsid w:val="001B5FE2"/>
    <w:rsid w:val="001B665D"/>
    <w:rsid w:val="001B667E"/>
    <w:rsid w:val="001B66EC"/>
    <w:rsid w:val="001B6A8D"/>
    <w:rsid w:val="001B6AE5"/>
    <w:rsid w:val="001B6AEC"/>
    <w:rsid w:val="001B6CB3"/>
    <w:rsid w:val="001B6D16"/>
    <w:rsid w:val="001B6ED7"/>
    <w:rsid w:val="001B6F81"/>
    <w:rsid w:val="001B700B"/>
    <w:rsid w:val="001B70D7"/>
    <w:rsid w:val="001B7440"/>
    <w:rsid w:val="001B7511"/>
    <w:rsid w:val="001B766D"/>
    <w:rsid w:val="001B78E4"/>
    <w:rsid w:val="001B79FE"/>
    <w:rsid w:val="001B7B54"/>
    <w:rsid w:val="001C0048"/>
    <w:rsid w:val="001C04B1"/>
    <w:rsid w:val="001C0A66"/>
    <w:rsid w:val="001C0B21"/>
    <w:rsid w:val="001C0B7E"/>
    <w:rsid w:val="001C0E22"/>
    <w:rsid w:val="001C0F47"/>
    <w:rsid w:val="001C11CB"/>
    <w:rsid w:val="001C1257"/>
    <w:rsid w:val="001C179D"/>
    <w:rsid w:val="001C17CC"/>
    <w:rsid w:val="001C18B7"/>
    <w:rsid w:val="001C19C0"/>
    <w:rsid w:val="001C1B30"/>
    <w:rsid w:val="001C1EF1"/>
    <w:rsid w:val="001C1F1F"/>
    <w:rsid w:val="001C203A"/>
    <w:rsid w:val="001C2104"/>
    <w:rsid w:val="001C22C8"/>
    <w:rsid w:val="001C24EF"/>
    <w:rsid w:val="001C2754"/>
    <w:rsid w:val="001C2A5F"/>
    <w:rsid w:val="001C2A79"/>
    <w:rsid w:val="001C2E29"/>
    <w:rsid w:val="001C2F38"/>
    <w:rsid w:val="001C2F7F"/>
    <w:rsid w:val="001C3547"/>
    <w:rsid w:val="001C3B69"/>
    <w:rsid w:val="001C3CB7"/>
    <w:rsid w:val="001C3E3F"/>
    <w:rsid w:val="001C4012"/>
    <w:rsid w:val="001C41E8"/>
    <w:rsid w:val="001C4249"/>
    <w:rsid w:val="001C435D"/>
    <w:rsid w:val="001C43F3"/>
    <w:rsid w:val="001C4787"/>
    <w:rsid w:val="001C4A5E"/>
    <w:rsid w:val="001C4B15"/>
    <w:rsid w:val="001C4D67"/>
    <w:rsid w:val="001C4E3B"/>
    <w:rsid w:val="001C4E46"/>
    <w:rsid w:val="001C4EAD"/>
    <w:rsid w:val="001C5246"/>
    <w:rsid w:val="001C541A"/>
    <w:rsid w:val="001C5485"/>
    <w:rsid w:val="001C552D"/>
    <w:rsid w:val="001C5740"/>
    <w:rsid w:val="001C57B2"/>
    <w:rsid w:val="001C5855"/>
    <w:rsid w:val="001C5B22"/>
    <w:rsid w:val="001C5BA6"/>
    <w:rsid w:val="001C6181"/>
    <w:rsid w:val="001C6235"/>
    <w:rsid w:val="001C6320"/>
    <w:rsid w:val="001C640C"/>
    <w:rsid w:val="001C641F"/>
    <w:rsid w:val="001C644E"/>
    <w:rsid w:val="001C6799"/>
    <w:rsid w:val="001C6B6D"/>
    <w:rsid w:val="001C6D79"/>
    <w:rsid w:val="001C6EC2"/>
    <w:rsid w:val="001C70A1"/>
    <w:rsid w:val="001C71D3"/>
    <w:rsid w:val="001C73DF"/>
    <w:rsid w:val="001C73EA"/>
    <w:rsid w:val="001C7621"/>
    <w:rsid w:val="001C766A"/>
    <w:rsid w:val="001C78FA"/>
    <w:rsid w:val="001C7C14"/>
    <w:rsid w:val="001C7E81"/>
    <w:rsid w:val="001D01A7"/>
    <w:rsid w:val="001D0387"/>
    <w:rsid w:val="001D0675"/>
    <w:rsid w:val="001D0780"/>
    <w:rsid w:val="001D122C"/>
    <w:rsid w:val="001D1361"/>
    <w:rsid w:val="001D13B1"/>
    <w:rsid w:val="001D19F8"/>
    <w:rsid w:val="001D1A05"/>
    <w:rsid w:val="001D1B1B"/>
    <w:rsid w:val="001D1B26"/>
    <w:rsid w:val="001D1DD2"/>
    <w:rsid w:val="001D1FE2"/>
    <w:rsid w:val="001D22D1"/>
    <w:rsid w:val="001D246C"/>
    <w:rsid w:val="001D2532"/>
    <w:rsid w:val="001D2A35"/>
    <w:rsid w:val="001D2A50"/>
    <w:rsid w:val="001D2C5B"/>
    <w:rsid w:val="001D2CF2"/>
    <w:rsid w:val="001D2DA8"/>
    <w:rsid w:val="001D387C"/>
    <w:rsid w:val="001D39CA"/>
    <w:rsid w:val="001D3BC2"/>
    <w:rsid w:val="001D3CF5"/>
    <w:rsid w:val="001D3D7C"/>
    <w:rsid w:val="001D41B9"/>
    <w:rsid w:val="001D41D9"/>
    <w:rsid w:val="001D4354"/>
    <w:rsid w:val="001D43E0"/>
    <w:rsid w:val="001D457F"/>
    <w:rsid w:val="001D4941"/>
    <w:rsid w:val="001D4944"/>
    <w:rsid w:val="001D495D"/>
    <w:rsid w:val="001D4B49"/>
    <w:rsid w:val="001D4C29"/>
    <w:rsid w:val="001D4D20"/>
    <w:rsid w:val="001D53F1"/>
    <w:rsid w:val="001D5405"/>
    <w:rsid w:val="001D553E"/>
    <w:rsid w:val="001D5836"/>
    <w:rsid w:val="001D5941"/>
    <w:rsid w:val="001D59CA"/>
    <w:rsid w:val="001D5C21"/>
    <w:rsid w:val="001D5D8B"/>
    <w:rsid w:val="001D60A1"/>
    <w:rsid w:val="001D60E8"/>
    <w:rsid w:val="001D6194"/>
    <w:rsid w:val="001D61C4"/>
    <w:rsid w:val="001D6242"/>
    <w:rsid w:val="001D63BC"/>
    <w:rsid w:val="001D6821"/>
    <w:rsid w:val="001D6929"/>
    <w:rsid w:val="001D6EC2"/>
    <w:rsid w:val="001D7047"/>
    <w:rsid w:val="001D7059"/>
    <w:rsid w:val="001D70A3"/>
    <w:rsid w:val="001D7206"/>
    <w:rsid w:val="001D72B7"/>
    <w:rsid w:val="001D7483"/>
    <w:rsid w:val="001D7A15"/>
    <w:rsid w:val="001D7D89"/>
    <w:rsid w:val="001E006B"/>
    <w:rsid w:val="001E0359"/>
    <w:rsid w:val="001E0469"/>
    <w:rsid w:val="001E04F8"/>
    <w:rsid w:val="001E0774"/>
    <w:rsid w:val="001E0AE9"/>
    <w:rsid w:val="001E0D34"/>
    <w:rsid w:val="001E0D60"/>
    <w:rsid w:val="001E0F36"/>
    <w:rsid w:val="001E16B2"/>
    <w:rsid w:val="001E1806"/>
    <w:rsid w:val="001E1887"/>
    <w:rsid w:val="001E1CF2"/>
    <w:rsid w:val="001E1D98"/>
    <w:rsid w:val="001E1F28"/>
    <w:rsid w:val="001E25DC"/>
    <w:rsid w:val="001E25FC"/>
    <w:rsid w:val="001E286C"/>
    <w:rsid w:val="001E2BD4"/>
    <w:rsid w:val="001E2DEA"/>
    <w:rsid w:val="001E3340"/>
    <w:rsid w:val="001E373F"/>
    <w:rsid w:val="001E374D"/>
    <w:rsid w:val="001E3B22"/>
    <w:rsid w:val="001E3D39"/>
    <w:rsid w:val="001E4284"/>
    <w:rsid w:val="001E454B"/>
    <w:rsid w:val="001E47C2"/>
    <w:rsid w:val="001E49F3"/>
    <w:rsid w:val="001E4ACD"/>
    <w:rsid w:val="001E4C24"/>
    <w:rsid w:val="001E4DD2"/>
    <w:rsid w:val="001E5BC9"/>
    <w:rsid w:val="001E5FEE"/>
    <w:rsid w:val="001E607D"/>
    <w:rsid w:val="001E6113"/>
    <w:rsid w:val="001E63A2"/>
    <w:rsid w:val="001E6710"/>
    <w:rsid w:val="001E672E"/>
    <w:rsid w:val="001E67AE"/>
    <w:rsid w:val="001E67F4"/>
    <w:rsid w:val="001E6876"/>
    <w:rsid w:val="001E6920"/>
    <w:rsid w:val="001E695D"/>
    <w:rsid w:val="001E6969"/>
    <w:rsid w:val="001E6C8F"/>
    <w:rsid w:val="001E6E77"/>
    <w:rsid w:val="001E6EB5"/>
    <w:rsid w:val="001E6FC5"/>
    <w:rsid w:val="001E72EC"/>
    <w:rsid w:val="001E762D"/>
    <w:rsid w:val="001E79DC"/>
    <w:rsid w:val="001E7ADF"/>
    <w:rsid w:val="001F0039"/>
    <w:rsid w:val="001F01C7"/>
    <w:rsid w:val="001F03A1"/>
    <w:rsid w:val="001F0A01"/>
    <w:rsid w:val="001F0C21"/>
    <w:rsid w:val="001F0D09"/>
    <w:rsid w:val="001F0E7E"/>
    <w:rsid w:val="001F108E"/>
    <w:rsid w:val="001F120D"/>
    <w:rsid w:val="001F13F9"/>
    <w:rsid w:val="001F1542"/>
    <w:rsid w:val="001F15A3"/>
    <w:rsid w:val="001F1803"/>
    <w:rsid w:val="001F19E1"/>
    <w:rsid w:val="001F1BA3"/>
    <w:rsid w:val="001F1D6A"/>
    <w:rsid w:val="001F1E9C"/>
    <w:rsid w:val="001F2116"/>
    <w:rsid w:val="001F2200"/>
    <w:rsid w:val="001F22A9"/>
    <w:rsid w:val="001F2715"/>
    <w:rsid w:val="001F27B1"/>
    <w:rsid w:val="001F2A08"/>
    <w:rsid w:val="001F2CC5"/>
    <w:rsid w:val="001F2D27"/>
    <w:rsid w:val="001F2E85"/>
    <w:rsid w:val="001F2E9F"/>
    <w:rsid w:val="001F3211"/>
    <w:rsid w:val="001F322A"/>
    <w:rsid w:val="001F3243"/>
    <w:rsid w:val="001F3393"/>
    <w:rsid w:val="001F3555"/>
    <w:rsid w:val="001F35C6"/>
    <w:rsid w:val="001F3603"/>
    <w:rsid w:val="001F37A1"/>
    <w:rsid w:val="001F3A1E"/>
    <w:rsid w:val="001F3A75"/>
    <w:rsid w:val="001F3D62"/>
    <w:rsid w:val="001F3DA6"/>
    <w:rsid w:val="001F3F73"/>
    <w:rsid w:val="001F40C1"/>
    <w:rsid w:val="001F446C"/>
    <w:rsid w:val="001F456E"/>
    <w:rsid w:val="001F494B"/>
    <w:rsid w:val="001F4A24"/>
    <w:rsid w:val="001F4A5A"/>
    <w:rsid w:val="001F4FE9"/>
    <w:rsid w:val="001F5737"/>
    <w:rsid w:val="001F5887"/>
    <w:rsid w:val="001F595D"/>
    <w:rsid w:val="001F615B"/>
    <w:rsid w:val="001F6685"/>
    <w:rsid w:val="001F6858"/>
    <w:rsid w:val="001F68EC"/>
    <w:rsid w:val="001F6C9C"/>
    <w:rsid w:val="001F71FC"/>
    <w:rsid w:val="001F72E9"/>
    <w:rsid w:val="001F74BB"/>
    <w:rsid w:val="001F7696"/>
    <w:rsid w:val="001F76FB"/>
    <w:rsid w:val="001F7FF3"/>
    <w:rsid w:val="00200078"/>
    <w:rsid w:val="00200083"/>
    <w:rsid w:val="002002DB"/>
    <w:rsid w:val="00200593"/>
    <w:rsid w:val="00200843"/>
    <w:rsid w:val="00200B68"/>
    <w:rsid w:val="00200D1B"/>
    <w:rsid w:val="002011C4"/>
    <w:rsid w:val="002013CE"/>
    <w:rsid w:val="0020169E"/>
    <w:rsid w:val="0020175B"/>
    <w:rsid w:val="002017E4"/>
    <w:rsid w:val="00201868"/>
    <w:rsid w:val="00201871"/>
    <w:rsid w:val="00201A61"/>
    <w:rsid w:val="00201CBA"/>
    <w:rsid w:val="00201D57"/>
    <w:rsid w:val="00201DD8"/>
    <w:rsid w:val="00201F7B"/>
    <w:rsid w:val="0020211D"/>
    <w:rsid w:val="0020217F"/>
    <w:rsid w:val="002022FE"/>
    <w:rsid w:val="00202C50"/>
    <w:rsid w:val="00202EAE"/>
    <w:rsid w:val="00203132"/>
    <w:rsid w:val="0020318C"/>
    <w:rsid w:val="002031B2"/>
    <w:rsid w:val="0020320B"/>
    <w:rsid w:val="0020323F"/>
    <w:rsid w:val="002032F6"/>
    <w:rsid w:val="002035BB"/>
    <w:rsid w:val="00203617"/>
    <w:rsid w:val="00203636"/>
    <w:rsid w:val="002036BB"/>
    <w:rsid w:val="002037D9"/>
    <w:rsid w:val="00203AF7"/>
    <w:rsid w:val="00203D8C"/>
    <w:rsid w:val="00203EF1"/>
    <w:rsid w:val="002043BC"/>
    <w:rsid w:val="002046F2"/>
    <w:rsid w:val="00204880"/>
    <w:rsid w:val="00204A13"/>
    <w:rsid w:val="00204B46"/>
    <w:rsid w:val="0020538E"/>
    <w:rsid w:val="002055B0"/>
    <w:rsid w:val="002055E4"/>
    <w:rsid w:val="00205691"/>
    <w:rsid w:val="00205756"/>
    <w:rsid w:val="0020583E"/>
    <w:rsid w:val="002058E7"/>
    <w:rsid w:val="0020597E"/>
    <w:rsid w:val="00205B3B"/>
    <w:rsid w:val="00205B76"/>
    <w:rsid w:val="00205C65"/>
    <w:rsid w:val="00205D7B"/>
    <w:rsid w:val="00206425"/>
    <w:rsid w:val="002064C0"/>
    <w:rsid w:val="002065D6"/>
    <w:rsid w:val="002068DF"/>
    <w:rsid w:val="00206D8F"/>
    <w:rsid w:val="00206F26"/>
    <w:rsid w:val="00206F5A"/>
    <w:rsid w:val="00207006"/>
    <w:rsid w:val="0020708A"/>
    <w:rsid w:val="002072CA"/>
    <w:rsid w:val="0020734B"/>
    <w:rsid w:val="00207712"/>
    <w:rsid w:val="00207948"/>
    <w:rsid w:val="00207A80"/>
    <w:rsid w:val="00207E87"/>
    <w:rsid w:val="00210114"/>
    <w:rsid w:val="002101FE"/>
    <w:rsid w:val="002102A6"/>
    <w:rsid w:val="0021047D"/>
    <w:rsid w:val="002104F6"/>
    <w:rsid w:val="00210A43"/>
    <w:rsid w:val="00210C33"/>
    <w:rsid w:val="00210CF2"/>
    <w:rsid w:val="00210E19"/>
    <w:rsid w:val="0021101D"/>
    <w:rsid w:val="0021110C"/>
    <w:rsid w:val="00211178"/>
    <w:rsid w:val="002112BE"/>
    <w:rsid w:val="00211484"/>
    <w:rsid w:val="002114E6"/>
    <w:rsid w:val="0021162D"/>
    <w:rsid w:val="00211CA2"/>
    <w:rsid w:val="00211DB5"/>
    <w:rsid w:val="002123BD"/>
    <w:rsid w:val="002123C6"/>
    <w:rsid w:val="002129E7"/>
    <w:rsid w:val="00212FF7"/>
    <w:rsid w:val="0021318B"/>
    <w:rsid w:val="002131AA"/>
    <w:rsid w:val="00213352"/>
    <w:rsid w:val="002135A8"/>
    <w:rsid w:val="002139D2"/>
    <w:rsid w:val="00213AFE"/>
    <w:rsid w:val="00213C2D"/>
    <w:rsid w:val="00213D11"/>
    <w:rsid w:val="00213D99"/>
    <w:rsid w:val="00214065"/>
    <w:rsid w:val="0021407B"/>
    <w:rsid w:val="00214179"/>
    <w:rsid w:val="002143C2"/>
    <w:rsid w:val="00214516"/>
    <w:rsid w:val="00214689"/>
    <w:rsid w:val="002148AB"/>
    <w:rsid w:val="002149EF"/>
    <w:rsid w:val="00214A22"/>
    <w:rsid w:val="00214EC1"/>
    <w:rsid w:val="00214FC3"/>
    <w:rsid w:val="0021532D"/>
    <w:rsid w:val="002153CD"/>
    <w:rsid w:val="0021576A"/>
    <w:rsid w:val="00215778"/>
    <w:rsid w:val="00215A28"/>
    <w:rsid w:val="00215C40"/>
    <w:rsid w:val="00215CFE"/>
    <w:rsid w:val="00215E7C"/>
    <w:rsid w:val="002163EA"/>
    <w:rsid w:val="0021643A"/>
    <w:rsid w:val="00216531"/>
    <w:rsid w:val="0021685C"/>
    <w:rsid w:val="002169FE"/>
    <w:rsid w:val="00216BE0"/>
    <w:rsid w:val="00216C24"/>
    <w:rsid w:val="00216DC1"/>
    <w:rsid w:val="00216E37"/>
    <w:rsid w:val="002176FF"/>
    <w:rsid w:val="00217732"/>
    <w:rsid w:val="00217B31"/>
    <w:rsid w:val="00217BEF"/>
    <w:rsid w:val="0022012D"/>
    <w:rsid w:val="00220169"/>
    <w:rsid w:val="002201A0"/>
    <w:rsid w:val="002204B4"/>
    <w:rsid w:val="00220C24"/>
    <w:rsid w:val="00221298"/>
    <w:rsid w:val="002215ED"/>
    <w:rsid w:val="00221883"/>
    <w:rsid w:val="00221906"/>
    <w:rsid w:val="00221AA6"/>
    <w:rsid w:val="00221C22"/>
    <w:rsid w:val="00221C67"/>
    <w:rsid w:val="0022208A"/>
    <w:rsid w:val="0022215C"/>
    <w:rsid w:val="002224AA"/>
    <w:rsid w:val="00222561"/>
    <w:rsid w:val="002225A8"/>
    <w:rsid w:val="0022263E"/>
    <w:rsid w:val="00222674"/>
    <w:rsid w:val="00222DD9"/>
    <w:rsid w:val="00222E43"/>
    <w:rsid w:val="00223027"/>
    <w:rsid w:val="002230F6"/>
    <w:rsid w:val="00223127"/>
    <w:rsid w:val="002232B7"/>
    <w:rsid w:val="00223395"/>
    <w:rsid w:val="00223563"/>
    <w:rsid w:val="00223619"/>
    <w:rsid w:val="002237BA"/>
    <w:rsid w:val="0022398C"/>
    <w:rsid w:val="00223A03"/>
    <w:rsid w:val="00223D03"/>
    <w:rsid w:val="00223D21"/>
    <w:rsid w:val="002241BC"/>
    <w:rsid w:val="002243F1"/>
    <w:rsid w:val="00224678"/>
    <w:rsid w:val="002247D9"/>
    <w:rsid w:val="00224883"/>
    <w:rsid w:val="00224992"/>
    <w:rsid w:val="00224CFD"/>
    <w:rsid w:val="00224E81"/>
    <w:rsid w:val="00224F12"/>
    <w:rsid w:val="00224F3E"/>
    <w:rsid w:val="002251F6"/>
    <w:rsid w:val="002255F2"/>
    <w:rsid w:val="0022574F"/>
    <w:rsid w:val="00225851"/>
    <w:rsid w:val="00225941"/>
    <w:rsid w:val="002259D3"/>
    <w:rsid w:val="00225A30"/>
    <w:rsid w:val="00225DC1"/>
    <w:rsid w:val="00225DC5"/>
    <w:rsid w:val="00225FD9"/>
    <w:rsid w:val="0022659F"/>
    <w:rsid w:val="0022664B"/>
    <w:rsid w:val="0022676F"/>
    <w:rsid w:val="00226835"/>
    <w:rsid w:val="00226918"/>
    <w:rsid w:val="00226D7C"/>
    <w:rsid w:val="00226F5F"/>
    <w:rsid w:val="00227040"/>
    <w:rsid w:val="0022709B"/>
    <w:rsid w:val="002270C8"/>
    <w:rsid w:val="00227653"/>
    <w:rsid w:val="00227715"/>
    <w:rsid w:val="00227912"/>
    <w:rsid w:val="00227990"/>
    <w:rsid w:val="002279FC"/>
    <w:rsid w:val="00227A9E"/>
    <w:rsid w:val="00227BB8"/>
    <w:rsid w:val="00227BDB"/>
    <w:rsid w:val="00227CC4"/>
    <w:rsid w:val="00227DF5"/>
    <w:rsid w:val="00227FFE"/>
    <w:rsid w:val="0023017F"/>
    <w:rsid w:val="00230225"/>
    <w:rsid w:val="00230654"/>
    <w:rsid w:val="00230718"/>
    <w:rsid w:val="00230878"/>
    <w:rsid w:val="00230CE5"/>
    <w:rsid w:val="00230EB9"/>
    <w:rsid w:val="00230EDB"/>
    <w:rsid w:val="0023121E"/>
    <w:rsid w:val="00231264"/>
    <w:rsid w:val="0023189A"/>
    <w:rsid w:val="00231A1E"/>
    <w:rsid w:val="00232260"/>
    <w:rsid w:val="0023231E"/>
    <w:rsid w:val="0023235E"/>
    <w:rsid w:val="002329E2"/>
    <w:rsid w:val="00232CBB"/>
    <w:rsid w:val="00232EB3"/>
    <w:rsid w:val="00232F11"/>
    <w:rsid w:val="0023356E"/>
    <w:rsid w:val="00233A73"/>
    <w:rsid w:val="00233B7D"/>
    <w:rsid w:val="00233C75"/>
    <w:rsid w:val="0023427D"/>
    <w:rsid w:val="002342EF"/>
    <w:rsid w:val="00234718"/>
    <w:rsid w:val="0023495D"/>
    <w:rsid w:val="00234A00"/>
    <w:rsid w:val="00234B12"/>
    <w:rsid w:val="00234D0C"/>
    <w:rsid w:val="00234D91"/>
    <w:rsid w:val="00234E09"/>
    <w:rsid w:val="00234F02"/>
    <w:rsid w:val="00235256"/>
    <w:rsid w:val="0023538D"/>
    <w:rsid w:val="002353DE"/>
    <w:rsid w:val="002353E6"/>
    <w:rsid w:val="00235705"/>
    <w:rsid w:val="002357D8"/>
    <w:rsid w:val="00235836"/>
    <w:rsid w:val="00235851"/>
    <w:rsid w:val="0023597D"/>
    <w:rsid w:val="00235C97"/>
    <w:rsid w:val="00235D2D"/>
    <w:rsid w:val="00235D6D"/>
    <w:rsid w:val="00235FDA"/>
    <w:rsid w:val="00236093"/>
    <w:rsid w:val="002362A4"/>
    <w:rsid w:val="00236515"/>
    <w:rsid w:val="00236518"/>
    <w:rsid w:val="0023658D"/>
    <w:rsid w:val="002369AA"/>
    <w:rsid w:val="00236EA4"/>
    <w:rsid w:val="0023712A"/>
    <w:rsid w:val="002372B6"/>
    <w:rsid w:val="0023740B"/>
    <w:rsid w:val="0023742D"/>
    <w:rsid w:val="00237999"/>
    <w:rsid w:val="002379CC"/>
    <w:rsid w:val="00237A75"/>
    <w:rsid w:val="00237BF5"/>
    <w:rsid w:val="00237C1E"/>
    <w:rsid w:val="00237F02"/>
    <w:rsid w:val="00237F4E"/>
    <w:rsid w:val="00237FA7"/>
    <w:rsid w:val="002402F7"/>
    <w:rsid w:val="002404BD"/>
    <w:rsid w:val="0024063E"/>
    <w:rsid w:val="0024082F"/>
    <w:rsid w:val="00240AB9"/>
    <w:rsid w:val="00240C74"/>
    <w:rsid w:val="00241085"/>
    <w:rsid w:val="0024114B"/>
    <w:rsid w:val="00241176"/>
    <w:rsid w:val="00241267"/>
    <w:rsid w:val="00241340"/>
    <w:rsid w:val="00241429"/>
    <w:rsid w:val="00241523"/>
    <w:rsid w:val="002415A3"/>
    <w:rsid w:val="002419AA"/>
    <w:rsid w:val="00241A4A"/>
    <w:rsid w:val="00241DB5"/>
    <w:rsid w:val="00241DF3"/>
    <w:rsid w:val="0024233C"/>
    <w:rsid w:val="00242457"/>
    <w:rsid w:val="002427FB"/>
    <w:rsid w:val="0024280C"/>
    <w:rsid w:val="002429D2"/>
    <w:rsid w:val="002429E8"/>
    <w:rsid w:val="00242A6A"/>
    <w:rsid w:val="00242B29"/>
    <w:rsid w:val="00242C1B"/>
    <w:rsid w:val="00242D26"/>
    <w:rsid w:val="00243003"/>
    <w:rsid w:val="00243584"/>
    <w:rsid w:val="00243DB3"/>
    <w:rsid w:val="00243F3A"/>
    <w:rsid w:val="00244060"/>
    <w:rsid w:val="0024458A"/>
    <w:rsid w:val="002445D3"/>
    <w:rsid w:val="00244661"/>
    <w:rsid w:val="00244672"/>
    <w:rsid w:val="00244C75"/>
    <w:rsid w:val="00244F12"/>
    <w:rsid w:val="00244F22"/>
    <w:rsid w:val="00244FD3"/>
    <w:rsid w:val="002450D5"/>
    <w:rsid w:val="002453E5"/>
    <w:rsid w:val="002454DD"/>
    <w:rsid w:val="0024573F"/>
    <w:rsid w:val="0024586D"/>
    <w:rsid w:val="002459B4"/>
    <w:rsid w:val="002459EC"/>
    <w:rsid w:val="00245B21"/>
    <w:rsid w:val="00245C76"/>
    <w:rsid w:val="00245CC1"/>
    <w:rsid w:val="0024608D"/>
    <w:rsid w:val="00246184"/>
    <w:rsid w:val="00246269"/>
    <w:rsid w:val="00246303"/>
    <w:rsid w:val="00246353"/>
    <w:rsid w:val="002465E2"/>
    <w:rsid w:val="0024660B"/>
    <w:rsid w:val="00246864"/>
    <w:rsid w:val="002469FF"/>
    <w:rsid w:val="00246B23"/>
    <w:rsid w:val="0024725B"/>
    <w:rsid w:val="00247605"/>
    <w:rsid w:val="00247A68"/>
    <w:rsid w:val="00247F10"/>
    <w:rsid w:val="002500C7"/>
    <w:rsid w:val="002503D4"/>
    <w:rsid w:val="00250650"/>
    <w:rsid w:val="00250657"/>
    <w:rsid w:val="0025067C"/>
    <w:rsid w:val="0025092B"/>
    <w:rsid w:val="00251071"/>
    <w:rsid w:val="00251194"/>
    <w:rsid w:val="002512F7"/>
    <w:rsid w:val="0025140E"/>
    <w:rsid w:val="002516E2"/>
    <w:rsid w:val="0025170B"/>
    <w:rsid w:val="0025194E"/>
    <w:rsid w:val="00251AD5"/>
    <w:rsid w:val="00251E6E"/>
    <w:rsid w:val="00252220"/>
    <w:rsid w:val="002524A2"/>
    <w:rsid w:val="00252593"/>
    <w:rsid w:val="002526C0"/>
    <w:rsid w:val="00252E8A"/>
    <w:rsid w:val="0025350C"/>
    <w:rsid w:val="002536D7"/>
    <w:rsid w:val="002536FF"/>
    <w:rsid w:val="00253786"/>
    <w:rsid w:val="002538E6"/>
    <w:rsid w:val="00253B92"/>
    <w:rsid w:val="00253C76"/>
    <w:rsid w:val="00253E59"/>
    <w:rsid w:val="00253E63"/>
    <w:rsid w:val="00253EB5"/>
    <w:rsid w:val="00254191"/>
    <w:rsid w:val="0025435C"/>
    <w:rsid w:val="002548A7"/>
    <w:rsid w:val="00254903"/>
    <w:rsid w:val="00254FE7"/>
    <w:rsid w:val="002555BC"/>
    <w:rsid w:val="00255722"/>
    <w:rsid w:val="0025585B"/>
    <w:rsid w:val="00255D21"/>
    <w:rsid w:val="00256058"/>
    <w:rsid w:val="002561A0"/>
    <w:rsid w:val="002566D4"/>
    <w:rsid w:val="00256907"/>
    <w:rsid w:val="00256B96"/>
    <w:rsid w:val="00256D03"/>
    <w:rsid w:val="00257036"/>
    <w:rsid w:val="002570C0"/>
    <w:rsid w:val="002571DD"/>
    <w:rsid w:val="0025734E"/>
    <w:rsid w:val="002574D5"/>
    <w:rsid w:val="002576A3"/>
    <w:rsid w:val="002576E6"/>
    <w:rsid w:val="00257858"/>
    <w:rsid w:val="00257A89"/>
    <w:rsid w:val="00257BAA"/>
    <w:rsid w:val="00257C19"/>
    <w:rsid w:val="00257EE8"/>
    <w:rsid w:val="002600F5"/>
    <w:rsid w:val="00260324"/>
    <w:rsid w:val="00260943"/>
    <w:rsid w:val="00260A14"/>
    <w:rsid w:val="00260C9F"/>
    <w:rsid w:val="00260D7A"/>
    <w:rsid w:val="00260F25"/>
    <w:rsid w:val="0026131A"/>
    <w:rsid w:val="0026139E"/>
    <w:rsid w:val="002613FE"/>
    <w:rsid w:val="00261835"/>
    <w:rsid w:val="00261B9A"/>
    <w:rsid w:val="00261CB1"/>
    <w:rsid w:val="00261F66"/>
    <w:rsid w:val="0026201D"/>
    <w:rsid w:val="0026226D"/>
    <w:rsid w:val="002622A3"/>
    <w:rsid w:val="00262560"/>
    <w:rsid w:val="00262BB0"/>
    <w:rsid w:val="00262BDE"/>
    <w:rsid w:val="00262C0B"/>
    <w:rsid w:val="00262DBC"/>
    <w:rsid w:val="00262F70"/>
    <w:rsid w:val="0026307A"/>
    <w:rsid w:val="00263370"/>
    <w:rsid w:val="00263D0D"/>
    <w:rsid w:val="00263E6B"/>
    <w:rsid w:val="00263F6C"/>
    <w:rsid w:val="00264174"/>
    <w:rsid w:val="002643AE"/>
    <w:rsid w:val="00264564"/>
    <w:rsid w:val="0026459B"/>
    <w:rsid w:val="002645CF"/>
    <w:rsid w:val="00264757"/>
    <w:rsid w:val="002647E9"/>
    <w:rsid w:val="002648DF"/>
    <w:rsid w:val="002648E8"/>
    <w:rsid w:val="00264A64"/>
    <w:rsid w:val="00264B09"/>
    <w:rsid w:val="00264E35"/>
    <w:rsid w:val="00264F45"/>
    <w:rsid w:val="00265553"/>
    <w:rsid w:val="002655AE"/>
    <w:rsid w:val="00265813"/>
    <w:rsid w:val="00265919"/>
    <w:rsid w:val="00265A48"/>
    <w:rsid w:val="00265ABF"/>
    <w:rsid w:val="00265C11"/>
    <w:rsid w:val="00266515"/>
    <w:rsid w:val="002666C4"/>
    <w:rsid w:val="00266ADA"/>
    <w:rsid w:val="00266F62"/>
    <w:rsid w:val="0026714E"/>
    <w:rsid w:val="0026730F"/>
    <w:rsid w:val="00267613"/>
    <w:rsid w:val="002676B2"/>
    <w:rsid w:val="00267D78"/>
    <w:rsid w:val="00267EDB"/>
    <w:rsid w:val="002704A8"/>
    <w:rsid w:val="002705C5"/>
    <w:rsid w:val="002706A0"/>
    <w:rsid w:val="0027086A"/>
    <w:rsid w:val="002708F5"/>
    <w:rsid w:val="00270ECB"/>
    <w:rsid w:val="00270F0F"/>
    <w:rsid w:val="002712D2"/>
    <w:rsid w:val="00271670"/>
    <w:rsid w:val="002718D2"/>
    <w:rsid w:val="00271A55"/>
    <w:rsid w:val="00271ABA"/>
    <w:rsid w:val="00271B77"/>
    <w:rsid w:val="00271F6B"/>
    <w:rsid w:val="00272083"/>
    <w:rsid w:val="002723A3"/>
    <w:rsid w:val="0027254E"/>
    <w:rsid w:val="00272593"/>
    <w:rsid w:val="002728B9"/>
    <w:rsid w:val="00272D61"/>
    <w:rsid w:val="00272E92"/>
    <w:rsid w:val="00273206"/>
    <w:rsid w:val="002732CF"/>
    <w:rsid w:val="00273852"/>
    <w:rsid w:val="00273CD2"/>
    <w:rsid w:val="00273D99"/>
    <w:rsid w:val="00273F7B"/>
    <w:rsid w:val="002740F5"/>
    <w:rsid w:val="0027413E"/>
    <w:rsid w:val="00274143"/>
    <w:rsid w:val="002746F2"/>
    <w:rsid w:val="00274834"/>
    <w:rsid w:val="00274991"/>
    <w:rsid w:val="002749AB"/>
    <w:rsid w:val="002749C1"/>
    <w:rsid w:val="00274F34"/>
    <w:rsid w:val="0027538E"/>
    <w:rsid w:val="00275752"/>
    <w:rsid w:val="00275863"/>
    <w:rsid w:val="00275A61"/>
    <w:rsid w:val="00275B02"/>
    <w:rsid w:val="00275B59"/>
    <w:rsid w:val="00275B9A"/>
    <w:rsid w:val="00275E9D"/>
    <w:rsid w:val="00275EB7"/>
    <w:rsid w:val="00275ED5"/>
    <w:rsid w:val="002760BE"/>
    <w:rsid w:val="002760CA"/>
    <w:rsid w:val="00276746"/>
    <w:rsid w:val="00276842"/>
    <w:rsid w:val="00276C12"/>
    <w:rsid w:val="00276C22"/>
    <w:rsid w:val="00276EFD"/>
    <w:rsid w:val="002771A4"/>
    <w:rsid w:val="002778BC"/>
    <w:rsid w:val="002778C9"/>
    <w:rsid w:val="00277916"/>
    <w:rsid w:val="00277B5A"/>
    <w:rsid w:val="00277E88"/>
    <w:rsid w:val="00280390"/>
    <w:rsid w:val="002803DC"/>
    <w:rsid w:val="00280413"/>
    <w:rsid w:val="002804F9"/>
    <w:rsid w:val="0028065B"/>
    <w:rsid w:val="00280828"/>
    <w:rsid w:val="00280833"/>
    <w:rsid w:val="0028087D"/>
    <w:rsid w:val="00280A39"/>
    <w:rsid w:val="00280A82"/>
    <w:rsid w:val="00280A94"/>
    <w:rsid w:val="00280E3B"/>
    <w:rsid w:val="00280EC3"/>
    <w:rsid w:val="00280FDF"/>
    <w:rsid w:val="00281168"/>
    <w:rsid w:val="0028123B"/>
    <w:rsid w:val="002816BE"/>
    <w:rsid w:val="0028170C"/>
    <w:rsid w:val="00281946"/>
    <w:rsid w:val="0028197B"/>
    <w:rsid w:val="00281CE3"/>
    <w:rsid w:val="00281D05"/>
    <w:rsid w:val="00281E82"/>
    <w:rsid w:val="00281E97"/>
    <w:rsid w:val="00281F8A"/>
    <w:rsid w:val="002824B9"/>
    <w:rsid w:val="0028288D"/>
    <w:rsid w:val="00282995"/>
    <w:rsid w:val="00282D7E"/>
    <w:rsid w:val="00282D98"/>
    <w:rsid w:val="00282E6C"/>
    <w:rsid w:val="00282F95"/>
    <w:rsid w:val="002832DF"/>
    <w:rsid w:val="002833E8"/>
    <w:rsid w:val="002834E9"/>
    <w:rsid w:val="0028399D"/>
    <w:rsid w:val="00283AF3"/>
    <w:rsid w:val="00283D1B"/>
    <w:rsid w:val="00283FF8"/>
    <w:rsid w:val="0028411D"/>
    <w:rsid w:val="0028417C"/>
    <w:rsid w:val="002841C5"/>
    <w:rsid w:val="00284213"/>
    <w:rsid w:val="0028421A"/>
    <w:rsid w:val="002847B4"/>
    <w:rsid w:val="00284A74"/>
    <w:rsid w:val="00284B21"/>
    <w:rsid w:val="00284E25"/>
    <w:rsid w:val="00285075"/>
    <w:rsid w:val="002852B0"/>
    <w:rsid w:val="002855A2"/>
    <w:rsid w:val="00285906"/>
    <w:rsid w:val="00285920"/>
    <w:rsid w:val="00285C18"/>
    <w:rsid w:val="002860F3"/>
    <w:rsid w:val="002861E8"/>
    <w:rsid w:val="0028621B"/>
    <w:rsid w:val="002864CF"/>
    <w:rsid w:val="002866C4"/>
    <w:rsid w:val="00286C0F"/>
    <w:rsid w:val="00286E9A"/>
    <w:rsid w:val="00286F9B"/>
    <w:rsid w:val="0028711B"/>
    <w:rsid w:val="00287254"/>
    <w:rsid w:val="00287636"/>
    <w:rsid w:val="00287961"/>
    <w:rsid w:val="00287A7D"/>
    <w:rsid w:val="00287ADF"/>
    <w:rsid w:val="00287FC9"/>
    <w:rsid w:val="002900B5"/>
    <w:rsid w:val="00290216"/>
    <w:rsid w:val="00290230"/>
    <w:rsid w:val="002902E5"/>
    <w:rsid w:val="00290A35"/>
    <w:rsid w:val="00290C29"/>
    <w:rsid w:val="00291151"/>
    <w:rsid w:val="0029136A"/>
    <w:rsid w:val="002913B6"/>
    <w:rsid w:val="0029181B"/>
    <w:rsid w:val="00291871"/>
    <w:rsid w:val="002918B0"/>
    <w:rsid w:val="00291AF2"/>
    <w:rsid w:val="00291CB5"/>
    <w:rsid w:val="00291DE2"/>
    <w:rsid w:val="002926C6"/>
    <w:rsid w:val="00292B69"/>
    <w:rsid w:val="00292D3C"/>
    <w:rsid w:val="00292D51"/>
    <w:rsid w:val="00292F15"/>
    <w:rsid w:val="00293098"/>
    <w:rsid w:val="00293232"/>
    <w:rsid w:val="00293284"/>
    <w:rsid w:val="002934FE"/>
    <w:rsid w:val="0029355D"/>
    <w:rsid w:val="00293697"/>
    <w:rsid w:val="00293C93"/>
    <w:rsid w:val="00293D17"/>
    <w:rsid w:val="0029427A"/>
    <w:rsid w:val="00294332"/>
    <w:rsid w:val="002945C5"/>
    <w:rsid w:val="0029468E"/>
    <w:rsid w:val="0029491E"/>
    <w:rsid w:val="00294E55"/>
    <w:rsid w:val="00294E74"/>
    <w:rsid w:val="002950B7"/>
    <w:rsid w:val="00295CEB"/>
    <w:rsid w:val="00295DFB"/>
    <w:rsid w:val="00296142"/>
    <w:rsid w:val="0029616E"/>
    <w:rsid w:val="00296335"/>
    <w:rsid w:val="00296452"/>
    <w:rsid w:val="00296563"/>
    <w:rsid w:val="00296579"/>
    <w:rsid w:val="002967A2"/>
    <w:rsid w:val="00296893"/>
    <w:rsid w:val="00296AD3"/>
    <w:rsid w:val="00296B0C"/>
    <w:rsid w:val="00296C52"/>
    <w:rsid w:val="00296CD2"/>
    <w:rsid w:val="00296FD0"/>
    <w:rsid w:val="002970D8"/>
    <w:rsid w:val="00297193"/>
    <w:rsid w:val="002975BC"/>
    <w:rsid w:val="002975EE"/>
    <w:rsid w:val="002976DF"/>
    <w:rsid w:val="00297717"/>
    <w:rsid w:val="00297E79"/>
    <w:rsid w:val="00297F5B"/>
    <w:rsid w:val="002A00A2"/>
    <w:rsid w:val="002A04C3"/>
    <w:rsid w:val="002A0973"/>
    <w:rsid w:val="002A117A"/>
    <w:rsid w:val="002A1197"/>
    <w:rsid w:val="002A1C34"/>
    <w:rsid w:val="002A1C7F"/>
    <w:rsid w:val="002A1E60"/>
    <w:rsid w:val="002A2011"/>
    <w:rsid w:val="002A2172"/>
    <w:rsid w:val="002A24D0"/>
    <w:rsid w:val="002A24DA"/>
    <w:rsid w:val="002A26A3"/>
    <w:rsid w:val="002A2778"/>
    <w:rsid w:val="002A2830"/>
    <w:rsid w:val="002A28DF"/>
    <w:rsid w:val="002A2BB8"/>
    <w:rsid w:val="002A2C4B"/>
    <w:rsid w:val="002A2DA4"/>
    <w:rsid w:val="002A2EAD"/>
    <w:rsid w:val="002A3128"/>
    <w:rsid w:val="002A352B"/>
    <w:rsid w:val="002A3582"/>
    <w:rsid w:val="002A3A16"/>
    <w:rsid w:val="002A3DD2"/>
    <w:rsid w:val="002A43CD"/>
    <w:rsid w:val="002A4461"/>
    <w:rsid w:val="002A476A"/>
    <w:rsid w:val="002A4787"/>
    <w:rsid w:val="002A47C3"/>
    <w:rsid w:val="002A48F5"/>
    <w:rsid w:val="002A4967"/>
    <w:rsid w:val="002A4A60"/>
    <w:rsid w:val="002A4B22"/>
    <w:rsid w:val="002A4E08"/>
    <w:rsid w:val="002A502A"/>
    <w:rsid w:val="002A50A8"/>
    <w:rsid w:val="002A5382"/>
    <w:rsid w:val="002A554E"/>
    <w:rsid w:val="002A5C5B"/>
    <w:rsid w:val="002A5F7A"/>
    <w:rsid w:val="002A6007"/>
    <w:rsid w:val="002A6222"/>
    <w:rsid w:val="002A63EB"/>
    <w:rsid w:val="002A6651"/>
    <w:rsid w:val="002A67C7"/>
    <w:rsid w:val="002A6A5B"/>
    <w:rsid w:val="002A6B58"/>
    <w:rsid w:val="002A6CF3"/>
    <w:rsid w:val="002A7001"/>
    <w:rsid w:val="002A73C5"/>
    <w:rsid w:val="002A74F4"/>
    <w:rsid w:val="002A7578"/>
    <w:rsid w:val="002A76C2"/>
    <w:rsid w:val="002A7907"/>
    <w:rsid w:val="002A7A5B"/>
    <w:rsid w:val="002A7A5D"/>
    <w:rsid w:val="002A7BAC"/>
    <w:rsid w:val="002A7CC0"/>
    <w:rsid w:val="002A7D19"/>
    <w:rsid w:val="002A7DDA"/>
    <w:rsid w:val="002A7E85"/>
    <w:rsid w:val="002B01F7"/>
    <w:rsid w:val="002B05DE"/>
    <w:rsid w:val="002B07FC"/>
    <w:rsid w:val="002B0CF6"/>
    <w:rsid w:val="002B1190"/>
    <w:rsid w:val="002B141F"/>
    <w:rsid w:val="002B1443"/>
    <w:rsid w:val="002B1A2C"/>
    <w:rsid w:val="002B2076"/>
    <w:rsid w:val="002B21DF"/>
    <w:rsid w:val="002B2261"/>
    <w:rsid w:val="002B227A"/>
    <w:rsid w:val="002B2290"/>
    <w:rsid w:val="002B22D7"/>
    <w:rsid w:val="002B249E"/>
    <w:rsid w:val="002B254D"/>
    <w:rsid w:val="002B2655"/>
    <w:rsid w:val="002B28FF"/>
    <w:rsid w:val="002B2971"/>
    <w:rsid w:val="002B29CF"/>
    <w:rsid w:val="002B2C6F"/>
    <w:rsid w:val="002B2C71"/>
    <w:rsid w:val="002B2DA7"/>
    <w:rsid w:val="002B2F0F"/>
    <w:rsid w:val="002B2F48"/>
    <w:rsid w:val="002B372C"/>
    <w:rsid w:val="002B3884"/>
    <w:rsid w:val="002B39FC"/>
    <w:rsid w:val="002B3CF0"/>
    <w:rsid w:val="002B41B7"/>
    <w:rsid w:val="002B42A3"/>
    <w:rsid w:val="002B42CC"/>
    <w:rsid w:val="002B440A"/>
    <w:rsid w:val="002B4621"/>
    <w:rsid w:val="002B4A1C"/>
    <w:rsid w:val="002B4A8D"/>
    <w:rsid w:val="002B4CF3"/>
    <w:rsid w:val="002B4E68"/>
    <w:rsid w:val="002B4E7D"/>
    <w:rsid w:val="002B5068"/>
    <w:rsid w:val="002B50BF"/>
    <w:rsid w:val="002B5108"/>
    <w:rsid w:val="002B55DB"/>
    <w:rsid w:val="002B5721"/>
    <w:rsid w:val="002B5743"/>
    <w:rsid w:val="002B5AD4"/>
    <w:rsid w:val="002B5DB9"/>
    <w:rsid w:val="002B5EAC"/>
    <w:rsid w:val="002B5EE7"/>
    <w:rsid w:val="002B60FC"/>
    <w:rsid w:val="002B6276"/>
    <w:rsid w:val="002B6544"/>
    <w:rsid w:val="002B674C"/>
    <w:rsid w:val="002B690C"/>
    <w:rsid w:val="002B6B0F"/>
    <w:rsid w:val="002B6BB5"/>
    <w:rsid w:val="002B6C1B"/>
    <w:rsid w:val="002B6E2A"/>
    <w:rsid w:val="002B74F5"/>
    <w:rsid w:val="002B7744"/>
    <w:rsid w:val="002B7B1C"/>
    <w:rsid w:val="002B7DBA"/>
    <w:rsid w:val="002B7DDB"/>
    <w:rsid w:val="002C03B7"/>
    <w:rsid w:val="002C0542"/>
    <w:rsid w:val="002C05AB"/>
    <w:rsid w:val="002C0688"/>
    <w:rsid w:val="002C07A6"/>
    <w:rsid w:val="002C081F"/>
    <w:rsid w:val="002C0A35"/>
    <w:rsid w:val="002C0B5A"/>
    <w:rsid w:val="002C0EAC"/>
    <w:rsid w:val="002C11BF"/>
    <w:rsid w:val="002C1909"/>
    <w:rsid w:val="002C1B68"/>
    <w:rsid w:val="002C1D3C"/>
    <w:rsid w:val="002C1E35"/>
    <w:rsid w:val="002C1FAB"/>
    <w:rsid w:val="002C2017"/>
    <w:rsid w:val="002C2079"/>
    <w:rsid w:val="002C20E5"/>
    <w:rsid w:val="002C268E"/>
    <w:rsid w:val="002C2A45"/>
    <w:rsid w:val="002C2E81"/>
    <w:rsid w:val="002C3034"/>
    <w:rsid w:val="002C325C"/>
    <w:rsid w:val="002C395F"/>
    <w:rsid w:val="002C3BF9"/>
    <w:rsid w:val="002C3C64"/>
    <w:rsid w:val="002C3E74"/>
    <w:rsid w:val="002C3EC8"/>
    <w:rsid w:val="002C4571"/>
    <w:rsid w:val="002C4633"/>
    <w:rsid w:val="002C49F4"/>
    <w:rsid w:val="002C52FF"/>
    <w:rsid w:val="002C5634"/>
    <w:rsid w:val="002C59F3"/>
    <w:rsid w:val="002C5A02"/>
    <w:rsid w:val="002C5D18"/>
    <w:rsid w:val="002C600A"/>
    <w:rsid w:val="002C60CF"/>
    <w:rsid w:val="002C60F5"/>
    <w:rsid w:val="002C61B7"/>
    <w:rsid w:val="002C61C8"/>
    <w:rsid w:val="002C6590"/>
    <w:rsid w:val="002C668A"/>
    <w:rsid w:val="002C6A1B"/>
    <w:rsid w:val="002C7255"/>
    <w:rsid w:val="002C7BEB"/>
    <w:rsid w:val="002C7C4B"/>
    <w:rsid w:val="002D012B"/>
    <w:rsid w:val="002D020D"/>
    <w:rsid w:val="002D022E"/>
    <w:rsid w:val="002D0261"/>
    <w:rsid w:val="002D0798"/>
    <w:rsid w:val="002D099C"/>
    <w:rsid w:val="002D0A89"/>
    <w:rsid w:val="002D0B05"/>
    <w:rsid w:val="002D0DC0"/>
    <w:rsid w:val="002D0E79"/>
    <w:rsid w:val="002D110A"/>
    <w:rsid w:val="002D120F"/>
    <w:rsid w:val="002D1381"/>
    <w:rsid w:val="002D149C"/>
    <w:rsid w:val="002D1525"/>
    <w:rsid w:val="002D15A6"/>
    <w:rsid w:val="002D1773"/>
    <w:rsid w:val="002D17F8"/>
    <w:rsid w:val="002D1ECC"/>
    <w:rsid w:val="002D1F00"/>
    <w:rsid w:val="002D227C"/>
    <w:rsid w:val="002D2452"/>
    <w:rsid w:val="002D25E4"/>
    <w:rsid w:val="002D2C20"/>
    <w:rsid w:val="002D2F03"/>
    <w:rsid w:val="002D356B"/>
    <w:rsid w:val="002D36C8"/>
    <w:rsid w:val="002D372F"/>
    <w:rsid w:val="002D3842"/>
    <w:rsid w:val="002D3A9A"/>
    <w:rsid w:val="002D3C20"/>
    <w:rsid w:val="002D3E6F"/>
    <w:rsid w:val="002D3F34"/>
    <w:rsid w:val="002D3F8F"/>
    <w:rsid w:val="002D418B"/>
    <w:rsid w:val="002D4224"/>
    <w:rsid w:val="002D44C6"/>
    <w:rsid w:val="002D4625"/>
    <w:rsid w:val="002D5426"/>
    <w:rsid w:val="002D558E"/>
    <w:rsid w:val="002D5783"/>
    <w:rsid w:val="002D5828"/>
    <w:rsid w:val="002D5837"/>
    <w:rsid w:val="002D5881"/>
    <w:rsid w:val="002D5B24"/>
    <w:rsid w:val="002D5C9F"/>
    <w:rsid w:val="002D5CD0"/>
    <w:rsid w:val="002D611A"/>
    <w:rsid w:val="002D61B3"/>
    <w:rsid w:val="002D631C"/>
    <w:rsid w:val="002D64C2"/>
    <w:rsid w:val="002D6E76"/>
    <w:rsid w:val="002D6E9D"/>
    <w:rsid w:val="002D6EDA"/>
    <w:rsid w:val="002D6FAF"/>
    <w:rsid w:val="002D71E7"/>
    <w:rsid w:val="002D722E"/>
    <w:rsid w:val="002D748E"/>
    <w:rsid w:val="002D780D"/>
    <w:rsid w:val="002D783D"/>
    <w:rsid w:val="002D78CC"/>
    <w:rsid w:val="002D7A81"/>
    <w:rsid w:val="002D7AF6"/>
    <w:rsid w:val="002E048B"/>
    <w:rsid w:val="002E0C8F"/>
    <w:rsid w:val="002E0F35"/>
    <w:rsid w:val="002E0F90"/>
    <w:rsid w:val="002E107D"/>
    <w:rsid w:val="002E10F1"/>
    <w:rsid w:val="002E111A"/>
    <w:rsid w:val="002E1252"/>
    <w:rsid w:val="002E12FE"/>
    <w:rsid w:val="002E169B"/>
    <w:rsid w:val="002E1998"/>
    <w:rsid w:val="002E1BB8"/>
    <w:rsid w:val="002E1CF7"/>
    <w:rsid w:val="002E1E69"/>
    <w:rsid w:val="002E1F61"/>
    <w:rsid w:val="002E2104"/>
    <w:rsid w:val="002E2188"/>
    <w:rsid w:val="002E24EB"/>
    <w:rsid w:val="002E2B16"/>
    <w:rsid w:val="002E2CC4"/>
    <w:rsid w:val="002E2CF5"/>
    <w:rsid w:val="002E2EF5"/>
    <w:rsid w:val="002E2F3A"/>
    <w:rsid w:val="002E3229"/>
    <w:rsid w:val="002E32C5"/>
    <w:rsid w:val="002E3705"/>
    <w:rsid w:val="002E370C"/>
    <w:rsid w:val="002E390A"/>
    <w:rsid w:val="002E3C40"/>
    <w:rsid w:val="002E3D70"/>
    <w:rsid w:val="002E3FB7"/>
    <w:rsid w:val="002E4313"/>
    <w:rsid w:val="002E4960"/>
    <w:rsid w:val="002E4CA7"/>
    <w:rsid w:val="002E4DF0"/>
    <w:rsid w:val="002E4FBF"/>
    <w:rsid w:val="002E4FDD"/>
    <w:rsid w:val="002E51C8"/>
    <w:rsid w:val="002E560C"/>
    <w:rsid w:val="002E5734"/>
    <w:rsid w:val="002E5851"/>
    <w:rsid w:val="002E5911"/>
    <w:rsid w:val="002E59C0"/>
    <w:rsid w:val="002E5CD8"/>
    <w:rsid w:val="002E5D07"/>
    <w:rsid w:val="002E5D6B"/>
    <w:rsid w:val="002E5F61"/>
    <w:rsid w:val="002E637C"/>
    <w:rsid w:val="002E6C33"/>
    <w:rsid w:val="002E6DD6"/>
    <w:rsid w:val="002E6E2F"/>
    <w:rsid w:val="002E70A8"/>
    <w:rsid w:val="002E72CE"/>
    <w:rsid w:val="002E7384"/>
    <w:rsid w:val="002E770D"/>
    <w:rsid w:val="002E7A0C"/>
    <w:rsid w:val="002E7ABE"/>
    <w:rsid w:val="002E7CAA"/>
    <w:rsid w:val="002E7CC4"/>
    <w:rsid w:val="002E7DE9"/>
    <w:rsid w:val="002E7E7B"/>
    <w:rsid w:val="002F011C"/>
    <w:rsid w:val="002F0182"/>
    <w:rsid w:val="002F0383"/>
    <w:rsid w:val="002F0812"/>
    <w:rsid w:val="002F0DA6"/>
    <w:rsid w:val="002F1FA9"/>
    <w:rsid w:val="002F2098"/>
    <w:rsid w:val="002F2387"/>
    <w:rsid w:val="002F24B6"/>
    <w:rsid w:val="002F2952"/>
    <w:rsid w:val="002F2D08"/>
    <w:rsid w:val="002F2D6D"/>
    <w:rsid w:val="002F305B"/>
    <w:rsid w:val="002F3107"/>
    <w:rsid w:val="002F3341"/>
    <w:rsid w:val="002F338A"/>
    <w:rsid w:val="002F37AE"/>
    <w:rsid w:val="002F3AC1"/>
    <w:rsid w:val="002F3C5D"/>
    <w:rsid w:val="002F3D5F"/>
    <w:rsid w:val="002F3F82"/>
    <w:rsid w:val="002F4385"/>
    <w:rsid w:val="002F445B"/>
    <w:rsid w:val="002F4563"/>
    <w:rsid w:val="002F458E"/>
    <w:rsid w:val="002F489F"/>
    <w:rsid w:val="002F48AE"/>
    <w:rsid w:val="002F49FB"/>
    <w:rsid w:val="002F4DD0"/>
    <w:rsid w:val="002F4EE0"/>
    <w:rsid w:val="002F5157"/>
    <w:rsid w:val="002F5194"/>
    <w:rsid w:val="002F526B"/>
    <w:rsid w:val="002F5346"/>
    <w:rsid w:val="002F5365"/>
    <w:rsid w:val="002F53F9"/>
    <w:rsid w:val="002F561A"/>
    <w:rsid w:val="002F56D1"/>
    <w:rsid w:val="002F599D"/>
    <w:rsid w:val="002F59C0"/>
    <w:rsid w:val="002F5CBB"/>
    <w:rsid w:val="002F607B"/>
    <w:rsid w:val="002F60C3"/>
    <w:rsid w:val="002F6128"/>
    <w:rsid w:val="002F6205"/>
    <w:rsid w:val="002F627E"/>
    <w:rsid w:val="002F62FE"/>
    <w:rsid w:val="002F6434"/>
    <w:rsid w:val="002F6777"/>
    <w:rsid w:val="002F67C4"/>
    <w:rsid w:val="002F6846"/>
    <w:rsid w:val="002F688C"/>
    <w:rsid w:val="002F73A9"/>
    <w:rsid w:val="002F7575"/>
    <w:rsid w:val="002F7600"/>
    <w:rsid w:val="002F765A"/>
    <w:rsid w:val="002F7867"/>
    <w:rsid w:val="002F7B65"/>
    <w:rsid w:val="002F7F2B"/>
    <w:rsid w:val="00300105"/>
    <w:rsid w:val="0030032E"/>
    <w:rsid w:val="003006B5"/>
    <w:rsid w:val="003007F6"/>
    <w:rsid w:val="00300925"/>
    <w:rsid w:val="0030094B"/>
    <w:rsid w:val="00300985"/>
    <w:rsid w:val="00300DC7"/>
    <w:rsid w:val="0030112D"/>
    <w:rsid w:val="0030159B"/>
    <w:rsid w:val="00301BF9"/>
    <w:rsid w:val="00301EB2"/>
    <w:rsid w:val="00301F8C"/>
    <w:rsid w:val="00301F97"/>
    <w:rsid w:val="00301FD0"/>
    <w:rsid w:val="0030207F"/>
    <w:rsid w:val="0030211E"/>
    <w:rsid w:val="003021E1"/>
    <w:rsid w:val="003023CC"/>
    <w:rsid w:val="00302459"/>
    <w:rsid w:val="003025C9"/>
    <w:rsid w:val="00302638"/>
    <w:rsid w:val="003026FE"/>
    <w:rsid w:val="00302974"/>
    <w:rsid w:val="0030298E"/>
    <w:rsid w:val="00302DE1"/>
    <w:rsid w:val="0030324F"/>
    <w:rsid w:val="00303250"/>
    <w:rsid w:val="00303308"/>
    <w:rsid w:val="003033F5"/>
    <w:rsid w:val="003036E5"/>
    <w:rsid w:val="0030393F"/>
    <w:rsid w:val="00303ABD"/>
    <w:rsid w:val="00303BC6"/>
    <w:rsid w:val="00304686"/>
    <w:rsid w:val="00304B39"/>
    <w:rsid w:val="00304D7E"/>
    <w:rsid w:val="00304E40"/>
    <w:rsid w:val="00304E90"/>
    <w:rsid w:val="00304ED1"/>
    <w:rsid w:val="00304F4C"/>
    <w:rsid w:val="00305144"/>
    <w:rsid w:val="003052AF"/>
    <w:rsid w:val="003052C8"/>
    <w:rsid w:val="00305330"/>
    <w:rsid w:val="003057FE"/>
    <w:rsid w:val="00305A9E"/>
    <w:rsid w:val="00305AC0"/>
    <w:rsid w:val="00305C52"/>
    <w:rsid w:val="00305E21"/>
    <w:rsid w:val="003061A1"/>
    <w:rsid w:val="00306346"/>
    <w:rsid w:val="0030656E"/>
    <w:rsid w:val="003065B1"/>
    <w:rsid w:val="00306853"/>
    <w:rsid w:val="0030688D"/>
    <w:rsid w:val="00306BC3"/>
    <w:rsid w:val="00306D4F"/>
    <w:rsid w:val="00306DB8"/>
    <w:rsid w:val="00307124"/>
    <w:rsid w:val="00307182"/>
    <w:rsid w:val="00307360"/>
    <w:rsid w:val="00307639"/>
    <w:rsid w:val="00307733"/>
    <w:rsid w:val="0030798C"/>
    <w:rsid w:val="00307A3B"/>
    <w:rsid w:val="00307A92"/>
    <w:rsid w:val="00307AC0"/>
    <w:rsid w:val="00307E20"/>
    <w:rsid w:val="00307F92"/>
    <w:rsid w:val="00307FF1"/>
    <w:rsid w:val="00310205"/>
    <w:rsid w:val="0031028B"/>
    <w:rsid w:val="0031034F"/>
    <w:rsid w:val="003103A4"/>
    <w:rsid w:val="003103CD"/>
    <w:rsid w:val="0031089F"/>
    <w:rsid w:val="00310A5A"/>
    <w:rsid w:val="00310D43"/>
    <w:rsid w:val="00310D6E"/>
    <w:rsid w:val="00310DBC"/>
    <w:rsid w:val="003110FE"/>
    <w:rsid w:val="003117FD"/>
    <w:rsid w:val="00311879"/>
    <w:rsid w:val="00311FD5"/>
    <w:rsid w:val="0031206C"/>
    <w:rsid w:val="00312820"/>
    <w:rsid w:val="0031293A"/>
    <w:rsid w:val="00312964"/>
    <w:rsid w:val="00312A3A"/>
    <w:rsid w:val="00312B3C"/>
    <w:rsid w:val="003130E1"/>
    <w:rsid w:val="0031349B"/>
    <w:rsid w:val="003134EF"/>
    <w:rsid w:val="00313A93"/>
    <w:rsid w:val="00313AF3"/>
    <w:rsid w:val="00313CA2"/>
    <w:rsid w:val="00314092"/>
    <w:rsid w:val="003142D8"/>
    <w:rsid w:val="00314592"/>
    <w:rsid w:val="0031464C"/>
    <w:rsid w:val="0031474E"/>
    <w:rsid w:val="00314BA9"/>
    <w:rsid w:val="00314F58"/>
    <w:rsid w:val="00314FD5"/>
    <w:rsid w:val="003151ED"/>
    <w:rsid w:val="00315353"/>
    <w:rsid w:val="0031553E"/>
    <w:rsid w:val="00315895"/>
    <w:rsid w:val="003159A8"/>
    <w:rsid w:val="003159B5"/>
    <w:rsid w:val="00315A99"/>
    <w:rsid w:val="00315B6D"/>
    <w:rsid w:val="00315F12"/>
    <w:rsid w:val="00315FEF"/>
    <w:rsid w:val="003162AA"/>
    <w:rsid w:val="0031633E"/>
    <w:rsid w:val="003163C5"/>
    <w:rsid w:val="00316654"/>
    <w:rsid w:val="003166E3"/>
    <w:rsid w:val="00316D76"/>
    <w:rsid w:val="00317004"/>
    <w:rsid w:val="00317215"/>
    <w:rsid w:val="003174D2"/>
    <w:rsid w:val="0031757C"/>
    <w:rsid w:val="0031760E"/>
    <w:rsid w:val="0031774C"/>
    <w:rsid w:val="003177D0"/>
    <w:rsid w:val="00317AF5"/>
    <w:rsid w:val="00317C0B"/>
    <w:rsid w:val="00320327"/>
    <w:rsid w:val="00320572"/>
    <w:rsid w:val="00320BE3"/>
    <w:rsid w:val="00321211"/>
    <w:rsid w:val="0032125B"/>
    <w:rsid w:val="00321330"/>
    <w:rsid w:val="00321405"/>
    <w:rsid w:val="00321598"/>
    <w:rsid w:val="003215C7"/>
    <w:rsid w:val="00321CE3"/>
    <w:rsid w:val="00321D61"/>
    <w:rsid w:val="00321E58"/>
    <w:rsid w:val="00321F51"/>
    <w:rsid w:val="00321FFB"/>
    <w:rsid w:val="00322107"/>
    <w:rsid w:val="00322305"/>
    <w:rsid w:val="0032232A"/>
    <w:rsid w:val="0032240B"/>
    <w:rsid w:val="00322711"/>
    <w:rsid w:val="00322B82"/>
    <w:rsid w:val="00322D06"/>
    <w:rsid w:val="00322D45"/>
    <w:rsid w:val="00322FD1"/>
    <w:rsid w:val="00323057"/>
    <w:rsid w:val="00323206"/>
    <w:rsid w:val="0032325C"/>
    <w:rsid w:val="00323550"/>
    <w:rsid w:val="00323629"/>
    <w:rsid w:val="00323855"/>
    <w:rsid w:val="00323F1F"/>
    <w:rsid w:val="0032406E"/>
    <w:rsid w:val="00324242"/>
    <w:rsid w:val="00324779"/>
    <w:rsid w:val="00324794"/>
    <w:rsid w:val="003249A7"/>
    <w:rsid w:val="00324B06"/>
    <w:rsid w:val="00324B2A"/>
    <w:rsid w:val="00324BDE"/>
    <w:rsid w:val="00324D63"/>
    <w:rsid w:val="00324D9F"/>
    <w:rsid w:val="00325462"/>
    <w:rsid w:val="0032571F"/>
    <w:rsid w:val="00325B9A"/>
    <w:rsid w:val="00325D3E"/>
    <w:rsid w:val="00325D84"/>
    <w:rsid w:val="00325E82"/>
    <w:rsid w:val="0032606C"/>
    <w:rsid w:val="003263F7"/>
    <w:rsid w:val="00326642"/>
    <w:rsid w:val="003267A0"/>
    <w:rsid w:val="003269A0"/>
    <w:rsid w:val="003270E9"/>
    <w:rsid w:val="00327527"/>
    <w:rsid w:val="0032776B"/>
    <w:rsid w:val="003279F8"/>
    <w:rsid w:val="00327BBB"/>
    <w:rsid w:val="00327CEF"/>
    <w:rsid w:val="00327CF5"/>
    <w:rsid w:val="003300E2"/>
    <w:rsid w:val="003302C5"/>
    <w:rsid w:val="003306AE"/>
    <w:rsid w:val="0033079F"/>
    <w:rsid w:val="00330AE3"/>
    <w:rsid w:val="00330B95"/>
    <w:rsid w:val="00330C20"/>
    <w:rsid w:val="0033148E"/>
    <w:rsid w:val="00331703"/>
    <w:rsid w:val="0033178F"/>
    <w:rsid w:val="00331B4D"/>
    <w:rsid w:val="00331B5C"/>
    <w:rsid w:val="003320AA"/>
    <w:rsid w:val="003326F1"/>
    <w:rsid w:val="003327A4"/>
    <w:rsid w:val="00332AD5"/>
    <w:rsid w:val="00332D05"/>
    <w:rsid w:val="00332D92"/>
    <w:rsid w:val="0033300F"/>
    <w:rsid w:val="003331CA"/>
    <w:rsid w:val="0033344E"/>
    <w:rsid w:val="0033345E"/>
    <w:rsid w:val="00333821"/>
    <w:rsid w:val="00333AFB"/>
    <w:rsid w:val="00333CD9"/>
    <w:rsid w:val="00333DA3"/>
    <w:rsid w:val="00333E77"/>
    <w:rsid w:val="00334407"/>
    <w:rsid w:val="00334479"/>
    <w:rsid w:val="00334612"/>
    <w:rsid w:val="00334850"/>
    <w:rsid w:val="003348ED"/>
    <w:rsid w:val="00334922"/>
    <w:rsid w:val="0033496B"/>
    <w:rsid w:val="00334A99"/>
    <w:rsid w:val="00334C73"/>
    <w:rsid w:val="00334D39"/>
    <w:rsid w:val="00334E8E"/>
    <w:rsid w:val="00334E94"/>
    <w:rsid w:val="00334F70"/>
    <w:rsid w:val="00335015"/>
    <w:rsid w:val="00335154"/>
    <w:rsid w:val="003351C6"/>
    <w:rsid w:val="00335229"/>
    <w:rsid w:val="003357EC"/>
    <w:rsid w:val="00335B87"/>
    <w:rsid w:val="003361E9"/>
    <w:rsid w:val="0033657A"/>
    <w:rsid w:val="00336BC2"/>
    <w:rsid w:val="00336ECC"/>
    <w:rsid w:val="00336FB4"/>
    <w:rsid w:val="00336FCE"/>
    <w:rsid w:val="00336FE1"/>
    <w:rsid w:val="003371EA"/>
    <w:rsid w:val="00337275"/>
    <w:rsid w:val="0033765A"/>
    <w:rsid w:val="00337A5E"/>
    <w:rsid w:val="00337B1B"/>
    <w:rsid w:val="00337B57"/>
    <w:rsid w:val="00337B95"/>
    <w:rsid w:val="00337C61"/>
    <w:rsid w:val="00337D49"/>
    <w:rsid w:val="00337E03"/>
    <w:rsid w:val="00337F7E"/>
    <w:rsid w:val="003403E0"/>
    <w:rsid w:val="0034055B"/>
    <w:rsid w:val="00340823"/>
    <w:rsid w:val="0034090E"/>
    <w:rsid w:val="00340A8F"/>
    <w:rsid w:val="00340B09"/>
    <w:rsid w:val="00340EE6"/>
    <w:rsid w:val="00340F31"/>
    <w:rsid w:val="00340FAC"/>
    <w:rsid w:val="00341351"/>
    <w:rsid w:val="003414B0"/>
    <w:rsid w:val="00341666"/>
    <w:rsid w:val="00341680"/>
    <w:rsid w:val="003417AB"/>
    <w:rsid w:val="00341D2E"/>
    <w:rsid w:val="00341D55"/>
    <w:rsid w:val="0034204F"/>
    <w:rsid w:val="003424BA"/>
    <w:rsid w:val="00342817"/>
    <w:rsid w:val="00342AFB"/>
    <w:rsid w:val="00342CB1"/>
    <w:rsid w:val="00342E0A"/>
    <w:rsid w:val="00342E6A"/>
    <w:rsid w:val="0034329C"/>
    <w:rsid w:val="00343367"/>
    <w:rsid w:val="00343524"/>
    <w:rsid w:val="00343599"/>
    <w:rsid w:val="00343CA1"/>
    <w:rsid w:val="00343DD2"/>
    <w:rsid w:val="00343E44"/>
    <w:rsid w:val="00343E6C"/>
    <w:rsid w:val="00344331"/>
    <w:rsid w:val="00344744"/>
    <w:rsid w:val="00344770"/>
    <w:rsid w:val="00344B38"/>
    <w:rsid w:val="00344C8F"/>
    <w:rsid w:val="00344DD5"/>
    <w:rsid w:val="003450D2"/>
    <w:rsid w:val="00345265"/>
    <w:rsid w:val="00345361"/>
    <w:rsid w:val="00345788"/>
    <w:rsid w:val="003457D7"/>
    <w:rsid w:val="00345A0D"/>
    <w:rsid w:val="00345A48"/>
    <w:rsid w:val="00345D1B"/>
    <w:rsid w:val="0034611C"/>
    <w:rsid w:val="0034618B"/>
    <w:rsid w:val="00346326"/>
    <w:rsid w:val="003463C1"/>
    <w:rsid w:val="00346630"/>
    <w:rsid w:val="00346635"/>
    <w:rsid w:val="0034666E"/>
    <w:rsid w:val="0034670D"/>
    <w:rsid w:val="0034674E"/>
    <w:rsid w:val="00346954"/>
    <w:rsid w:val="003469F8"/>
    <w:rsid w:val="003469FA"/>
    <w:rsid w:val="00346DD8"/>
    <w:rsid w:val="00346E9A"/>
    <w:rsid w:val="00346F2F"/>
    <w:rsid w:val="003471AA"/>
    <w:rsid w:val="00347A1D"/>
    <w:rsid w:val="00347F2A"/>
    <w:rsid w:val="00350217"/>
    <w:rsid w:val="00350392"/>
    <w:rsid w:val="003503AA"/>
    <w:rsid w:val="00350844"/>
    <w:rsid w:val="003509E9"/>
    <w:rsid w:val="00350BF1"/>
    <w:rsid w:val="00351160"/>
    <w:rsid w:val="003514F6"/>
    <w:rsid w:val="0035162E"/>
    <w:rsid w:val="00351790"/>
    <w:rsid w:val="003517EB"/>
    <w:rsid w:val="003518DE"/>
    <w:rsid w:val="00351A4E"/>
    <w:rsid w:val="00351C24"/>
    <w:rsid w:val="00351CC4"/>
    <w:rsid w:val="003520D0"/>
    <w:rsid w:val="0035215D"/>
    <w:rsid w:val="003521B1"/>
    <w:rsid w:val="00352714"/>
    <w:rsid w:val="0035275D"/>
    <w:rsid w:val="003527A8"/>
    <w:rsid w:val="00352977"/>
    <w:rsid w:val="00352AB7"/>
    <w:rsid w:val="00352AFA"/>
    <w:rsid w:val="00352FC1"/>
    <w:rsid w:val="0035322B"/>
    <w:rsid w:val="00353939"/>
    <w:rsid w:val="00353B75"/>
    <w:rsid w:val="00354014"/>
    <w:rsid w:val="0035416A"/>
    <w:rsid w:val="00354350"/>
    <w:rsid w:val="003548F7"/>
    <w:rsid w:val="00354C64"/>
    <w:rsid w:val="003558F5"/>
    <w:rsid w:val="003559EA"/>
    <w:rsid w:val="00355B0C"/>
    <w:rsid w:val="00355BBF"/>
    <w:rsid w:val="00355C55"/>
    <w:rsid w:val="00355CD9"/>
    <w:rsid w:val="00355D61"/>
    <w:rsid w:val="00355E43"/>
    <w:rsid w:val="00355E65"/>
    <w:rsid w:val="00355EEC"/>
    <w:rsid w:val="00356088"/>
    <w:rsid w:val="003560A6"/>
    <w:rsid w:val="00356195"/>
    <w:rsid w:val="0035623D"/>
    <w:rsid w:val="00356539"/>
    <w:rsid w:val="003566F8"/>
    <w:rsid w:val="003566FB"/>
    <w:rsid w:val="003567CE"/>
    <w:rsid w:val="00356A55"/>
    <w:rsid w:val="00357018"/>
    <w:rsid w:val="003572F1"/>
    <w:rsid w:val="00357514"/>
    <w:rsid w:val="0035772B"/>
    <w:rsid w:val="0035795C"/>
    <w:rsid w:val="00357F14"/>
    <w:rsid w:val="00357FF3"/>
    <w:rsid w:val="00360114"/>
    <w:rsid w:val="00360453"/>
    <w:rsid w:val="00360789"/>
    <w:rsid w:val="0036081C"/>
    <w:rsid w:val="00360BE5"/>
    <w:rsid w:val="00360C39"/>
    <w:rsid w:val="00360D1A"/>
    <w:rsid w:val="00360F03"/>
    <w:rsid w:val="00360F68"/>
    <w:rsid w:val="00360FF3"/>
    <w:rsid w:val="0036147B"/>
    <w:rsid w:val="003615D4"/>
    <w:rsid w:val="003615F9"/>
    <w:rsid w:val="003618EE"/>
    <w:rsid w:val="003618F9"/>
    <w:rsid w:val="00361C16"/>
    <w:rsid w:val="003621CF"/>
    <w:rsid w:val="003621F0"/>
    <w:rsid w:val="003622F8"/>
    <w:rsid w:val="0036244E"/>
    <w:rsid w:val="00362821"/>
    <w:rsid w:val="00362907"/>
    <w:rsid w:val="0036292C"/>
    <w:rsid w:val="00362A0E"/>
    <w:rsid w:val="00362BBF"/>
    <w:rsid w:val="00362BFC"/>
    <w:rsid w:val="00362E58"/>
    <w:rsid w:val="00363080"/>
    <w:rsid w:val="0036316C"/>
    <w:rsid w:val="00363250"/>
    <w:rsid w:val="0036339F"/>
    <w:rsid w:val="003634A1"/>
    <w:rsid w:val="003636D1"/>
    <w:rsid w:val="00363960"/>
    <w:rsid w:val="003639FF"/>
    <w:rsid w:val="00363DD4"/>
    <w:rsid w:val="00363F3A"/>
    <w:rsid w:val="003642AE"/>
    <w:rsid w:val="00364309"/>
    <w:rsid w:val="003643F7"/>
    <w:rsid w:val="003645AC"/>
    <w:rsid w:val="003645E2"/>
    <w:rsid w:val="00364A20"/>
    <w:rsid w:val="00364A3A"/>
    <w:rsid w:val="00364AAD"/>
    <w:rsid w:val="00364D87"/>
    <w:rsid w:val="00364DCF"/>
    <w:rsid w:val="00364E91"/>
    <w:rsid w:val="00364F10"/>
    <w:rsid w:val="00365886"/>
    <w:rsid w:val="00365938"/>
    <w:rsid w:val="003659EB"/>
    <w:rsid w:val="00365A66"/>
    <w:rsid w:val="00365F44"/>
    <w:rsid w:val="00366064"/>
    <w:rsid w:val="003662F2"/>
    <w:rsid w:val="0036649A"/>
    <w:rsid w:val="003666F6"/>
    <w:rsid w:val="00366759"/>
    <w:rsid w:val="00366B0F"/>
    <w:rsid w:val="00366CB1"/>
    <w:rsid w:val="003670DC"/>
    <w:rsid w:val="00370210"/>
    <w:rsid w:val="00370384"/>
    <w:rsid w:val="003703EE"/>
    <w:rsid w:val="0037047C"/>
    <w:rsid w:val="003705A8"/>
    <w:rsid w:val="00370ABD"/>
    <w:rsid w:val="00370AC3"/>
    <w:rsid w:val="00370ADE"/>
    <w:rsid w:val="00370B64"/>
    <w:rsid w:val="00370D3E"/>
    <w:rsid w:val="00370F21"/>
    <w:rsid w:val="0037171D"/>
    <w:rsid w:val="00371A2F"/>
    <w:rsid w:val="00371A59"/>
    <w:rsid w:val="00371C36"/>
    <w:rsid w:val="00371E77"/>
    <w:rsid w:val="00371EB5"/>
    <w:rsid w:val="00372119"/>
    <w:rsid w:val="00372240"/>
    <w:rsid w:val="003724A8"/>
    <w:rsid w:val="003726A7"/>
    <w:rsid w:val="0037275D"/>
    <w:rsid w:val="00372780"/>
    <w:rsid w:val="00372876"/>
    <w:rsid w:val="0037288B"/>
    <w:rsid w:val="0037293A"/>
    <w:rsid w:val="00372B14"/>
    <w:rsid w:val="00372CCC"/>
    <w:rsid w:val="00372D49"/>
    <w:rsid w:val="00372EB2"/>
    <w:rsid w:val="00372F0F"/>
    <w:rsid w:val="00373253"/>
    <w:rsid w:val="003733C6"/>
    <w:rsid w:val="00373744"/>
    <w:rsid w:val="00373BC0"/>
    <w:rsid w:val="00373DA4"/>
    <w:rsid w:val="00373DAB"/>
    <w:rsid w:val="00373DDB"/>
    <w:rsid w:val="0037413C"/>
    <w:rsid w:val="00374218"/>
    <w:rsid w:val="00374477"/>
    <w:rsid w:val="003744A5"/>
    <w:rsid w:val="00374758"/>
    <w:rsid w:val="003747FD"/>
    <w:rsid w:val="00374912"/>
    <w:rsid w:val="00374A3A"/>
    <w:rsid w:val="00374EC5"/>
    <w:rsid w:val="00375016"/>
    <w:rsid w:val="003752CD"/>
    <w:rsid w:val="00375345"/>
    <w:rsid w:val="003755DF"/>
    <w:rsid w:val="00375787"/>
    <w:rsid w:val="003757EA"/>
    <w:rsid w:val="00375C7F"/>
    <w:rsid w:val="00375CF8"/>
    <w:rsid w:val="00376141"/>
    <w:rsid w:val="0037662F"/>
    <w:rsid w:val="00376910"/>
    <w:rsid w:val="00376C41"/>
    <w:rsid w:val="00376CBB"/>
    <w:rsid w:val="00376E79"/>
    <w:rsid w:val="00376F54"/>
    <w:rsid w:val="00376F7F"/>
    <w:rsid w:val="0037716D"/>
    <w:rsid w:val="003774AF"/>
    <w:rsid w:val="003776B3"/>
    <w:rsid w:val="0037788A"/>
    <w:rsid w:val="00377954"/>
    <w:rsid w:val="00377DE1"/>
    <w:rsid w:val="003803F1"/>
    <w:rsid w:val="0038068C"/>
    <w:rsid w:val="003807E0"/>
    <w:rsid w:val="0038091D"/>
    <w:rsid w:val="00380982"/>
    <w:rsid w:val="003809A9"/>
    <w:rsid w:val="003809B2"/>
    <w:rsid w:val="003809E1"/>
    <w:rsid w:val="0038104E"/>
    <w:rsid w:val="003815EA"/>
    <w:rsid w:val="003817A0"/>
    <w:rsid w:val="00381A3C"/>
    <w:rsid w:val="00381A92"/>
    <w:rsid w:val="00381DA2"/>
    <w:rsid w:val="00381E2E"/>
    <w:rsid w:val="00381EF6"/>
    <w:rsid w:val="003820DE"/>
    <w:rsid w:val="00382201"/>
    <w:rsid w:val="0038235D"/>
    <w:rsid w:val="00382534"/>
    <w:rsid w:val="00382679"/>
    <w:rsid w:val="00382A8D"/>
    <w:rsid w:val="00382BB4"/>
    <w:rsid w:val="00382BDF"/>
    <w:rsid w:val="00382D01"/>
    <w:rsid w:val="00382D89"/>
    <w:rsid w:val="00382ED2"/>
    <w:rsid w:val="0038310E"/>
    <w:rsid w:val="003835F8"/>
    <w:rsid w:val="003836D6"/>
    <w:rsid w:val="00383A1C"/>
    <w:rsid w:val="00383C64"/>
    <w:rsid w:val="00383F09"/>
    <w:rsid w:val="00383F14"/>
    <w:rsid w:val="003844FA"/>
    <w:rsid w:val="003847DD"/>
    <w:rsid w:val="003847E1"/>
    <w:rsid w:val="00384D02"/>
    <w:rsid w:val="00385044"/>
    <w:rsid w:val="00385122"/>
    <w:rsid w:val="003851A0"/>
    <w:rsid w:val="0038526A"/>
    <w:rsid w:val="00385491"/>
    <w:rsid w:val="003855DA"/>
    <w:rsid w:val="00385C11"/>
    <w:rsid w:val="00385F0D"/>
    <w:rsid w:val="00385F36"/>
    <w:rsid w:val="00386068"/>
    <w:rsid w:val="00386166"/>
    <w:rsid w:val="00386398"/>
    <w:rsid w:val="003863CA"/>
    <w:rsid w:val="003863D2"/>
    <w:rsid w:val="003868C9"/>
    <w:rsid w:val="00386A2B"/>
    <w:rsid w:val="00386B0B"/>
    <w:rsid w:val="00386B93"/>
    <w:rsid w:val="00386DEF"/>
    <w:rsid w:val="00387220"/>
    <w:rsid w:val="0039014D"/>
    <w:rsid w:val="00390661"/>
    <w:rsid w:val="00390815"/>
    <w:rsid w:val="00390CD4"/>
    <w:rsid w:val="00390D24"/>
    <w:rsid w:val="00390F2A"/>
    <w:rsid w:val="00390FCF"/>
    <w:rsid w:val="003910CF"/>
    <w:rsid w:val="0039125B"/>
    <w:rsid w:val="00391320"/>
    <w:rsid w:val="003913C0"/>
    <w:rsid w:val="003915A5"/>
    <w:rsid w:val="003917FB"/>
    <w:rsid w:val="00391ADB"/>
    <w:rsid w:val="00391B64"/>
    <w:rsid w:val="00391C19"/>
    <w:rsid w:val="00391C91"/>
    <w:rsid w:val="00391CCE"/>
    <w:rsid w:val="00391F91"/>
    <w:rsid w:val="003921D5"/>
    <w:rsid w:val="00392897"/>
    <w:rsid w:val="00392AA5"/>
    <w:rsid w:val="00392D1B"/>
    <w:rsid w:val="00392EC6"/>
    <w:rsid w:val="00393155"/>
    <w:rsid w:val="003931FC"/>
    <w:rsid w:val="00393537"/>
    <w:rsid w:val="0039399A"/>
    <w:rsid w:val="003939CB"/>
    <w:rsid w:val="00393BF8"/>
    <w:rsid w:val="00393C16"/>
    <w:rsid w:val="00393D36"/>
    <w:rsid w:val="00394163"/>
    <w:rsid w:val="003941DE"/>
    <w:rsid w:val="00394222"/>
    <w:rsid w:val="003944C8"/>
    <w:rsid w:val="003945C6"/>
    <w:rsid w:val="0039465B"/>
    <w:rsid w:val="003946F0"/>
    <w:rsid w:val="00394755"/>
    <w:rsid w:val="00394919"/>
    <w:rsid w:val="00394A2F"/>
    <w:rsid w:val="00394B3A"/>
    <w:rsid w:val="00395193"/>
    <w:rsid w:val="00395382"/>
    <w:rsid w:val="003959B9"/>
    <w:rsid w:val="00395B6D"/>
    <w:rsid w:val="00395C8B"/>
    <w:rsid w:val="003962FF"/>
    <w:rsid w:val="003963B2"/>
    <w:rsid w:val="00396623"/>
    <w:rsid w:val="00396705"/>
    <w:rsid w:val="003969F1"/>
    <w:rsid w:val="00396B71"/>
    <w:rsid w:val="00396B7A"/>
    <w:rsid w:val="00396B7E"/>
    <w:rsid w:val="00396BB4"/>
    <w:rsid w:val="00396BBF"/>
    <w:rsid w:val="00396FA8"/>
    <w:rsid w:val="00396FEB"/>
    <w:rsid w:val="00397013"/>
    <w:rsid w:val="00397198"/>
    <w:rsid w:val="003971E7"/>
    <w:rsid w:val="003972A8"/>
    <w:rsid w:val="00397323"/>
    <w:rsid w:val="003973EE"/>
    <w:rsid w:val="00397487"/>
    <w:rsid w:val="00397531"/>
    <w:rsid w:val="0039792A"/>
    <w:rsid w:val="00397A13"/>
    <w:rsid w:val="00397C33"/>
    <w:rsid w:val="00397C35"/>
    <w:rsid w:val="00397C9E"/>
    <w:rsid w:val="003A0051"/>
    <w:rsid w:val="003A00E6"/>
    <w:rsid w:val="003A0152"/>
    <w:rsid w:val="003A027A"/>
    <w:rsid w:val="003A073E"/>
    <w:rsid w:val="003A0764"/>
    <w:rsid w:val="003A11EC"/>
    <w:rsid w:val="003A14BE"/>
    <w:rsid w:val="003A1673"/>
    <w:rsid w:val="003A1680"/>
    <w:rsid w:val="003A1CDA"/>
    <w:rsid w:val="003A1D9C"/>
    <w:rsid w:val="003A1F74"/>
    <w:rsid w:val="003A2222"/>
    <w:rsid w:val="003A2591"/>
    <w:rsid w:val="003A2607"/>
    <w:rsid w:val="003A2676"/>
    <w:rsid w:val="003A278D"/>
    <w:rsid w:val="003A28E2"/>
    <w:rsid w:val="003A2A1F"/>
    <w:rsid w:val="003A2A23"/>
    <w:rsid w:val="003A2C28"/>
    <w:rsid w:val="003A2F8B"/>
    <w:rsid w:val="003A308F"/>
    <w:rsid w:val="003A30AD"/>
    <w:rsid w:val="003A318A"/>
    <w:rsid w:val="003A329C"/>
    <w:rsid w:val="003A349C"/>
    <w:rsid w:val="003A3529"/>
    <w:rsid w:val="003A367A"/>
    <w:rsid w:val="003A37E6"/>
    <w:rsid w:val="003A3820"/>
    <w:rsid w:val="003A3F17"/>
    <w:rsid w:val="003A408E"/>
    <w:rsid w:val="003A427B"/>
    <w:rsid w:val="003A4521"/>
    <w:rsid w:val="003A4702"/>
    <w:rsid w:val="003A499C"/>
    <w:rsid w:val="003A49D7"/>
    <w:rsid w:val="003A4C4C"/>
    <w:rsid w:val="003A4D2D"/>
    <w:rsid w:val="003A4E70"/>
    <w:rsid w:val="003A4F39"/>
    <w:rsid w:val="003A4F7B"/>
    <w:rsid w:val="003A5141"/>
    <w:rsid w:val="003A549A"/>
    <w:rsid w:val="003A5548"/>
    <w:rsid w:val="003A5697"/>
    <w:rsid w:val="003A56CD"/>
    <w:rsid w:val="003A57AB"/>
    <w:rsid w:val="003A589D"/>
    <w:rsid w:val="003A58FF"/>
    <w:rsid w:val="003A5947"/>
    <w:rsid w:val="003A5960"/>
    <w:rsid w:val="003A5CBB"/>
    <w:rsid w:val="003A5EE2"/>
    <w:rsid w:val="003A61B8"/>
    <w:rsid w:val="003A623F"/>
    <w:rsid w:val="003A64E6"/>
    <w:rsid w:val="003A67CA"/>
    <w:rsid w:val="003A68C2"/>
    <w:rsid w:val="003A6C66"/>
    <w:rsid w:val="003A6E2E"/>
    <w:rsid w:val="003A6F0B"/>
    <w:rsid w:val="003A6F64"/>
    <w:rsid w:val="003A6FF4"/>
    <w:rsid w:val="003A72D9"/>
    <w:rsid w:val="003A72E6"/>
    <w:rsid w:val="003A7361"/>
    <w:rsid w:val="003A7522"/>
    <w:rsid w:val="003A75D4"/>
    <w:rsid w:val="003A7967"/>
    <w:rsid w:val="003A7A17"/>
    <w:rsid w:val="003A7AE4"/>
    <w:rsid w:val="003A7B9C"/>
    <w:rsid w:val="003A7DF9"/>
    <w:rsid w:val="003A7E56"/>
    <w:rsid w:val="003A7FD6"/>
    <w:rsid w:val="003B019B"/>
    <w:rsid w:val="003B098B"/>
    <w:rsid w:val="003B0B27"/>
    <w:rsid w:val="003B0ED5"/>
    <w:rsid w:val="003B0F2C"/>
    <w:rsid w:val="003B14B4"/>
    <w:rsid w:val="003B1D2F"/>
    <w:rsid w:val="003B1D68"/>
    <w:rsid w:val="003B1DED"/>
    <w:rsid w:val="003B1F8A"/>
    <w:rsid w:val="003B20FA"/>
    <w:rsid w:val="003B2356"/>
    <w:rsid w:val="003B246F"/>
    <w:rsid w:val="003B26C2"/>
    <w:rsid w:val="003B2762"/>
    <w:rsid w:val="003B2797"/>
    <w:rsid w:val="003B2A2D"/>
    <w:rsid w:val="003B2AE9"/>
    <w:rsid w:val="003B2B4B"/>
    <w:rsid w:val="003B2BE6"/>
    <w:rsid w:val="003B2D1B"/>
    <w:rsid w:val="003B2F46"/>
    <w:rsid w:val="003B2FD0"/>
    <w:rsid w:val="003B311C"/>
    <w:rsid w:val="003B31D8"/>
    <w:rsid w:val="003B35D2"/>
    <w:rsid w:val="003B366D"/>
    <w:rsid w:val="003B36F3"/>
    <w:rsid w:val="003B39C8"/>
    <w:rsid w:val="003B3CA9"/>
    <w:rsid w:val="003B3FB7"/>
    <w:rsid w:val="003B4037"/>
    <w:rsid w:val="003B495A"/>
    <w:rsid w:val="003B4B0A"/>
    <w:rsid w:val="003B4D3A"/>
    <w:rsid w:val="003B4E3B"/>
    <w:rsid w:val="003B4EAA"/>
    <w:rsid w:val="003B520F"/>
    <w:rsid w:val="003B5306"/>
    <w:rsid w:val="003B5594"/>
    <w:rsid w:val="003B57ED"/>
    <w:rsid w:val="003B5C94"/>
    <w:rsid w:val="003B5C9B"/>
    <w:rsid w:val="003B5CA7"/>
    <w:rsid w:val="003B5CFF"/>
    <w:rsid w:val="003B5F03"/>
    <w:rsid w:val="003B5F25"/>
    <w:rsid w:val="003B5F3E"/>
    <w:rsid w:val="003B5F6F"/>
    <w:rsid w:val="003B6031"/>
    <w:rsid w:val="003B6061"/>
    <w:rsid w:val="003B6183"/>
    <w:rsid w:val="003B64DC"/>
    <w:rsid w:val="003B64EF"/>
    <w:rsid w:val="003B6804"/>
    <w:rsid w:val="003B696B"/>
    <w:rsid w:val="003B6A1B"/>
    <w:rsid w:val="003B6F9D"/>
    <w:rsid w:val="003B71C5"/>
    <w:rsid w:val="003B72C5"/>
    <w:rsid w:val="003B7774"/>
    <w:rsid w:val="003B77D1"/>
    <w:rsid w:val="003B7DF7"/>
    <w:rsid w:val="003C01BF"/>
    <w:rsid w:val="003C02A0"/>
    <w:rsid w:val="003C0413"/>
    <w:rsid w:val="003C0473"/>
    <w:rsid w:val="003C0B9C"/>
    <w:rsid w:val="003C0C8E"/>
    <w:rsid w:val="003C10E4"/>
    <w:rsid w:val="003C11E0"/>
    <w:rsid w:val="003C14FD"/>
    <w:rsid w:val="003C1665"/>
    <w:rsid w:val="003C1BCF"/>
    <w:rsid w:val="003C1C31"/>
    <w:rsid w:val="003C1D29"/>
    <w:rsid w:val="003C1D7F"/>
    <w:rsid w:val="003C1E8E"/>
    <w:rsid w:val="003C2028"/>
    <w:rsid w:val="003C203C"/>
    <w:rsid w:val="003C21DB"/>
    <w:rsid w:val="003C24EA"/>
    <w:rsid w:val="003C250F"/>
    <w:rsid w:val="003C288B"/>
    <w:rsid w:val="003C28C0"/>
    <w:rsid w:val="003C299E"/>
    <w:rsid w:val="003C2D99"/>
    <w:rsid w:val="003C39AA"/>
    <w:rsid w:val="003C3AC7"/>
    <w:rsid w:val="003C3DFA"/>
    <w:rsid w:val="003C3F55"/>
    <w:rsid w:val="003C40CA"/>
    <w:rsid w:val="003C4152"/>
    <w:rsid w:val="003C41F6"/>
    <w:rsid w:val="003C42B8"/>
    <w:rsid w:val="003C4472"/>
    <w:rsid w:val="003C4700"/>
    <w:rsid w:val="003C4776"/>
    <w:rsid w:val="003C49AE"/>
    <w:rsid w:val="003C49FA"/>
    <w:rsid w:val="003C4C60"/>
    <w:rsid w:val="003C4F37"/>
    <w:rsid w:val="003C4F38"/>
    <w:rsid w:val="003C5026"/>
    <w:rsid w:val="003C5067"/>
    <w:rsid w:val="003C50E1"/>
    <w:rsid w:val="003C51ED"/>
    <w:rsid w:val="003C52A9"/>
    <w:rsid w:val="003C5335"/>
    <w:rsid w:val="003C556C"/>
    <w:rsid w:val="003C5571"/>
    <w:rsid w:val="003C55AB"/>
    <w:rsid w:val="003C56B6"/>
    <w:rsid w:val="003C5A1E"/>
    <w:rsid w:val="003C5D5B"/>
    <w:rsid w:val="003C5DEB"/>
    <w:rsid w:val="003C622B"/>
    <w:rsid w:val="003C63C1"/>
    <w:rsid w:val="003C65B2"/>
    <w:rsid w:val="003C6766"/>
    <w:rsid w:val="003C676C"/>
    <w:rsid w:val="003C6776"/>
    <w:rsid w:val="003C67E1"/>
    <w:rsid w:val="003C6BC9"/>
    <w:rsid w:val="003C6E6F"/>
    <w:rsid w:val="003C6F6A"/>
    <w:rsid w:val="003C714F"/>
    <w:rsid w:val="003C72C6"/>
    <w:rsid w:val="003C7454"/>
    <w:rsid w:val="003C74E8"/>
    <w:rsid w:val="003C7594"/>
    <w:rsid w:val="003C7728"/>
    <w:rsid w:val="003C7886"/>
    <w:rsid w:val="003C7A74"/>
    <w:rsid w:val="003C7BBA"/>
    <w:rsid w:val="003D0729"/>
    <w:rsid w:val="003D09CE"/>
    <w:rsid w:val="003D0B17"/>
    <w:rsid w:val="003D0D57"/>
    <w:rsid w:val="003D0E12"/>
    <w:rsid w:val="003D10C3"/>
    <w:rsid w:val="003D1156"/>
    <w:rsid w:val="003D156C"/>
    <w:rsid w:val="003D15ED"/>
    <w:rsid w:val="003D199F"/>
    <w:rsid w:val="003D1D56"/>
    <w:rsid w:val="003D238E"/>
    <w:rsid w:val="003D2490"/>
    <w:rsid w:val="003D2927"/>
    <w:rsid w:val="003D2BBB"/>
    <w:rsid w:val="003D2BFD"/>
    <w:rsid w:val="003D355B"/>
    <w:rsid w:val="003D382C"/>
    <w:rsid w:val="003D39E1"/>
    <w:rsid w:val="003D3B19"/>
    <w:rsid w:val="003D3B38"/>
    <w:rsid w:val="003D3BC8"/>
    <w:rsid w:val="003D3C19"/>
    <w:rsid w:val="003D3D1F"/>
    <w:rsid w:val="003D3E84"/>
    <w:rsid w:val="003D3ECA"/>
    <w:rsid w:val="003D3F13"/>
    <w:rsid w:val="003D448B"/>
    <w:rsid w:val="003D457A"/>
    <w:rsid w:val="003D4778"/>
    <w:rsid w:val="003D4936"/>
    <w:rsid w:val="003D4C10"/>
    <w:rsid w:val="003D4C99"/>
    <w:rsid w:val="003D4F7E"/>
    <w:rsid w:val="003D50C9"/>
    <w:rsid w:val="003D51DD"/>
    <w:rsid w:val="003D5328"/>
    <w:rsid w:val="003D56CF"/>
    <w:rsid w:val="003D588E"/>
    <w:rsid w:val="003D5E11"/>
    <w:rsid w:val="003D5E6D"/>
    <w:rsid w:val="003D61D6"/>
    <w:rsid w:val="003D64F9"/>
    <w:rsid w:val="003D65DE"/>
    <w:rsid w:val="003D6638"/>
    <w:rsid w:val="003D6D75"/>
    <w:rsid w:val="003D6F95"/>
    <w:rsid w:val="003D725A"/>
    <w:rsid w:val="003D7393"/>
    <w:rsid w:val="003D74F4"/>
    <w:rsid w:val="003D74FB"/>
    <w:rsid w:val="003D750F"/>
    <w:rsid w:val="003D757F"/>
    <w:rsid w:val="003D7DA8"/>
    <w:rsid w:val="003E015E"/>
    <w:rsid w:val="003E05AB"/>
    <w:rsid w:val="003E0688"/>
    <w:rsid w:val="003E0AD1"/>
    <w:rsid w:val="003E0CD7"/>
    <w:rsid w:val="003E1444"/>
    <w:rsid w:val="003E1769"/>
    <w:rsid w:val="003E17DC"/>
    <w:rsid w:val="003E1939"/>
    <w:rsid w:val="003E1A5A"/>
    <w:rsid w:val="003E1F8C"/>
    <w:rsid w:val="003E1FCC"/>
    <w:rsid w:val="003E1FE3"/>
    <w:rsid w:val="003E2175"/>
    <w:rsid w:val="003E277A"/>
    <w:rsid w:val="003E2D96"/>
    <w:rsid w:val="003E307C"/>
    <w:rsid w:val="003E330B"/>
    <w:rsid w:val="003E363B"/>
    <w:rsid w:val="003E364A"/>
    <w:rsid w:val="003E39F9"/>
    <w:rsid w:val="003E3B5D"/>
    <w:rsid w:val="003E3BD1"/>
    <w:rsid w:val="003E3C32"/>
    <w:rsid w:val="003E3C88"/>
    <w:rsid w:val="003E4241"/>
    <w:rsid w:val="003E4260"/>
    <w:rsid w:val="003E428C"/>
    <w:rsid w:val="003E4484"/>
    <w:rsid w:val="003E4493"/>
    <w:rsid w:val="003E44F9"/>
    <w:rsid w:val="003E474D"/>
    <w:rsid w:val="003E5353"/>
    <w:rsid w:val="003E5390"/>
    <w:rsid w:val="003E56E7"/>
    <w:rsid w:val="003E5E0C"/>
    <w:rsid w:val="003E5F6F"/>
    <w:rsid w:val="003E6213"/>
    <w:rsid w:val="003E6304"/>
    <w:rsid w:val="003E63C4"/>
    <w:rsid w:val="003E64AB"/>
    <w:rsid w:val="003E65EE"/>
    <w:rsid w:val="003E660E"/>
    <w:rsid w:val="003E66AD"/>
    <w:rsid w:val="003E6797"/>
    <w:rsid w:val="003E693F"/>
    <w:rsid w:val="003E69F4"/>
    <w:rsid w:val="003E6AD2"/>
    <w:rsid w:val="003E6B59"/>
    <w:rsid w:val="003E6BA3"/>
    <w:rsid w:val="003E6BF1"/>
    <w:rsid w:val="003E6D91"/>
    <w:rsid w:val="003E7029"/>
    <w:rsid w:val="003E70CA"/>
    <w:rsid w:val="003E718F"/>
    <w:rsid w:val="003E72A3"/>
    <w:rsid w:val="003E73D4"/>
    <w:rsid w:val="003E74D4"/>
    <w:rsid w:val="003E7506"/>
    <w:rsid w:val="003E75EE"/>
    <w:rsid w:val="003E7688"/>
    <w:rsid w:val="003E7D0D"/>
    <w:rsid w:val="003E7D68"/>
    <w:rsid w:val="003E7F56"/>
    <w:rsid w:val="003F016A"/>
    <w:rsid w:val="003F0306"/>
    <w:rsid w:val="003F0314"/>
    <w:rsid w:val="003F040A"/>
    <w:rsid w:val="003F04EE"/>
    <w:rsid w:val="003F066B"/>
    <w:rsid w:val="003F06EE"/>
    <w:rsid w:val="003F0C20"/>
    <w:rsid w:val="003F0C71"/>
    <w:rsid w:val="003F0C87"/>
    <w:rsid w:val="003F0F61"/>
    <w:rsid w:val="003F11CD"/>
    <w:rsid w:val="003F1319"/>
    <w:rsid w:val="003F1438"/>
    <w:rsid w:val="003F16CE"/>
    <w:rsid w:val="003F192B"/>
    <w:rsid w:val="003F1930"/>
    <w:rsid w:val="003F199C"/>
    <w:rsid w:val="003F1BB7"/>
    <w:rsid w:val="003F1DEE"/>
    <w:rsid w:val="003F207C"/>
    <w:rsid w:val="003F24BE"/>
    <w:rsid w:val="003F2551"/>
    <w:rsid w:val="003F292A"/>
    <w:rsid w:val="003F2A08"/>
    <w:rsid w:val="003F2DEC"/>
    <w:rsid w:val="003F31C1"/>
    <w:rsid w:val="003F32F0"/>
    <w:rsid w:val="003F3652"/>
    <w:rsid w:val="003F3745"/>
    <w:rsid w:val="003F3872"/>
    <w:rsid w:val="003F3889"/>
    <w:rsid w:val="003F3975"/>
    <w:rsid w:val="003F3990"/>
    <w:rsid w:val="003F3C45"/>
    <w:rsid w:val="003F3D99"/>
    <w:rsid w:val="003F41D7"/>
    <w:rsid w:val="003F4CD0"/>
    <w:rsid w:val="003F4D7B"/>
    <w:rsid w:val="003F4D87"/>
    <w:rsid w:val="003F4DDF"/>
    <w:rsid w:val="003F4FBD"/>
    <w:rsid w:val="003F595E"/>
    <w:rsid w:val="003F59E1"/>
    <w:rsid w:val="003F5AB6"/>
    <w:rsid w:val="003F5EC1"/>
    <w:rsid w:val="003F5ECC"/>
    <w:rsid w:val="003F6010"/>
    <w:rsid w:val="003F613C"/>
    <w:rsid w:val="003F61D1"/>
    <w:rsid w:val="003F6324"/>
    <w:rsid w:val="003F63C7"/>
    <w:rsid w:val="003F6752"/>
    <w:rsid w:val="003F68D4"/>
    <w:rsid w:val="003F6903"/>
    <w:rsid w:val="003F6D63"/>
    <w:rsid w:val="003F7122"/>
    <w:rsid w:val="003F7130"/>
    <w:rsid w:val="003F7165"/>
    <w:rsid w:val="003F7307"/>
    <w:rsid w:val="003F7511"/>
    <w:rsid w:val="003F75CE"/>
    <w:rsid w:val="003F78AA"/>
    <w:rsid w:val="003F7903"/>
    <w:rsid w:val="003F7C16"/>
    <w:rsid w:val="003F7F1B"/>
    <w:rsid w:val="00400038"/>
    <w:rsid w:val="004001F1"/>
    <w:rsid w:val="004002C0"/>
    <w:rsid w:val="0040052D"/>
    <w:rsid w:val="00400EE4"/>
    <w:rsid w:val="004012A8"/>
    <w:rsid w:val="004013EB"/>
    <w:rsid w:val="00401661"/>
    <w:rsid w:val="004017ED"/>
    <w:rsid w:val="00401CD0"/>
    <w:rsid w:val="00401DDB"/>
    <w:rsid w:val="00401DF0"/>
    <w:rsid w:val="00401F0A"/>
    <w:rsid w:val="004028A0"/>
    <w:rsid w:val="00402AF4"/>
    <w:rsid w:val="00402B85"/>
    <w:rsid w:val="00402D3B"/>
    <w:rsid w:val="0040317F"/>
    <w:rsid w:val="004032F0"/>
    <w:rsid w:val="004033E2"/>
    <w:rsid w:val="00403526"/>
    <w:rsid w:val="00403584"/>
    <w:rsid w:val="0040365E"/>
    <w:rsid w:val="0040384F"/>
    <w:rsid w:val="00403A23"/>
    <w:rsid w:val="00403C1A"/>
    <w:rsid w:val="00403C80"/>
    <w:rsid w:val="00403D4D"/>
    <w:rsid w:val="00403D9B"/>
    <w:rsid w:val="00403E0E"/>
    <w:rsid w:val="00404088"/>
    <w:rsid w:val="004040BB"/>
    <w:rsid w:val="00404178"/>
    <w:rsid w:val="00404319"/>
    <w:rsid w:val="004043F3"/>
    <w:rsid w:val="0040450E"/>
    <w:rsid w:val="00404813"/>
    <w:rsid w:val="00404A3B"/>
    <w:rsid w:val="00404C34"/>
    <w:rsid w:val="00404DFE"/>
    <w:rsid w:val="0040504C"/>
    <w:rsid w:val="00405063"/>
    <w:rsid w:val="0040519E"/>
    <w:rsid w:val="00405236"/>
    <w:rsid w:val="004053AD"/>
    <w:rsid w:val="0040595B"/>
    <w:rsid w:val="00405AB6"/>
    <w:rsid w:val="00405AC4"/>
    <w:rsid w:val="00406161"/>
    <w:rsid w:val="004062F2"/>
    <w:rsid w:val="00406444"/>
    <w:rsid w:val="00406558"/>
    <w:rsid w:val="0040656E"/>
    <w:rsid w:val="00406943"/>
    <w:rsid w:val="004069D6"/>
    <w:rsid w:val="004069E6"/>
    <w:rsid w:val="00406B94"/>
    <w:rsid w:val="00406C26"/>
    <w:rsid w:val="00406FCA"/>
    <w:rsid w:val="00406FE2"/>
    <w:rsid w:val="00407078"/>
    <w:rsid w:val="0040751F"/>
    <w:rsid w:val="0040752C"/>
    <w:rsid w:val="0040767A"/>
    <w:rsid w:val="0040776E"/>
    <w:rsid w:val="004079F5"/>
    <w:rsid w:val="00407C03"/>
    <w:rsid w:val="00407C67"/>
    <w:rsid w:val="00407E8A"/>
    <w:rsid w:val="00407F2D"/>
    <w:rsid w:val="00407FDF"/>
    <w:rsid w:val="00410446"/>
    <w:rsid w:val="004104A8"/>
    <w:rsid w:val="00410537"/>
    <w:rsid w:val="00410617"/>
    <w:rsid w:val="0041070B"/>
    <w:rsid w:val="0041076D"/>
    <w:rsid w:val="00410BE6"/>
    <w:rsid w:val="00410D16"/>
    <w:rsid w:val="00410F3D"/>
    <w:rsid w:val="004111F9"/>
    <w:rsid w:val="004116E7"/>
    <w:rsid w:val="00411C05"/>
    <w:rsid w:val="00411C0F"/>
    <w:rsid w:val="004122B4"/>
    <w:rsid w:val="0041276C"/>
    <w:rsid w:val="004129B9"/>
    <w:rsid w:val="00412AEA"/>
    <w:rsid w:val="00412B93"/>
    <w:rsid w:val="00412C27"/>
    <w:rsid w:val="00412EC3"/>
    <w:rsid w:val="00412EDD"/>
    <w:rsid w:val="00412F6D"/>
    <w:rsid w:val="0041300E"/>
    <w:rsid w:val="00413191"/>
    <w:rsid w:val="00413521"/>
    <w:rsid w:val="0041379A"/>
    <w:rsid w:val="00413873"/>
    <w:rsid w:val="00413A7F"/>
    <w:rsid w:val="00413E49"/>
    <w:rsid w:val="0041415E"/>
    <w:rsid w:val="0041423F"/>
    <w:rsid w:val="004145EE"/>
    <w:rsid w:val="004146C1"/>
    <w:rsid w:val="004148CB"/>
    <w:rsid w:val="00414F81"/>
    <w:rsid w:val="00415553"/>
    <w:rsid w:val="00415C79"/>
    <w:rsid w:val="004160B9"/>
    <w:rsid w:val="00416128"/>
    <w:rsid w:val="00416225"/>
    <w:rsid w:val="004164CF"/>
    <w:rsid w:val="0041678D"/>
    <w:rsid w:val="00416ABE"/>
    <w:rsid w:val="00416B3D"/>
    <w:rsid w:val="00416BA0"/>
    <w:rsid w:val="00416CD6"/>
    <w:rsid w:val="004170FE"/>
    <w:rsid w:val="004174AE"/>
    <w:rsid w:val="00417647"/>
    <w:rsid w:val="00417885"/>
    <w:rsid w:val="0041792C"/>
    <w:rsid w:val="00417B70"/>
    <w:rsid w:val="00417B7D"/>
    <w:rsid w:val="00417DBC"/>
    <w:rsid w:val="004201EB"/>
    <w:rsid w:val="00420871"/>
    <w:rsid w:val="00421240"/>
    <w:rsid w:val="00421281"/>
    <w:rsid w:val="004212B5"/>
    <w:rsid w:val="004213BA"/>
    <w:rsid w:val="00421525"/>
    <w:rsid w:val="004215DD"/>
    <w:rsid w:val="00421BBC"/>
    <w:rsid w:val="00421D02"/>
    <w:rsid w:val="00421ED9"/>
    <w:rsid w:val="00421EFE"/>
    <w:rsid w:val="0042236B"/>
    <w:rsid w:val="004223A1"/>
    <w:rsid w:val="00422581"/>
    <w:rsid w:val="00422888"/>
    <w:rsid w:val="004228F9"/>
    <w:rsid w:val="00422B5D"/>
    <w:rsid w:val="00422BB2"/>
    <w:rsid w:val="00422BB6"/>
    <w:rsid w:val="00423103"/>
    <w:rsid w:val="00423140"/>
    <w:rsid w:val="004232F1"/>
    <w:rsid w:val="00423B10"/>
    <w:rsid w:val="00423D1A"/>
    <w:rsid w:val="0042400B"/>
    <w:rsid w:val="00424199"/>
    <w:rsid w:val="004241A6"/>
    <w:rsid w:val="0042422B"/>
    <w:rsid w:val="00424234"/>
    <w:rsid w:val="004243A0"/>
    <w:rsid w:val="004244F4"/>
    <w:rsid w:val="00424614"/>
    <w:rsid w:val="0042469B"/>
    <w:rsid w:val="00424842"/>
    <w:rsid w:val="00424851"/>
    <w:rsid w:val="00424A0C"/>
    <w:rsid w:val="00424B63"/>
    <w:rsid w:val="00425201"/>
    <w:rsid w:val="00425392"/>
    <w:rsid w:val="00425578"/>
    <w:rsid w:val="0042562B"/>
    <w:rsid w:val="0042573B"/>
    <w:rsid w:val="00425829"/>
    <w:rsid w:val="004259A8"/>
    <w:rsid w:val="00425AD1"/>
    <w:rsid w:val="00425F4D"/>
    <w:rsid w:val="00425F80"/>
    <w:rsid w:val="00425FDC"/>
    <w:rsid w:val="00426006"/>
    <w:rsid w:val="004260FF"/>
    <w:rsid w:val="0042623C"/>
    <w:rsid w:val="00426318"/>
    <w:rsid w:val="00426468"/>
    <w:rsid w:val="004264B8"/>
    <w:rsid w:val="00426930"/>
    <w:rsid w:val="00426A30"/>
    <w:rsid w:val="00426B83"/>
    <w:rsid w:val="00426BB4"/>
    <w:rsid w:val="00426BE1"/>
    <w:rsid w:val="00426C04"/>
    <w:rsid w:val="00426C6D"/>
    <w:rsid w:val="00426CD2"/>
    <w:rsid w:val="00426D3B"/>
    <w:rsid w:val="00426DA6"/>
    <w:rsid w:val="00426E34"/>
    <w:rsid w:val="00426F96"/>
    <w:rsid w:val="00426FFD"/>
    <w:rsid w:val="004270C1"/>
    <w:rsid w:val="0042739A"/>
    <w:rsid w:val="0042744F"/>
    <w:rsid w:val="00427626"/>
    <w:rsid w:val="004277F8"/>
    <w:rsid w:val="00427A39"/>
    <w:rsid w:val="00427B86"/>
    <w:rsid w:val="00427C11"/>
    <w:rsid w:val="00427CBE"/>
    <w:rsid w:val="00430167"/>
    <w:rsid w:val="00430842"/>
    <w:rsid w:val="00430B4F"/>
    <w:rsid w:val="00430BE8"/>
    <w:rsid w:val="00430C59"/>
    <w:rsid w:val="00430C72"/>
    <w:rsid w:val="00430D53"/>
    <w:rsid w:val="00431472"/>
    <w:rsid w:val="0043152A"/>
    <w:rsid w:val="0043153F"/>
    <w:rsid w:val="004315C7"/>
    <w:rsid w:val="00431708"/>
    <w:rsid w:val="0043182A"/>
    <w:rsid w:val="004318CD"/>
    <w:rsid w:val="004319E2"/>
    <w:rsid w:val="00431B79"/>
    <w:rsid w:val="00431C97"/>
    <w:rsid w:val="0043214B"/>
    <w:rsid w:val="004321AD"/>
    <w:rsid w:val="004321E9"/>
    <w:rsid w:val="00432321"/>
    <w:rsid w:val="004327F8"/>
    <w:rsid w:val="004329D6"/>
    <w:rsid w:val="00432BE3"/>
    <w:rsid w:val="00432F2F"/>
    <w:rsid w:val="00432FCD"/>
    <w:rsid w:val="00433252"/>
    <w:rsid w:val="0043325F"/>
    <w:rsid w:val="00433488"/>
    <w:rsid w:val="00433571"/>
    <w:rsid w:val="004335E7"/>
    <w:rsid w:val="00433E80"/>
    <w:rsid w:val="00434291"/>
    <w:rsid w:val="004343C2"/>
    <w:rsid w:val="0043470B"/>
    <w:rsid w:val="00434884"/>
    <w:rsid w:val="00434B80"/>
    <w:rsid w:val="00435126"/>
    <w:rsid w:val="00435408"/>
    <w:rsid w:val="0043548F"/>
    <w:rsid w:val="00435490"/>
    <w:rsid w:val="004358D1"/>
    <w:rsid w:val="004359DF"/>
    <w:rsid w:val="00435AF7"/>
    <w:rsid w:val="00435B2B"/>
    <w:rsid w:val="00435D0C"/>
    <w:rsid w:val="00435E68"/>
    <w:rsid w:val="00435EE8"/>
    <w:rsid w:val="00436072"/>
    <w:rsid w:val="004361E7"/>
    <w:rsid w:val="00436202"/>
    <w:rsid w:val="00436812"/>
    <w:rsid w:val="00436A17"/>
    <w:rsid w:val="00436CEB"/>
    <w:rsid w:val="00436E99"/>
    <w:rsid w:val="00436ECC"/>
    <w:rsid w:val="00437061"/>
    <w:rsid w:val="0043726C"/>
    <w:rsid w:val="0043742B"/>
    <w:rsid w:val="00437957"/>
    <w:rsid w:val="004379C3"/>
    <w:rsid w:val="00437D81"/>
    <w:rsid w:val="00437F83"/>
    <w:rsid w:val="004400F1"/>
    <w:rsid w:val="004403BF"/>
    <w:rsid w:val="00440968"/>
    <w:rsid w:val="00440973"/>
    <w:rsid w:val="00441033"/>
    <w:rsid w:val="0044118B"/>
    <w:rsid w:val="004412D5"/>
    <w:rsid w:val="00441364"/>
    <w:rsid w:val="004414F8"/>
    <w:rsid w:val="00441587"/>
    <w:rsid w:val="00441623"/>
    <w:rsid w:val="00441788"/>
    <w:rsid w:val="004419E5"/>
    <w:rsid w:val="00441AC9"/>
    <w:rsid w:val="00441B22"/>
    <w:rsid w:val="00441F8E"/>
    <w:rsid w:val="00442039"/>
    <w:rsid w:val="00442063"/>
    <w:rsid w:val="00442474"/>
    <w:rsid w:val="00442750"/>
    <w:rsid w:val="004428A4"/>
    <w:rsid w:val="00442A25"/>
    <w:rsid w:val="00442BED"/>
    <w:rsid w:val="00442DD9"/>
    <w:rsid w:val="00442F27"/>
    <w:rsid w:val="00442F95"/>
    <w:rsid w:val="004431D6"/>
    <w:rsid w:val="004432B4"/>
    <w:rsid w:val="004432DC"/>
    <w:rsid w:val="0044346D"/>
    <w:rsid w:val="0044365E"/>
    <w:rsid w:val="00443704"/>
    <w:rsid w:val="004438FC"/>
    <w:rsid w:val="004439E1"/>
    <w:rsid w:val="00443B7D"/>
    <w:rsid w:val="00443CF2"/>
    <w:rsid w:val="00443E31"/>
    <w:rsid w:val="00443EE8"/>
    <w:rsid w:val="0044427C"/>
    <w:rsid w:val="00444409"/>
    <w:rsid w:val="0044452F"/>
    <w:rsid w:val="00444781"/>
    <w:rsid w:val="00444D85"/>
    <w:rsid w:val="00444E3F"/>
    <w:rsid w:val="00444E8A"/>
    <w:rsid w:val="00444E9F"/>
    <w:rsid w:val="00444F23"/>
    <w:rsid w:val="00445D13"/>
    <w:rsid w:val="00445D97"/>
    <w:rsid w:val="00445E1C"/>
    <w:rsid w:val="00445E53"/>
    <w:rsid w:val="00445FB6"/>
    <w:rsid w:val="00445FE3"/>
    <w:rsid w:val="00446446"/>
    <w:rsid w:val="00446676"/>
    <w:rsid w:val="0044667A"/>
    <w:rsid w:val="00446964"/>
    <w:rsid w:val="004469A3"/>
    <w:rsid w:val="00446EA7"/>
    <w:rsid w:val="00447110"/>
    <w:rsid w:val="00447260"/>
    <w:rsid w:val="004473E7"/>
    <w:rsid w:val="0044743F"/>
    <w:rsid w:val="00447601"/>
    <w:rsid w:val="0044760E"/>
    <w:rsid w:val="00447895"/>
    <w:rsid w:val="00447970"/>
    <w:rsid w:val="00447D27"/>
    <w:rsid w:val="00450033"/>
    <w:rsid w:val="00450128"/>
    <w:rsid w:val="004504DA"/>
    <w:rsid w:val="004505AA"/>
    <w:rsid w:val="00450648"/>
    <w:rsid w:val="0045066D"/>
    <w:rsid w:val="00450FED"/>
    <w:rsid w:val="0045106F"/>
    <w:rsid w:val="004510D8"/>
    <w:rsid w:val="00451344"/>
    <w:rsid w:val="0045162C"/>
    <w:rsid w:val="00451F31"/>
    <w:rsid w:val="004521CE"/>
    <w:rsid w:val="00452493"/>
    <w:rsid w:val="0045258F"/>
    <w:rsid w:val="0045259C"/>
    <w:rsid w:val="004525A7"/>
    <w:rsid w:val="00453295"/>
    <w:rsid w:val="004533A5"/>
    <w:rsid w:val="00453B2C"/>
    <w:rsid w:val="00453C81"/>
    <w:rsid w:val="00453C85"/>
    <w:rsid w:val="00453E12"/>
    <w:rsid w:val="00454096"/>
    <w:rsid w:val="00454118"/>
    <w:rsid w:val="00454337"/>
    <w:rsid w:val="0045437B"/>
    <w:rsid w:val="0045448D"/>
    <w:rsid w:val="004544B0"/>
    <w:rsid w:val="0045451A"/>
    <w:rsid w:val="004546BA"/>
    <w:rsid w:val="00454BBA"/>
    <w:rsid w:val="00454C06"/>
    <w:rsid w:val="00454F99"/>
    <w:rsid w:val="004550C9"/>
    <w:rsid w:val="00455207"/>
    <w:rsid w:val="004555E7"/>
    <w:rsid w:val="004557B0"/>
    <w:rsid w:val="004557FC"/>
    <w:rsid w:val="00455C86"/>
    <w:rsid w:val="00455CE0"/>
    <w:rsid w:val="00455D64"/>
    <w:rsid w:val="00455DE9"/>
    <w:rsid w:val="00455F6C"/>
    <w:rsid w:val="0045612E"/>
    <w:rsid w:val="00456173"/>
    <w:rsid w:val="00456605"/>
    <w:rsid w:val="00456A5E"/>
    <w:rsid w:val="00456C27"/>
    <w:rsid w:val="00456E21"/>
    <w:rsid w:val="00456E67"/>
    <w:rsid w:val="004571ED"/>
    <w:rsid w:val="00457964"/>
    <w:rsid w:val="00457986"/>
    <w:rsid w:val="00457A4E"/>
    <w:rsid w:val="00457B6D"/>
    <w:rsid w:val="00457B84"/>
    <w:rsid w:val="00457C66"/>
    <w:rsid w:val="00457D94"/>
    <w:rsid w:val="004601F1"/>
    <w:rsid w:val="004603B2"/>
    <w:rsid w:val="0046048B"/>
    <w:rsid w:val="0046091F"/>
    <w:rsid w:val="00460A37"/>
    <w:rsid w:val="00460ABB"/>
    <w:rsid w:val="00460C21"/>
    <w:rsid w:val="00460FA7"/>
    <w:rsid w:val="00461021"/>
    <w:rsid w:val="00461144"/>
    <w:rsid w:val="00461CAA"/>
    <w:rsid w:val="0046201B"/>
    <w:rsid w:val="00462125"/>
    <w:rsid w:val="00462160"/>
    <w:rsid w:val="00462B92"/>
    <w:rsid w:val="00462CC8"/>
    <w:rsid w:val="00462D56"/>
    <w:rsid w:val="00463009"/>
    <w:rsid w:val="00463182"/>
    <w:rsid w:val="004633A9"/>
    <w:rsid w:val="0046349F"/>
    <w:rsid w:val="004634BC"/>
    <w:rsid w:val="00463514"/>
    <w:rsid w:val="0046353B"/>
    <w:rsid w:val="00463619"/>
    <w:rsid w:val="00463826"/>
    <w:rsid w:val="0046382B"/>
    <w:rsid w:val="00463DA0"/>
    <w:rsid w:val="00463E5C"/>
    <w:rsid w:val="00463EEF"/>
    <w:rsid w:val="00463F51"/>
    <w:rsid w:val="0046401F"/>
    <w:rsid w:val="0046410B"/>
    <w:rsid w:val="00464441"/>
    <w:rsid w:val="00464895"/>
    <w:rsid w:val="004648CD"/>
    <w:rsid w:val="00464955"/>
    <w:rsid w:val="00464C8F"/>
    <w:rsid w:val="00465441"/>
    <w:rsid w:val="004657F3"/>
    <w:rsid w:val="00465ACB"/>
    <w:rsid w:val="00465C03"/>
    <w:rsid w:val="004661B8"/>
    <w:rsid w:val="004662DD"/>
    <w:rsid w:val="004664C7"/>
    <w:rsid w:val="0046670C"/>
    <w:rsid w:val="004669EF"/>
    <w:rsid w:val="00466A0F"/>
    <w:rsid w:val="00466BB1"/>
    <w:rsid w:val="00466D78"/>
    <w:rsid w:val="00466D8E"/>
    <w:rsid w:val="00467238"/>
    <w:rsid w:val="00467243"/>
    <w:rsid w:val="0046755A"/>
    <w:rsid w:val="00467AC4"/>
    <w:rsid w:val="00467AEF"/>
    <w:rsid w:val="00467BEE"/>
    <w:rsid w:val="00470392"/>
    <w:rsid w:val="00470633"/>
    <w:rsid w:val="00470B9B"/>
    <w:rsid w:val="00470DA3"/>
    <w:rsid w:val="00470E48"/>
    <w:rsid w:val="00471097"/>
    <w:rsid w:val="00471174"/>
    <w:rsid w:val="0047161E"/>
    <w:rsid w:val="004716E9"/>
    <w:rsid w:val="00471700"/>
    <w:rsid w:val="00471729"/>
    <w:rsid w:val="0047199D"/>
    <w:rsid w:val="004719A9"/>
    <w:rsid w:val="00471ADC"/>
    <w:rsid w:val="00471C25"/>
    <w:rsid w:val="004720BC"/>
    <w:rsid w:val="004720C5"/>
    <w:rsid w:val="004725A8"/>
    <w:rsid w:val="0047291D"/>
    <w:rsid w:val="00472A51"/>
    <w:rsid w:val="00472AF7"/>
    <w:rsid w:val="00472B12"/>
    <w:rsid w:val="00472C69"/>
    <w:rsid w:val="00472E4D"/>
    <w:rsid w:val="00472F9D"/>
    <w:rsid w:val="00473143"/>
    <w:rsid w:val="00473518"/>
    <w:rsid w:val="00473573"/>
    <w:rsid w:val="00473839"/>
    <w:rsid w:val="00473C8E"/>
    <w:rsid w:val="00473E8D"/>
    <w:rsid w:val="00473F45"/>
    <w:rsid w:val="004746F8"/>
    <w:rsid w:val="00474E17"/>
    <w:rsid w:val="00474FB2"/>
    <w:rsid w:val="00475144"/>
    <w:rsid w:val="00475651"/>
    <w:rsid w:val="00475689"/>
    <w:rsid w:val="004756C3"/>
    <w:rsid w:val="00475884"/>
    <w:rsid w:val="00475905"/>
    <w:rsid w:val="00475951"/>
    <w:rsid w:val="004759A0"/>
    <w:rsid w:val="00475A3B"/>
    <w:rsid w:val="0047609E"/>
    <w:rsid w:val="00476130"/>
    <w:rsid w:val="004763C1"/>
    <w:rsid w:val="00476477"/>
    <w:rsid w:val="004764DF"/>
    <w:rsid w:val="004764E9"/>
    <w:rsid w:val="004766AC"/>
    <w:rsid w:val="00476F63"/>
    <w:rsid w:val="00476FDB"/>
    <w:rsid w:val="00477065"/>
    <w:rsid w:val="00477070"/>
    <w:rsid w:val="0047738F"/>
    <w:rsid w:val="004773B3"/>
    <w:rsid w:val="00477458"/>
    <w:rsid w:val="0047783E"/>
    <w:rsid w:val="00477F6D"/>
    <w:rsid w:val="00480382"/>
    <w:rsid w:val="00480428"/>
    <w:rsid w:val="004806AA"/>
    <w:rsid w:val="004806AB"/>
    <w:rsid w:val="004807D9"/>
    <w:rsid w:val="00480DA1"/>
    <w:rsid w:val="00480E3B"/>
    <w:rsid w:val="00480F97"/>
    <w:rsid w:val="0048111E"/>
    <w:rsid w:val="0048121E"/>
    <w:rsid w:val="00481300"/>
    <w:rsid w:val="00481586"/>
    <w:rsid w:val="004815EB"/>
    <w:rsid w:val="00481616"/>
    <w:rsid w:val="00481691"/>
    <w:rsid w:val="004818D8"/>
    <w:rsid w:val="00481906"/>
    <w:rsid w:val="00481C1D"/>
    <w:rsid w:val="0048210E"/>
    <w:rsid w:val="00482117"/>
    <w:rsid w:val="0048230C"/>
    <w:rsid w:val="004823A8"/>
    <w:rsid w:val="004823C5"/>
    <w:rsid w:val="00482456"/>
    <w:rsid w:val="00482796"/>
    <w:rsid w:val="004828D7"/>
    <w:rsid w:val="00482952"/>
    <w:rsid w:val="004829DA"/>
    <w:rsid w:val="004829FA"/>
    <w:rsid w:val="00482DFF"/>
    <w:rsid w:val="00482FE8"/>
    <w:rsid w:val="0048332C"/>
    <w:rsid w:val="00483611"/>
    <w:rsid w:val="0048371D"/>
    <w:rsid w:val="004837D9"/>
    <w:rsid w:val="00483870"/>
    <w:rsid w:val="004839C7"/>
    <w:rsid w:val="004839D2"/>
    <w:rsid w:val="004839E8"/>
    <w:rsid w:val="00483A05"/>
    <w:rsid w:val="00483EB9"/>
    <w:rsid w:val="00483F72"/>
    <w:rsid w:val="0048423C"/>
    <w:rsid w:val="00484379"/>
    <w:rsid w:val="00484754"/>
    <w:rsid w:val="00484A35"/>
    <w:rsid w:val="00484D1D"/>
    <w:rsid w:val="00484DBD"/>
    <w:rsid w:val="00484EFB"/>
    <w:rsid w:val="004850E1"/>
    <w:rsid w:val="00485312"/>
    <w:rsid w:val="004853C0"/>
    <w:rsid w:val="00485580"/>
    <w:rsid w:val="00485642"/>
    <w:rsid w:val="00485807"/>
    <w:rsid w:val="00485DD4"/>
    <w:rsid w:val="004862DE"/>
    <w:rsid w:val="004864C6"/>
    <w:rsid w:val="00486734"/>
    <w:rsid w:val="00486822"/>
    <w:rsid w:val="004869A0"/>
    <w:rsid w:val="00486BEA"/>
    <w:rsid w:val="00486E3F"/>
    <w:rsid w:val="00486E41"/>
    <w:rsid w:val="004870D6"/>
    <w:rsid w:val="0048734E"/>
    <w:rsid w:val="0048746E"/>
    <w:rsid w:val="004874B6"/>
    <w:rsid w:val="00487840"/>
    <w:rsid w:val="00487B38"/>
    <w:rsid w:val="00487B82"/>
    <w:rsid w:val="00487C59"/>
    <w:rsid w:val="00487C7F"/>
    <w:rsid w:val="00487FE9"/>
    <w:rsid w:val="00490199"/>
    <w:rsid w:val="00490388"/>
    <w:rsid w:val="004906E6"/>
    <w:rsid w:val="00490BCC"/>
    <w:rsid w:val="00490C35"/>
    <w:rsid w:val="00490DAF"/>
    <w:rsid w:val="00490ED7"/>
    <w:rsid w:val="0049116D"/>
    <w:rsid w:val="004911A1"/>
    <w:rsid w:val="0049128D"/>
    <w:rsid w:val="00491291"/>
    <w:rsid w:val="004916D1"/>
    <w:rsid w:val="00491856"/>
    <w:rsid w:val="00491B78"/>
    <w:rsid w:val="00491EBC"/>
    <w:rsid w:val="00491F81"/>
    <w:rsid w:val="0049259C"/>
    <w:rsid w:val="0049279B"/>
    <w:rsid w:val="00492CDC"/>
    <w:rsid w:val="0049315F"/>
    <w:rsid w:val="004932FF"/>
    <w:rsid w:val="00493304"/>
    <w:rsid w:val="00493331"/>
    <w:rsid w:val="00493498"/>
    <w:rsid w:val="004934C1"/>
    <w:rsid w:val="004937F0"/>
    <w:rsid w:val="00493A3F"/>
    <w:rsid w:val="00493ADF"/>
    <w:rsid w:val="00493BC3"/>
    <w:rsid w:val="00493C6B"/>
    <w:rsid w:val="00494281"/>
    <w:rsid w:val="004942F6"/>
    <w:rsid w:val="00494315"/>
    <w:rsid w:val="004943F2"/>
    <w:rsid w:val="004946AC"/>
    <w:rsid w:val="00494753"/>
    <w:rsid w:val="00494AD6"/>
    <w:rsid w:val="00494F97"/>
    <w:rsid w:val="00494FD0"/>
    <w:rsid w:val="004953E9"/>
    <w:rsid w:val="0049542E"/>
    <w:rsid w:val="0049564B"/>
    <w:rsid w:val="00495711"/>
    <w:rsid w:val="00495C53"/>
    <w:rsid w:val="004960D6"/>
    <w:rsid w:val="00496113"/>
    <w:rsid w:val="00496143"/>
    <w:rsid w:val="004966DB"/>
    <w:rsid w:val="004966F5"/>
    <w:rsid w:val="0049673A"/>
    <w:rsid w:val="00496742"/>
    <w:rsid w:val="004967F0"/>
    <w:rsid w:val="00496B4C"/>
    <w:rsid w:val="00496C1C"/>
    <w:rsid w:val="00496C42"/>
    <w:rsid w:val="00496D4C"/>
    <w:rsid w:val="00496EF2"/>
    <w:rsid w:val="00496F2C"/>
    <w:rsid w:val="004970A5"/>
    <w:rsid w:val="0049726F"/>
    <w:rsid w:val="00497427"/>
    <w:rsid w:val="00497554"/>
    <w:rsid w:val="00497750"/>
    <w:rsid w:val="00497760"/>
    <w:rsid w:val="0049799C"/>
    <w:rsid w:val="004A0462"/>
    <w:rsid w:val="004A0661"/>
    <w:rsid w:val="004A0763"/>
    <w:rsid w:val="004A078A"/>
    <w:rsid w:val="004A089F"/>
    <w:rsid w:val="004A0EB9"/>
    <w:rsid w:val="004A0F03"/>
    <w:rsid w:val="004A0F8A"/>
    <w:rsid w:val="004A1156"/>
    <w:rsid w:val="004A130E"/>
    <w:rsid w:val="004A16F9"/>
    <w:rsid w:val="004A195D"/>
    <w:rsid w:val="004A208A"/>
    <w:rsid w:val="004A20FF"/>
    <w:rsid w:val="004A24B7"/>
    <w:rsid w:val="004A24CE"/>
    <w:rsid w:val="004A26D4"/>
    <w:rsid w:val="004A28B9"/>
    <w:rsid w:val="004A28BF"/>
    <w:rsid w:val="004A28C4"/>
    <w:rsid w:val="004A2ABD"/>
    <w:rsid w:val="004A2ADE"/>
    <w:rsid w:val="004A2D49"/>
    <w:rsid w:val="004A2DB8"/>
    <w:rsid w:val="004A2F36"/>
    <w:rsid w:val="004A3031"/>
    <w:rsid w:val="004A3478"/>
    <w:rsid w:val="004A354D"/>
    <w:rsid w:val="004A378D"/>
    <w:rsid w:val="004A39B9"/>
    <w:rsid w:val="004A3A10"/>
    <w:rsid w:val="004A3C63"/>
    <w:rsid w:val="004A416D"/>
    <w:rsid w:val="004A4223"/>
    <w:rsid w:val="004A437B"/>
    <w:rsid w:val="004A4506"/>
    <w:rsid w:val="004A4B3B"/>
    <w:rsid w:val="004A4C30"/>
    <w:rsid w:val="004A516D"/>
    <w:rsid w:val="004A52F8"/>
    <w:rsid w:val="004A546A"/>
    <w:rsid w:val="004A564A"/>
    <w:rsid w:val="004A5B5C"/>
    <w:rsid w:val="004A5BAF"/>
    <w:rsid w:val="004A5C84"/>
    <w:rsid w:val="004A6467"/>
    <w:rsid w:val="004A66A2"/>
    <w:rsid w:val="004A670B"/>
    <w:rsid w:val="004A6932"/>
    <w:rsid w:val="004A6FEF"/>
    <w:rsid w:val="004A7D92"/>
    <w:rsid w:val="004A7FC5"/>
    <w:rsid w:val="004B0112"/>
    <w:rsid w:val="004B0338"/>
    <w:rsid w:val="004B03C1"/>
    <w:rsid w:val="004B045D"/>
    <w:rsid w:val="004B0492"/>
    <w:rsid w:val="004B0547"/>
    <w:rsid w:val="004B082F"/>
    <w:rsid w:val="004B09E9"/>
    <w:rsid w:val="004B0D9D"/>
    <w:rsid w:val="004B0DEB"/>
    <w:rsid w:val="004B0E03"/>
    <w:rsid w:val="004B0E23"/>
    <w:rsid w:val="004B1095"/>
    <w:rsid w:val="004B1151"/>
    <w:rsid w:val="004B119E"/>
    <w:rsid w:val="004B152B"/>
    <w:rsid w:val="004B15C1"/>
    <w:rsid w:val="004B17AA"/>
    <w:rsid w:val="004B1CDF"/>
    <w:rsid w:val="004B1FA6"/>
    <w:rsid w:val="004B212A"/>
    <w:rsid w:val="004B2467"/>
    <w:rsid w:val="004B2527"/>
    <w:rsid w:val="004B2732"/>
    <w:rsid w:val="004B280B"/>
    <w:rsid w:val="004B2840"/>
    <w:rsid w:val="004B29FC"/>
    <w:rsid w:val="004B2A11"/>
    <w:rsid w:val="004B2A16"/>
    <w:rsid w:val="004B2CF7"/>
    <w:rsid w:val="004B2FF9"/>
    <w:rsid w:val="004B31A2"/>
    <w:rsid w:val="004B34FF"/>
    <w:rsid w:val="004B3582"/>
    <w:rsid w:val="004B3823"/>
    <w:rsid w:val="004B39D7"/>
    <w:rsid w:val="004B3A87"/>
    <w:rsid w:val="004B3A88"/>
    <w:rsid w:val="004B4461"/>
    <w:rsid w:val="004B44F9"/>
    <w:rsid w:val="004B461D"/>
    <w:rsid w:val="004B477C"/>
    <w:rsid w:val="004B4914"/>
    <w:rsid w:val="004B4915"/>
    <w:rsid w:val="004B49CD"/>
    <w:rsid w:val="004B4A3B"/>
    <w:rsid w:val="004B58EF"/>
    <w:rsid w:val="004B5C4E"/>
    <w:rsid w:val="004B5D58"/>
    <w:rsid w:val="004B5DA2"/>
    <w:rsid w:val="004B6055"/>
    <w:rsid w:val="004B62CA"/>
    <w:rsid w:val="004B642E"/>
    <w:rsid w:val="004B6535"/>
    <w:rsid w:val="004B6696"/>
    <w:rsid w:val="004B68DF"/>
    <w:rsid w:val="004B6A8A"/>
    <w:rsid w:val="004B6EFF"/>
    <w:rsid w:val="004B6F6B"/>
    <w:rsid w:val="004B7075"/>
    <w:rsid w:val="004B7262"/>
    <w:rsid w:val="004B737C"/>
    <w:rsid w:val="004B74D7"/>
    <w:rsid w:val="004B7905"/>
    <w:rsid w:val="004B7A32"/>
    <w:rsid w:val="004C00DB"/>
    <w:rsid w:val="004C0255"/>
    <w:rsid w:val="004C065F"/>
    <w:rsid w:val="004C069E"/>
    <w:rsid w:val="004C0712"/>
    <w:rsid w:val="004C0730"/>
    <w:rsid w:val="004C094B"/>
    <w:rsid w:val="004C0B0A"/>
    <w:rsid w:val="004C0B11"/>
    <w:rsid w:val="004C0DEA"/>
    <w:rsid w:val="004C0F83"/>
    <w:rsid w:val="004C13A9"/>
    <w:rsid w:val="004C15C2"/>
    <w:rsid w:val="004C18B5"/>
    <w:rsid w:val="004C19B8"/>
    <w:rsid w:val="004C19CF"/>
    <w:rsid w:val="004C1AF9"/>
    <w:rsid w:val="004C1D2A"/>
    <w:rsid w:val="004C1F5E"/>
    <w:rsid w:val="004C207D"/>
    <w:rsid w:val="004C2276"/>
    <w:rsid w:val="004C2314"/>
    <w:rsid w:val="004C2463"/>
    <w:rsid w:val="004C24A9"/>
    <w:rsid w:val="004C25D6"/>
    <w:rsid w:val="004C2719"/>
    <w:rsid w:val="004C2798"/>
    <w:rsid w:val="004C27F4"/>
    <w:rsid w:val="004C28FD"/>
    <w:rsid w:val="004C2932"/>
    <w:rsid w:val="004C2A38"/>
    <w:rsid w:val="004C2D2A"/>
    <w:rsid w:val="004C2D9B"/>
    <w:rsid w:val="004C318E"/>
    <w:rsid w:val="004C36C1"/>
    <w:rsid w:val="004C39FD"/>
    <w:rsid w:val="004C3A9C"/>
    <w:rsid w:val="004C3CAA"/>
    <w:rsid w:val="004C3D83"/>
    <w:rsid w:val="004C3E6E"/>
    <w:rsid w:val="004C42EE"/>
    <w:rsid w:val="004C4303"/>
    <w:rsid w:val="004C44B9"/>
    <w:rsid w:val="004C458D"/>
    <w:rsid w:val="004C4651"/>
    <w:rsid w:val="004C4739"/>
    <w:rsid w:val="004C4B2D"/>
    <w:rsid w:val="004C4CDD"/>
    <w:rsid w:val="004C4FC5"/>
    <w:rsid w:val="004C5122"/>
    <w:rsid w:val="004C54D0"/>
    <w:rsid w:val="004C57B9"/>
    <w:rsid w:val="004C5953"/>
    <w:rsid w:val="004C5C1F"/>
    <w:rsid w:val="004C5D72"/>
    <w:rsid w:val="004C5EC5"/>
    <w:rsid w:val="004C620B"/>
    <w:rsid w:val="004C6617"/>
    <w:rsid w:val="004C66C4"/>
    <w:rsid w:val="004C6B7D"/>
    <w:rsid w:val="004C7295"/>
    <w:rsid w:val="004C7847"/>
    <w:rsid w:val="004C7A44"/>
    <w:rsid w:val="004C7ABE"/>
    <w:rsid w:val="004C7B70"/>
    <w:rsid w:val="004D04B4"/>
    <w:rsid w:val="004D07F9"/>
    <w:rsid w:val="004D083D"/>
    <w:rsid w:val="004D084F"/>
    <w:rsid w:val="004D0861"/>
    <w:rsid w:val="004D0FEE"/>
    <w:rsid w:val="004D1024"/>
    <w:rsid w:val="004D1427"/>
    <w:rsid w:val="004D1604"/>
    <w:rsid w:val="004D1621"/>
    <w:rsid w:val="004D18DB"/>
    <w:rsid w:val="004D1904"/>
    <w:rsid w:val="004D1976"/>
    <w:rsid w:val="004D1ABB"/>
    <w:rsid w:val="004D1B67"/>
    <w:rsid w:val="004D1BD0"/>
    <w:rsid w:val="004D1DB2"/>
    <w:rsid w:val="004D2202"/>
    <w:rsid w:val="004D22EA"/>
    <w:rsid w:val="004D26FC"/>
    <w:rsid w:val="004D2C2B"/>
    <w:rsid w:val="004D2C41"/>
    <w:rsid w:val="004D2F22"/>
    <w:rsid w:val="004D3239"/>
    <w:rsid w:val="004D343D"/>
    <w:rsid w:val="004D3524"/>
    <w:rsid w:val="004D35E7"/>
    <w:rsid w:val="004D3A63"/>
    <w:rsid w:val="004D3B38"/>
    <w:rsid w:val="004D469B"/>
    <w:rsid w:val="004D4785"/>
    <w:rsid w:val="004D4862"/>
    <w:rsid w:val="004D4939"/>
    <w:rsid w:val="004D4EF3"/>
    <w:rsid w:val="004D4FD9"/>
    <w:rsid w:val="004D500E"/>
    <w:rsid w:val="004D534A"/>
    <w:rsid w:val="004D598F"/>
    <w:rsid w:val="004D5D45"/>
    <w:rsid w:val="004D5E24"/>
    <w:rsid w:val="004D61EE"/>
    <w:rsid w:val="004D64E3"/>
    <w:rsid w:val="004D6745"/>
    <w:rsid w:val="004D6782"/>
    <w:rsid w:val="004D6A6F"/>
    <w:rsid w:val="004D6B4A"/>
    <w:rsid w:val="004D6C3E"/>
    <w:rsid w:val="004D6C60"/>
    <w:rsid w:val="004D6E9A"/>
    <w:rsid w:val="004D6FA8"/>
    <w:rsid w:val="004D7323"/>
    <w:rsid w:val="004D7390"/>
    <w:rsid w:val="004D7791"/>
    <w:rsid w:val="004D77E7"/>
    <w:rsid w:val="004D785E"/>
    <w:rsid w:val="004D795B"/>
    <w:rsid w:val="004D7AF2"/>
    <w:rsid w:val="004D7CC8"/>
    <w:rsid w:val="004D7D76"/>
    <w:rsid w:val="004E0105"/>
    <w:rsid w:val="004E076E"/>
    <w:rsid w:val="004E0878"/>
    <w:rsid w:val="004E0C88"/>
    <w:rsid w:val="004E0C97"/>
    <w:rsid w:val="004E11A0"/>
    <w:rsid w:val="004E12EA"/>
    <w:rsid w:val="004E1543"/>
    <w:rsid w:val="004E1554"/>
    <w:rsid w:val="004E16D7"/>
    <w:rsid w:val="004E1AD4"/>
    <w:rsid w:val="004E202D"/>
    <w:rsid w:val="004E251B"/>
    <w:rsid w:val="004E266A"/>
    <w:rsid w:val="004E26E1"/>
    <w:rsid w:val="004E2803"/>
    <w:rsid w:val="004E2920"/>
    <w:rsid w:val="004E2A1E"/>
    <w:rsid w:val="004E2D5D"/>
    <w:rsid w:val="004E2D86"/>
    <w:rsid w:val="004E2F5F"/>
    <w:rsid w:val="004E30DB"/>
    <w:rsid w:val="004E3836"/>
    <w:rsid w:val="004E3881"/>
    <w:rsid w:val="004E3BD6"/>
    <w:rsid w:val="004E3F21"/>
    <w:rsid w:val="004E3F52"/>
    <w:rsid w:val="004E43F6"/>
    <w:rsid w:val="004E48F7"/>
    <w:rsid w:val="004E495C"/>
    <w:rsid w:val="004E49A3"/>
    <w:rsid w:val="004E49C9"/>
    <w:rsid w:val="004E4B9E"/>
    <w:rsid w:val="004E4D3F"/>
    <w:rsid w:val="004E4D9D"/>
    <w:rsid w:val="004E4DAF"/>
    <w:rsid w:val="004E505D"/>
    <w:rsid w:val="004E58DD"/>
    <w:rsid w:val="004E6AEC"/>
    <w:rsid w:val="004E6E96"/>
    <w:rsid w:val="004E7088"/>
    <w:rsid w:val="004E75D0"/>
    <w:rsid w:val="004E76BB"/>
    <w:rsid w:val="004E7DE7"/>
    <w:rsid w:val="004E7F33"/>
    <w:rsid w:val="004E7F48"/>
    <w:rsid w:val="004F0529"/>
    <w:rsid w:val="004F05E4"/>
    <w:rsid w:val="004F1185"/>
    <w:rsid w:val="004F128D"/>
    <w:rsid w:val="004F1299"/>
    <w:rsid w:val="004F12DB"/>
    <w:rsid w:val="004F12DF"/>
    <w:rsid w:val="004F137B"/>
    <w:rsid w:val="004F137F"/>
    <w:rsid w:val="004F14B6"/>
    <w:rsid w:val="004F1C61"/>
    <w:rsid w:val="004F1F66"/>
    <w:rsid w:val="004F2287"/>
    <w:rsid w:val="004F23BB"/>
    <w:rsid w:val="004F2912"/>
    <w:rsid w:val="004F29A7"/>
    <w:rsid w:val="004F2B03"/>
    <w:rsid w:val="004F2D38"/>
    <w:rsid w:val="004F2E48"/>
    <w:rsid w:val="004F35FD"/>
    <w:rsid w:val="004F3856"/>
    <w:rsid w:val="004F3BE9"/>
    <w:rsid w:val="004F3F1B"/>
    <w:rsid w:val="004F4094"/>
    <w:rsid w:val="004F4263"/>
    <w:rsid w:val="004F4502"/>
    <w:rsid w:val="004F45E6"/>
    <w:rsid w:val="004F4708"/>
    <w:rsid w:val="004F4BA9"/>
    <w:rsid w:val="004F5150"/>
    <w:rsid w:val="004F51AF"/>
    <w:rsid w:val="004F51CF"/>
    <w:rsid w:val="004F540F"/>
    <w:rsid w:val="004F5417"/>
    <w:rsid w:val="004F5B4A"/>
    <w:rsid w:val="004F5C74"/>
    <w:rsid w:val="004F64C3"/>
    <w:rsid w:val="004F67C7"/>
    <w:rsid w:val="004F6D9E"/>
    <w:rsid w:val="004F6DD4"/>
    <w:rsid w:val="004F6E67"/>
    <w:rsid w:val="004F7355"/>
    <w:rsid w:val="004F74D5"/>
    <w:rsid w:val="004F77A1"/>
    <w:rsid w:val="004F786D"/>
    <w:rsid w:val="004F799E"/>
    <w:rsid w:val="004F7A83"/>
    <w:rsid w:val="004F7B27"/>
    <w:rsid w:val="004F7E34"/>
    <w:rsid w:val="004F7ECD"/>
    <w:rsid w:val="004F7FEB"/>
    <w:rsid w:val="0050001B"/>
    <w:rsid w:val="0050010E"/>
    <w:rsid w:val="005001DC"/>
    <w:rsid w:val="00500307"/>
    <w:rsid w:val="00500644"/>
    <w:rsid w:val="00500907"/>
    <w:rsid w:val="00500CAC"/>
    <w:rsid w:val="00500DC9"/>
    <w:rsid w:val="00500E81"/>
    <w:rsid w:val="00500EE7"/>
    <w:rsid w:val="00500FB9"/>
    <w:rsid w:val="0050144E"/>
    <w:rsid w:val="005014A0"/>
    <w:rsid w:val="0050155D"/>
    <w:rsid w:val="0050182F"/>
    <w:rsid w:val="00501903"/>
    <w:rsid w:val="0050234D"/>
    <w:rsid w:val="005025FE"/>
    <w:rsid w:val="00502652"/>
    <w:rsid w:val="005026B3"/>
    <w:rsid w:val="005026DF"/>
    <w:rsid w:val="005028B8"/>
    <w:rsid w:val="00502949"/>
    <w:rsid w:val="00502AF7"/>
    <w:rsid w:val="00502D70"/>
    <w:rsid w:val="00502D77"/>
    <w:rsid w:val="00502EAB"/>
    <w:rsid w:val="005031F7"/>
    <w:rsid w:val="00503308"/>
    <w:rsid w:val="005041CF"/>
    <w:rsid w:val="005042E0"/>
    <w:rsid w:val="0050485A"/>
    <w:rsid w:val="00504C42"/>
    <w:rsid w:val="00504D4E"/>
    <w:rsid w:val="00504D57"/>
    <w:rsid w:val="00504FD8"/>
    <w:rsid w:val="00505226"/>
    <w:rsid w:val="00505542"/>
    <w:rsid w:val="00505874"/>
    <w:rsid w:val="00505F59"/>
    <w:rsid w:val="00506101"/>
    <w:rsid w:val="005065E5"/>
    <w:rsid w:val="005066CA"/>
    <w:rsid w:val="005067DA"/>
    <w:rsid w:val="00507002"/>
    <w:rsid w:val="0050705D"/>
    <w:rsid w:val="005070F3"/>
    <w:rsid w:val="00507331"/>
    <w:rsid w:val="00507497"/>
    <w:rsid w:val="005077FB"/>
    <w:rsid w:val="00507B89"/>
    <w:rsid w:val="00507E45"/>
    <w:rsid w:val="00507F88"/>
    <w:rsid w:val="005100F8"/>
    <w:rsid w:val="00510195"/>
    <w:rsid w:val="00510D56"/>
    <w:rsid w:val="00510E27"/>
    <w:rsid w:val="00511259"/>
    <w:rsid w:val="00511DE2"/>
    <w:rsid w:val="00511E95"/>
    <w:rsid w:val="00512064"/>
    <w:rsid w:val="0051261E"/>
    <w:rsid w:val="00512733"/>
    <w:rsid w:val="00512763"/>
    <w:rsid w:val="00512ACF"/>
    <w:rsid w:val="00512B07"/>
    <w:rsid w:val="0051323B"/>
    <w:rsid w:val="005132D8"/>
    <w:rsid w:val="00513554"/>
    <w:rsid w:val="005137AE"/>
    <w:rsid w:val="005138B7"/>
    <w:rsid w:val="00513F28"/>
    <w:rsid w:val="0051401D"/>
    <w:rsid w:val="005141F5"/>
    <w:rsid w:val="00514429"/>
    <w:rsid w:val="005144F0"/>
    <w:rsid w:val="00514725"/>
    <w:rsid w:val="005147FF"/>
    <w:rsid w:val="005148D0"/>
    <w:rsid w:val="00514A57"/>
    <w:rsid w:val="00514AA2"/>
    <w:rsid w:val="00514AB3"/>
    <w:rsid w:val="00514AD8"/>
    <w:rsid w:val="00514D7B"/>
    <w:rsid w:val="0051518B"/>
    <w:rsid w:val="005156AF"/>
    <w:rsid w:val="0051574A"/>
    <w:rsid w:val="00515802"/>
    <w:rsid w:val="0051593D"/>
    <w:rsid w:val="00515BF9"/>
    <w:rsid w:val="00515CEF"/>
    <w:rsid w:val="00515EE9"/>
    <w:rsid w:val="005160FA"/>
    <w:rsid w:val="0051612F"/>
    <w:rsid w:val="00516189"/>
    <w:rsid w:val="00516352"/>
    <w:rsid w:val="0051648D"/>
    <w:rsid w:val="005165C5"/>
    <w:rsid w:val="005167E0"/>
    <w:rsid w:val="00516858"/>
    <w:rsid w:val="00516996"/>
    <w:rsid w:val="00516B76"/>
    <w:rsid w:val="00516D73"/>
    <w:rsid w:val="00516F57"/>
    <w:rsid w:val="00517779"/>
    <w:rsid w:val="00517BF6"/>
    <w:rsid w:val="00517C36"/>
    <w:rsid w:val="005203A9"/>
    <w:rsid w:val="005203CE"/>
    <w:rsid w:val="00520549"/>
    <w:rsid w:val="005206C1"/>
    <w:rsid w:val="005208CC"/>
    <w:rsid w:val="005209D6"/>
    <w:rsid w:val="00520B7D"/>
    <w:rsid w:val="00520D84"/>
    <w:rsid w:val="00520F2A"/>
    <w:rsid w:val="0052102C"/>
    <w:rsid w:val="00521364"/>
    <w:rsid w:val="005213F5"/>
    <w:rsid w:val="005215B8"/>
    <w:rsid w:val="00521967"/>
    <w:rsid w:val="00521AEB"/>
    <w:rsid w:val="00521EAE"/>
    <w:rsid w:val="0052205C"/>
    <w:rsid w:val="005224A4"/>
    <w:rsid w:val="00522781"/>
    <w:rsid w:val="005227CA"/>
    <w:rsid w:val="00522847"/>
    <w:rsid w:val="00522853"/>
    <w:rsid w:val="005229EC"/>
    <w:rsid w:val="00522A1B"/>
    <w:rsid w:val="00522A5B"/>
    <w:rsid w:val="00522B88"/>
    <w:rsid w:val="00522D82"/>
    <w:rsid w:val="005233FE"/>
    <w:rsid w:val="00523654"/>
    <w:rsid w:val="00523741"/>
    <w:rsid w:val="00523B2C"/>
    <w:rsid w:val="00523CEF"/>
    <w:rsid w:val="00523D93"/>
    <w:rsid w:val="005242E6"/>
    <w:rsid w:val="005243CE"/>
    <w:rsid w:val="00524513"/>
    <w:rsid w:val="0052492D"/>
    <w:rsid w:val="005249B3"/>
    <w:rsid w:val="00524CB4"/>
    <w:rsid w:val="00524DFA"/>
    <w:rsid w:val="00524FFA"/>
    <w:rsid w:val="00525256"/>
    <w:rsid w:val="0052535A"/>
    <w:rsid w:val="00525660"/>
    <w:rsid w:val="0052571B"/>
    <w:rsid w:val="005257DB"/>
    <w:rsid w:val="00525A21"/>
    <w:rsid w:val="00525A27"/>
    <w:rsid w:val="00525B7A"/>
    <w:rsid w:val="00525C3A"/>
    <w:rsid w:val="00525CF8"/>
    <w:rsid w:val="00525E3A"/>
    <w:rsid w:val="005261FD"/>
    <w:rsid w:val="00526519"/>
    <w:rsid w:val="00526855"/>
    <w:rsid w:val="0052694E"/>
    <w:rsid w:val="005269A7"/>
    <w:rsid w:val="00526AED"/>
    <w:rsid w:val="00526B2D"/>
    <w:rsid w:val="00526B8F"/>
    <w:rsid w:val="00526F73"/>
    <w:rsid w:val="005273C5"/>
    <w:rsid w:val="00527497"/>
    <w:rsid w:val="005278BF"/>
    <w:rsid w:val="00527A35"/>
    <w:rsid w:val="00527BA8"/>
    <w:rsid w:val="00527BC8"/>
    <w:rsid w:val="00527E6B"/>
    <w:rsid w:val="00527EF0"/>
    <w:rsid w:val="00530086"/>
    <w:rsid w:val="005307BC"/>
    <w:rsid w:val="00530C5E"/>
    <w:rsid w:val="00530D7E"/>
    <w:rsid w:val="00530DA0"/>
    <w:rsid w:val="00530E0F"/>
    <w:rsid w:val="00530E4F"/>
    <w:rsid w:val="00531490"/>
    <w:rsid w:val="00531771"/>
    <w:rsid w:val="00531B9A"/>
    <w:rsid w:val="00531DBF"/>
    <w:rsid w:val="00531DCD"/>
    <w:rsid w:val="00531E60"/>
    <w:rsid w:val="00532250"/>
    <w:rsid w:val="0053240D"/>
    <w:rsid w:val="00532617"/>
    <w:rsid w:val="00532651"/>
    <w:rsid w:val="005326AE"/>
    <w:rsid w:val="00532A2E"/>
    <w:rsid w:val="00532C39"/>
    <w:rsid w:val="00532CB3"/>
    <w:rsid w:val="00532ECE"/>
    <w:rsid w:val="00532ED2"/>
    <w:rsid w:val="00533079"/>
    <w:rsid w:val="005336D5"/>
    <w:rsid w:val="00533778"/>
    <w:rsid w:val="00533B1B"/>
    <w:rsid w:val="00533B3F"/>
    <w:rsid w:val="00533DC4"/>
    <w:rsid w:val="00533ECF"/>
    <w:rsid w:val="00533EFF"/>
    <w:rsid w:val="00534364"/>
    <w:rsid w:val="00534569"/>
    <w:rsid w:val="00534629"/>
    <w:rsid w:val="00534AEA"/>
    <w:rsid w:val="00534E2D"/>
    <w:rsid w:val="00534F34"/>
    <w:rsid w:val="0053512E"/>
    <w:rsid w:val="005352A4"/>
    <w:rsid w:val="0053530C"/>
    <w:rsid w:val="00535417"/>
    <w:rsid w:val="00535566"/>
    <w:rsid w:val="005356D6"/>
    <w:rsid w:val="005357AB"/>
    <w:rsid w:val="0053586C"/>
    <w:rsid w:val="005358E2"/>
    <w:rsid w:val="0053592D"/>
    <w:rsid w:val="00535AC9"/>
    <w:rsid w:val="00535F93"/>
    <w:rsid w:val="00536B84"/>
    <w:rsid w:val="00536C28"/>
    <w:rsid w:val="00536C30"/>
    <w:rsid w:val="00537332"/>
    <w:rsid w:val="005374F4"/>
    <w:rsid w:val="00537593"/>
    <w:rsid w:val="005375F9"/>
    <w:rsid w:val="00537637"/>
    <w:rsid w:val="00537ADE"/>
    <w:rsid w:val="00537B02"/>
    <w:rsid w:val="00537CC1"/>
    <w:rsid w:val="00537F37"/>
    <w:rsid w:val="00540066"/>
    <w:rsid w:val="00540372"/>
    <w:rsid w:val="0054063F"/>
    <w:rsid w:val="00540A61"/>
    <w:rsid w:val="00540C20"/>
    <w:rsid w:val="00540CD0"/>
    <w:rsid w:val="00540ECD"/>
    <w:rsid w:val="00541272"/>
    <w:rsid w:val="005416B6"/>
    <w:rsid w:val="0054172B"/>
    <w:rsid w:val="00541848"/>
    <w:rsid w:val="005419AB"/>
    <w:rsid w:val="00541ABF"/>
    <w:rsid w:val="00541CA9"/>
    <w:rsid w:val="00541EA1"/>
    <w:rsid w:val="00541EC4"/>
    <w:rsid w:val="00542476"/>
    <w:rsid w:val="005425B3"/>
    <w:rsid w:val="005426CB"/>
    <w:rsid w:val="0054279F"/>
    <w:rsid w:val="00542A29"/>
    <w:rsid w:val="00542B63"/>
    <w:rsid w:val="00542DE8"/>
    <w:rsid w:val="00542E8B"/>
    <w:rsid w:val="00542E8E"/>
    <w:rsid w:val="0054324B"/>
    <w:rsid w:val="005438A3"/>
    <w:rsid w:val="00543989"/>
    <w:rsid w:val="00543A68"/>
    <w:rsid w:val="00543B5B"/>
    <w:rsid w:val="00543C7E"/>
    <w:rsid w:val="005440B2"/>
    <w:rsid w:val="005442B4"/>
    <w:rsid w:val="00544302"/>
    <w:rsid w:val="005443EF"/>
    <w:rsid w:val="005446BF"/>
    <w:rsid w:val="00544719"/>
    <w:rsid w:val="0054492B"/>
    <w:rsid w:val="00544BCE"/>
    <w:rsid w:val="00544C33"/>
    <w:rsid w:val="00544D82"/>
    <w:rsid w:val="00544FA2"/>
    <w:rsid w:val="00544FD6"/>
    <w:rsid w:val="0054508E"/>
    <w:rsid w:val="005451B4"/>
    <w:rsid w:val="0054544A"/>
    <w:rsid w:val="00545591"/>
    <w:rsid w:val="00545612"/>
    <w:rsid w:val="0054565A"/>
    <w:rsid w:val="00545750"/>
    <w:rsid w:val="005459FD"/>
    <w:rsid w:val="00545CD6"/>
    <w:rsid w:val="00545EEE"/>
    <w:rsid w:val="00546137"/>
    <w:rsid w:val="00546446"/>
    <w:rsid w:val="00546B11"/>
    <w:rsid w:val="00546DD4"/>
    <w:rsid w:val="00546FDE"/>
    <w:rsid w:val="005474CE"/>
    <w:rsid w:val="005474D4"/>
    <w:rsid w:val="00547581"/>
    <w:rsid w:val="005475BB"/>
    <w:rsid w:val="005478B0"/>
    <w:rsid w:val="005478BA"/>
    <w:rsid w:val="00550175"/>
    <w:rsid w:val="005501C4"/>
    <w:rsid w:val="005502D6"/>
    <w:rsid w:val="0055035A"/>
    <w:rsid w:val="0055048E"/>
    <w:rsid w:val="005504A8"/>
    <w:rsid w:val="00550687"/>
    <w:rsid w:val="00550752"/>
    <w:rsid w:val="0055095F"/>
    <w:rsid w:val="00550ACF"/>
    <w:rsid w:val="00550C45"/>
    <w:rsid w:val="00550CF1"/>
    <w:rsid w:val="00550DAA"/>
    <w:rsid w:val="0055178D"/>
    <w:rsid w:val="005519E2"/>
    <w:rsid w:val="00551C5C"/>
    <w:rsid w:val="00551CE2"/>
    <w:rsid w:val="00551CE8"/>
    <w:rsid w:val="0055220B"/>
    <w:rsid w:val="005525F7"/>
    <w:rsid w:val="00552617"/>
    <w:rsid w:val="0055281F"/>
    <w:rsid w:val="00552A5C"/>
    <w:rsid w:val="00552A87"/>
    <w:rsid w:val="00552DE6"/>
    <w:rsid w:val="0055356B"/>
    <w:rsid w:val="00553759"/>
    <w:rsid w:val="0055383B"/>
    <w:rsid w:val="00553C2C"/>
    <w:rsid w:val="00553C69"/>
    <w:rsid w:val="00553CE8"/>
    <w:rsid w:val="0055401C"/>
    <w:rsid w:val="00554071"/>
    <w:rsid w:val="005540C1"/>
    <w:rsid w:val="0055441B"/>
    <w:rsid w:val="005549AD"/>
    <w:rsid w:val="00554B16"/>
    <w:rsid w:val="00554BE9"/>
    <w:rsid w:val="00554C68"/>
    <w:rsid w:val="00554CD4"/>
    <w:rsid w:val="00554F2E"/>
    <w:rsid w:val="00555387"/>
    <w:rsid w:val="00555452"/>
    <w:rsid w:val="005560E9"/>
    <w:rsid w:val="0055658D"/>
    <w:rsid w:val="00556641"/>
    <w:rsid w:val="0055664C"/>
    <w:rsid w:val="005566B8"/>
    <w:rsid w:val="005567E4"/>
    <w:rsid w:val="00556B7B"/>
    <w:rsid w:val="005577B2"/>
    <w:rsid w:val="0055797A"/>
    <w:rsid w:val="00557EAA"/>
    <w:rsid w:val="00557ECD"/>
    <w:rsid w:val="00560125"/>
    <w:rsid w:val="005602DE"/>
    <w:rsid w:val="00560457"/>
    <w:rsid w:val="00560805"/>
    <w:rsid w:val="0056086C"/>
    <w:rsid w:val="00560E8E"/>
    <w:rsid w:val="005614FB"/>
    <w:rsid w:val="0056158E"/>
    <w:rsid w:val="005617C2"/>
    <w:rsid w:val="00561A3B"/>
    <w:rsid w:val="0056225C"/>
    <w:rsid w:val="00562293"/>
    <w:rsid w:val="00562513"/>
    <w:rsid w:val="00562669"/>
    <w:rsid w:val="005626D2"/>
    <w:rsid w:val="005627D0"/>
    <w:rsid w:val="00562867"/>
    <w:rsid w:val="00562899"/>
    <w:rsid w:val="00562D40"/>
    <w:rsid w:val="0056319B"/>
    <w:rsid w:val="0056338D"/>
    <w:rsid w:val="005633D7"/>
    <w:rsid w:val="00563931"/>
    <w:rsid w:val="00563C72"/>
    <w:rsid w:val="00563CCE"/>
    <w:rsid w:val="00563E30"/>
    <w:rsid w:val="00563EA5"/>
    <w:rsid w:val="00563F5B"/>
    <w:rsid w:val="0056426F"/>
    <w:rsid w:val="00564472"/>
    <w:rsid w:val="00564518"/>
    <w:rsid w:val="005646C4"/>
    <w:rsid w:val="00564881"/>
    <w:rsid w:val="005648E1"/>
    <w:rsid w:val="00564A1C"/>
    <w:rsid w:val="00564C03"/>
    <w:rsid w:val="00564FA1"/>
    <w:rsid w:val="00564FCE"/>
    <w:rsid w:val="0056512B"/>
    <w:rsid w:val="005651AE"/>
    <w:rsid w:val="0056522B"/>
    <w:rsid w:val="00565298"/>
    <w:rsid w:val="005653CE"/>
    <w:rsid w:val="005654B9"/>
    <w:rsid w:val="005654DB"/>
    <w:rsid w:val="00565503"/>
    <w:rsid w:val="005656C7"/>
    <w:rsid w:val="005659B4"/>
    <w:rsid w:val="00565E14"/>
    <w:rsid w:val="0056625F"/>
    <w:rsid w:val="005664FE"/>
    <w:rsid w:val="0056654B"/>
    <w:rsid w:val="0056689B"/>
    <w:rsid w:val="00566A28"/>
    <w:rsid w:val="00566B7D"/>
    <w:rsid w:val="00566F8B"/>
    <w:rsid w:val="00566FC8"/>
    <w:rsid w:val="005672E7"/>
    <w:rsid w:val="00567426"/>
    <w:rsid w:val="005676EC"/>
    <w:rsid w:val="005677EC"/>
    <w:rsid w:val="00567964"/>
    <w:rsid w:val="00567A27"/>
    <w:rsid w:val="00567B40"/>
    <w:rsid w:val="00567BC0"/>
    <w:rsid w:val="00567CF7"/>
    <w:rsid w:val="00567E78"/>
    <w:rsid w:val="00567EB0"/>
    <w:rsid w:val="00570072"/>
    <w:rsid w:val="005702B3"/>
    <w:rsid w:val="0057038D"/>
    <w:rsid w:val="00570598"/>
    <w:rsid w:val="005705D7"/>
    <w:rsid w:val="005705E3"/>
    <w:rsid w:val="0057063F"/>
    <w:rsid w:val="00570654"/>
    <w:rsid w:val="00570812"/>
    <w:rsid w:val="00570964"/>
    <w:rsid w:val="0057098E"/>
    <w:rsid w:val="00570A66"/>
    <w:rsid w:val="00570AB0"/>
    <w:rsid w:val="00570C3C"/>
    <w:rsid w:val="00570E0A"/>
    <w:rsid w:val="00570E91"/>
    <w:rsid w:val="00570F8C"/>
    <w:rsid w:val="00571207"/>
    <w:rsid w:val="0057132C"/>
    <w:rsid w:val="00571394"/>
    <w:rsid w:val="0057152F"/>
    <w:rsid w:val="005716AA"/>
    <w:rsid w:val="005717A2"/>
    <w:rsid w:val="005718AE"/>
    <w:rsid w:val="00571940"/>
    <w:rsid w:val="00571A4B"/>
    <w:rsid w:val="00571C12"/>
    <w:rsid w:val="005721EC"/>
    <w:rsid w:val="005722E3"/>
    <w:rsid w:val="005722E4"/>
    <w:rsid w:val="00572415"/>
    <w:rsid w:val="005724E6"/>
    <w:rsid w:val="00572621"/>
    <w:rsid w:val="00572929"/>
    <w:rsid w:val="00572BB4"/>
    <w:rsid w:val="00573150"/>
    <w:rsid w:val="005732DC"/>
    <w:rsid w:val="005736A3"/>
    <w:rsid w:val="00573A0C"/>
    <w:rsid w:val="00573B24"/>
    <w:rsid w:val="00573C76"/>
    <w:rsid w:val="00574182"/>
    <w:rsid w:val="00574205"/>
    <w:rsid w:val="005742FB"/>
    <w:rsid w:val="0057444E"/>
    <w:rsid w:val="00574588"/>
    <w:rsid w:val="00574714"/>
    <w:rsid w:val="0057499E"/>
    <w:rsid w:val="00574D73"/>
    <w:rsid w:val="00574E27"/>
    <w:rsid w:val="00575001"/>
    <w:rsid w:val="0057568B"/>
    <w:rsid w:val="005756D3"/>
    <w:rsid w:val="00575D49"/>
    <w:rsid w:val="00575EB0"/>
    <w:rsid w:val="00576145"/>
    <w:rsid w:val="0057618B"/>
    <w:rsid w:val="005762EF"/>
    <w:rsid w:val="00576384"/>
    <w:rsid w:val="005767B1"/>
    <w:rsid w:val="005769DB"/>
    <w:rsid w:val="00576A7A"/>
    <w:rsid w:val="00576DE8"/>
    <w:rsid w:val="00576F39"/>
    <w:rsid w:val="00576F50"/>
    <w:rsid w:val="00576FCF"/>
    <w:rsid w:val="00577063"/>
    <w:rsid w:val="0057711A"/>
    <w:rsid w:val="0057723E"/>
    <w:rsid w:val="005772FD"/>
    <w:rsid w:val="00577560"/>
    <w:rsid w:val="00577562"/>
    <w:rsid w:val="0057775A"/>
    <w:rsid w:val="00577895"/>
    <w:rsid w:val="00577A1C"/>
    <w:rsid w:val="00577A9B"/>
    <w:rsid w:val="00577B8B"/>
    <w:rsid w:val="00577C3A"/>
    <w:rsid w:val="0058005B"/>
    <w:rsid w:val="005801E7"/>
    <w:rsid w:val="005802CE"/>
    <w:rsid w:val="00580782"/>
    <w:rsid w:val="005807E6"/>
    <w:rsid w:val="00580816"/>
    <w:rsid w:val="00580882"/>
    <w:rsid w:val="005808B4"/>
    <w:rsid w:val="0058090D"/>
    <w:rsid w:val="00580A52"/>
    <w:rsid w:val="00580B3A"/>
    <w:rsid w:val="0058106E"/>
    <w:rsid w:val="0058123E"/>
    <w:rsid w:val="0058124D"/>
    <w:rsid w:val="005813A8"/>
    <w:rsid w:val="00581443"/>
    <w:rsid w:val="00581603"/>
    <w:rsid w:val="005818FE"/>
    <w:rsid w:val="00581D20"/>
    <w:rsid w:val="00582217"/>
    <w:rsid w:val="005822A7"/>
    <w:rsid w:val="00582340"/>
    <w:rsid w:val="00582471"/>
    <w:rsid w:val="0058275A"/>
    <w:rsid w:val="0058290D"/>
    <w:rsid w:val="005829F6"/>
    <w:rsid w:val="00582A49"/>
    <w:rsid w:val="00582CC0"/>
    <w:rsid w:val="00582CCA"/>
    <w:rsid w:val="005831A3"/>
    <w:rsid w:val="00583218"/>
    <w:rsid w:val="005832A4"/>
    <w:rsid w:val="00583729"/>
    <w:rsid w:val="005837FA"/>
    <w:rsid w:val="005839A8"/>
    <w:rsid w:val="00583A3C"/>
    <w:rsid w:val="00583D5A"/>
    <w:rsid w:val="00583E9C"/>
    <w:rsid w:val="00583F70"/>
    <w:rsid w:val="00584072"/>
    <w:rsid w:val="00584205"/>
    <w:rsid w:val="00584326"/>
    <w:rsid w:val="0058437B"/>
    <w:rsid w:val="005845ED"/>
    <w:rsid w:val="00584992"/>
    <w:rsid w:val="00584A4F"/>
    <w:rsid w:val="00584ACA"/>
    <w:rsid w:val="00584B68"/>
    <w:rsid w:val="00584CD7"/>
    <w:rsid w:val="00584D7E"/>
    <w:rsid w:val="00584DAF"/>
    <w:rsid w:val="0058510D"/>
    <w:rsid w:val="00585162"/>
    <w:rsid w:val="00585170"/>
    <w:rsid w:val="005851C9"/>
    <w:rsid w:val="005854A4"/>
    <w:rsid w:val="005854E8"/>
    <w:rsid w:val="005856A2"/>
    <w:rsid w:val="005857EA"/>
    <w:rsid w:val="00585947"/>
    <w:rsid w:val="00585D04"/>
    <w:rsid w:val="00585DE7"/>
    <w:rsid w:val="00586056"/>
    <w:rsid w:val="00586121"/>
    <w:rsid w:val="005861D0"/>
    <w:rsid w:val="0058632E"/>
    <w:rsid w:val="00586500"/>
    <w:rsid w:val="00586871"/>
    <w:rsid w:val="005869CD"/>
    <w:rsid w:val="00586A09"/>
    <w:rsid w:val="00586CC1"/>
    <w:rsid w:val="00586D06"/>
    <w:rsid w:val="00586E7D"/>
    <w:rsid w:val="00587197"/>
    <w:rsid w:val="005872AB"/>
    <w:rsid w:val="00587427"/>
    <w:rsid w:val="00587467"/>
    <w:rsid w:val="005875DE"/>
    <w:rsid w:val="00587612"/>
    <w:rsid w:val="0058788D"/>
    <w:rsid w:val="005879BB"/>
    <w:rsid w:val="00587A24"/>
    <w:rsid w:val="00587AF0"/>
    <w:rsid w:val="00587E67"/>
    <w:rsid w:val="00587E77"/>
    <w:rsid w:val="00590090"/>
    <w:rsid w:val="0059025D"/>
    <w:rsid w:val="00590359"/>
    <w:rsid w:val="0059057B"/>
    <w:rsid w:val="005906AD"/>
    <w:rsid w:val="00590712"/>
    <w:rsid w:val="005909E2"/>
    <w:rsid w:val="00590A75"/>
    <w:rsid w:val="00590AE9"/>
    <w:rsid w:val="00590AF4"/>
    <w:rsid w:val="00590D7A"/>
    <w:rsid w:val="00590F51"/>
    <w:rsid w:val="00591057"/>
    <w:rsid w:val="00591087"/>
    <w:rsid w:val="00591194"/>
    <w:rsid w:val="0059146F"/>
    <w:rsid w:val="005914E8"/>
    <w:rsid w:val="0059175F"/>
    <w:rsid w:val="00591800"/>
    <w:rsid w:val="00591980"/>
    <w:rsid w:val="00591B77"/>
    <w:rsid w:val="00591EBD"/>
    <w:rsid w:val="0059238B"/>
    <w:rsid w:val="00592403"/>
    <w:rsid w:val="0059243F"/>
    <w:rsid w:val="005927C2"/>
    <w:rsid w:val="0059290D"/>
    <w:rsid w:val="00592A9A"/>
    <w:rsid w:val="00592B3E"/>
    <w:rsid w:val="00592DBC"/>
    <w:rsid w:val="00592FF6"/>
    <w:rsid w:val="005931B2"/>
    <w:rsid w:val="00593218"/>
    <w:rsid w:val="00593475"/>
    <w:rsid w:val="00593506"/>
    <w:rsid w:val="005936D5"/>
    <w:rsid w:val="005936FB"/>
    <w:rsid w:val="0059374A"/>
    <w:rsid w:val="00593DDC"/>
    <w:rsid w:val="00593E00"/>
    <w:rsid w:val="00594121"/>
    <w:rsid w:val="0059412C"/>
    <w:rsid w:val="0059460F"/>
    <w:rsid w:val="00594685"/>
    <w:rsid w:val="005946B8"/>
    <w:rsid w:val="005948A5"/>
    <w:rsid w:val="00594C25"/>
    <w:rsid w:val="00594EBB"/>
    <w:rsid w:val="00594F68"/>
    <w:rsid w:val="005951DA"/>
    <w:rsid w:val="005951DB"/>
    <w:rsid w:val="0059550D"/>
    <w:rsid w:val="0059582B"/>
    <w:rsid w:val="00595887"/>
    <w:rsid w:val="005959C2"/>
    <w:rsid w:val="00595C6D"/>
    <w:rsid w:val="00596037"/>
    <w:rsid w:val="0059614D"/>
    <w:rsid w:val="0059630B"/>
    <w:rsid w:val="005966BC"/>
    <w:rsid w:val="00596BC5"/>
    <w:rsid w:val="00597686"/>
    <w:rsid w:val="00597744"/>
    <w:rsid w:val="00597B38"/>
    <w:rsid w:val="00597CFC"/>
    <w:rsid w:val="00597D26"/>
    <w:rsid w:val="00597D39"/>
    <w:rsid w:val="00597E05"/>
    <w:rsid w:val="00597EAD"/>
    <w:rsid w:val="005A0161"/>
    <w:rsid w:val="005A037C"/>
    <w:rsid w:val="005A03AC"/>
    <w:rsid w:val="005A0487"/>
    <w:rsid w:val="005A0755"/>
    <w:rsid w:val="005A0936"/>
    <w:rsid w:val="005A0AE6"/>
    <w:rsid w:val="005A0DA6"/>
    <w:rsid w:val="005A10F8"/>
    <w:rsid w:val="005A1186"/>
    <w:rsid w:val="005A1277"/>
    <w:rsid w:val="005A1337"/>
    <w:rsid w:val="005A13A7"/>
    <w:rsid w:val="005A14AE"/>
    <w:rsid w:val="005A1C48"/>
    <w:rsid w:val="005A1FD3"/>
    <w:rsid w:val="005A2477"/>
    <w:rsid w:val="005A24C4"/>
    <w:rsid w:val="005A26BE"/>
    <w:rsid w:val="005A26F7"/>
    <w:rsid w:val="005A2717"/>
    <w:rsid w:val="005A2D89"/>
    <w:rsid w:val="005A2E43"/>
    <w:rsid w:val="005A2F09"/>
    <w:rsid w:val="005A30CD"/>
    <w:rsid w:val="005A326F"/>
    <w:rsid w:val="005A3306"/>
    <w:rsid w:val="005A359C"/>
    <w:rsid w:val="005A38A6"/>
    <w:rsid w:val="005A3984"/>
    <w:rsid w:val="005A39D5"/>
    <w:rsid w:val="005A3A95"/>
    <w:rsid w:val="005A3BF8"/>
    <w:rsid w:val="005A3EED"/>
    <w:rsid w:val="005A408A"/>
    <w:rsid w:val="005A4305"/>
    <w:rsid w:val="005A4314"/>
    <w:rsid w:val="005A45AA"/>
    <w:rsid w:val="005A4690"/>
    <w:rsid w:val="005A46C9"/>
    <w:rsid w:val="005A490D"/>
    <w:rsid w:val="005A4ABD"/>
    <w:rsid w:val="005A4D29"/>
    <w:rsid w:val="005A4FB9"/>
    <w:rsid w:val="005A5014"/>
    <w:rsid w:val="005A511C"/>
    <w:rsid w:val="005A51E0"/>
    <w:rsid w:val="005A558A"/>
    <w:rsid w:val="005A5668"/>
    <w:rsid w:val="005A613E"/>
    <w:rsid w:val="005A6291"/>
    <w:rsid w:val="005A659E"/>
    <w:rsid w:val="005A681E"/>
    <w:rsid w:val="005A74C1"/>
    <w:rsid w:val="005A7604"/>
    <w:rsid w:val="005A77FD"/>
    <w:rsid w:val="005A7BDE"/>
    <w:rsid w:val="005A7BFD"/>
    <w:rsid w:val="005A7DE9"/>
    <w:rsid w:val="005A7FC5"/>
    <w:rsid w:val="005B0605"/>
    <w:rsid w:val="005B0697"/>
    <w:rsid w:val="005B074B"/>
    <w:rsid w:val="005B0884"/>
    <w:rsid w:val="005B0959"/>
    <w:rsid w:val="005B0C2D"/>
    <w:rsid w:val="005B0D1D"/>
    <w:rsid w:val="005B0F42"/>
    <w:rsid w:val="005B0FF1"/>
    <w:rsid w:val="005B10B5"/>
    <w:rsid w:val="005B125E"/>
    <w:rsid w:val="005B137F"/>
    <w:rsid w:val="005B13C9"/>
    <w:rsid w:val="005B19A3"/>
    <w:rsid w:val="005B1A9B"/>
    <w:rsid w:val="005B1B2F"/>
    <w:rsid w:val="005B1C0F"/>
    <w:rsid w:val="005B1CCE"/>
    <w:rsid w:val="005B1CDD"/>
    <w:rsid w:val="005B1F1F"/>
    <w:rsid w:val="005B1FB5"/>
    <w:rsid w:val="005B1FDA"/>
    <w:rsid w:val="005B2029"/>
    <w:rsid w:val="005B2234"/>
    <w:rsid w:val="005B2241"/>
    <w:rsid w:val="005B2279"/>
    <w:rsid w:val="005B2435"/>
    <w:rsid w:val="005B2522"/>
    <w:rsid w:val="005B2752"/>
    <w:rsid w:val="005B2786"/>
    <w:rsid w:val="005B27F9"/>
    <w:rsid w:val="005B31C9"/>
    <w:rsid w:val="005B3C1C"/>
    <w:rsid w:val="005B3C40"/>
    <w:rsid w:val="005B3C42"/>
    <w:rsid w:val="005B3CB7"/>
    <w:rsid w:val="005B3DB9"/>
    <w:rsid w:val="005B3ED9"/>
    <w:rsid w:val="005B3F48"/>
    <w:rsid w:val="005B407C"/>
    <w:rsid w:val="005B4175"/>
    <w:rsid w:val="005B4656"/>
    <w:rsid w:val="005B4C6D"/>
    <w:rsid w:val="005B4FE7"/>
    <w:rsid w:val="005B565D"/>
    <w:rsid w:val="005B59A5"/>
    <w:rsid w:val="005B625A"/>
    <w:rsid w:val="005B62DC"/>
    <w:rsid w:val="005B6346"/>
    <w:rsid w:val="005B63A6"/>
    <w:rsid w:val="005B63AF"/>
    <w:rsid w:val="005B660A"/>
    <w:rsid w:val="005B69F0"/>
    <w:rsid w:val="005B706A"/>
    <w:rsid w:val="005B768D"/>
    <w:rsid w:val="005B76D4"/>
    <w:rsid w:val="005B771F"/>
    <w:rsid w:val="005B776B"/>
    <w:rsid w:val="005B7A9C"/>
    <w:rsid w:val="005B7D46"/>
    <w:rsid w:val="005B7E40"/>
    <w:rsid w:val="005C0131"/>
    <w:rsid w:val="005C02B9"/>
    <w:rsid w:val="005C0418"/>
    <w:rsid w:val="005C06B1"/>
    <w:rsid w:val="005C0CE8"/>
    <w:rsid w:val="005C0EDE"/>
    <w:rsid w:val="005C0F56"/>
    <w:rsid w:val="005C0FBB"/>
    <w:rsid w:val="005C17DB"/>
    <w:rsid w:val="005C1954"/>
    <w:rsid w:val="005C19AD"/>
    <w:rsid w:val="005C1F2D"/>
    <w:rsid w:val="005C1FDB"/>
    <w:rsid w:val="005C2066"/>
    <w:rsid w:val="005C223E"/>
    <w:rsid w:val="005C2E2B"/>
    <w:rsid w:val="005C2FE7"/>
    <w:rsid w:val="005C3015"/>
    <w:rsid w:val="005C3152"/>
    <w:rsid w:val="005C3216"/>
    <w:rsid w:val="005C358A"/>
    <w:rsid w:val="005C35D6"/>
    <w:rsid w:val="005C36A4"/>
    <w:rsid w:val="005C382D"/>
    <w:rsid w:val="005C3EF9"/>
    <w:rsid w:val="005C3FC1"/>
    <w:rsid w:val="005C4AD1"/>
    <w:rsid w:val="005C4BE1"/>
    <w:rsid w:val="005C4C76"/>
    <w:rsid w:val="005C4EDC"/>
    <w:rsid w:val="005C5678"/>
    <w:rsid w:val="005C568C"/>
    <w:rsid w:val="005C5840"/>
    <w:rsid w:val="005C5CAE"/>
    <w:rsid w:val="005C5D58"/>
    <w:rsid w:val="005C603A"/>
    <w:rsid w:val="005C6267"/>
    <w:rsid w:val="005C6605"/>
    <w:rsid w:val="005C66DA"/>
    <w:rsid w:val="005C67A5"/>
    <w:rsid w:val="005C6DE4"/>
    <w:rsid w:val="005C722F"/>
    <w:rsid w:val="005C7414"/>
    <w:rsid w:val="005C7529"/>
    <w:rsid w:val="005C7595"/>
    <w:rsid w:val="005C7730"/>
    <w:rsid w:val="005C791D"/>
    <w:rsid w:val="005C7D3D"/>
    <w:rsid w:val="005C7DB0"/>
    <w:rsid w:val="005D0143"/>
    <w:rsid w:val="005D0222"/>
    <w:rsid w:val="005D0270"/>
    <w:rsid w:val="005D067E"/>
    <w:rsid w:val="005D0821"/>
    <w:rsid w:val="005D087C"/>
    <w:rsid w:val="005D08A9"/>
    <w:rsid w:val="005D0A17"/>
    <w:rsid w:val="005D0C7B"/>
    <w:rsid w:val="005D0D9E"/>
    <w:rsid w:val="005D0FD6"/>
    <w:rsid w:val="005D1269"/>
    <w:rsid w:val="005D1333"/>
    <w:rsid w:val="005D13BC"/>
    <w:rsid w:val="005D1407"/>
    <w:rsid w:val="005D1543"/>
    <w:rsid w:val="005D192E"/>
    <w:rsid w:val="005D1B69"/>
    <w:rsid w:val="005D1C9E"/>
    <w:rsid w:val="005D1D06"/>
    <w:rsid w:val="005D1D7D"/>
    <w:rsid w:val="005D2023"/>
    <w:rsid w:val="005D2250"/>
    <w:rsid w:val="005D234C"/>
    <w:rsid w:val="005D2468"/>
    <w:rsid w:val="005D2512"/>
    <w:rsid w:val="005D287E"/>
    <w:rsid w:val="005D2A05"/>
    <w:rsid w:val="005D2BCC"/>
    <w:rsid w:val="005D2D30"/>
    <w:rsid w:val="005D2F96"/>
    <w:rsid w:val="005D3266"/>
    <w:rsid w:val="005D3DC8"/>
    <w:rsid w:val="005D3E7E"/>
    <w:rsid w:val="005D43BC"/>
    <w:rsid w:val="005D449B"/>
    <w:rsid w:val="005D4693"/>
    <w:rsid w:val="005D471D"/>
    <w:rsid w:val="005D4950"/>
    <w:rsid w:val="005D4E3A"/>
    <w:rsid w:val="005D503E"/>
    <w:rsid w:val="005D5132"/>
    <w:rsid w:val="005D5289"/>
    <w:rsid w:val="005D545B"/>
    <w:rsid w:val="005D5557"/>
    <w:rsid w:val="005D56EA"/>
    <w:rsid w:val="005D57FD"/>
    <w:rsid w:val="005D58AD"/>
    <w:rsid w:val="005D5C32"/>
    <w:rsid w:val="005D5E41"/>
    <w:rsid w:val="005D61EA"/>
    <w:rsid w:val="005D6396"/>
    <w:rsid w:val="005D63E8"/>
    <w:rsid w:val="005D64DD"/>
    <w:rsid w:val="005D66A3"/>
    <w:rsid w:val="005D69DD"/>
    <w:rsid w:val="005D6D65"/>
    <w:rsid w:val="005D6E57"/>
    <w:rsid w:val="005D6E9A"/>
    <w:rsid w:val="005D733D"/>
    <w:rsid w:val="005D73F3"/>
    <w:rsid w:val="005D7450"/>
    <w:rsid w:val="005D7754"/>
    <w:rsid w:val="005D783C"/>
    <w:rsid w:val="005D7B9A"/>
    <w:rsid w:val="005D7D26"/>
    <w:rsid w:val="005D7EBF"/>
    <w:rsid w:val="005E03B5"/>
    <w:rsid w:val="005E0418"/>
    <w:rsid w:val="005E0441"/>
    <w:rsid w:val="005E09A0"/>
    <w:rsid w:val="005E09D4"/>
    <w:rsid w:val="005E0A35"/>
    <w:rsid w:val="005E0A36"/>
    <w:rsid w:val="005E1117"/>
    <w:rsid w:val="005E12FF"/>
    <w:rsid w:val="005E1864"/>
    <w:rsid w:val="005E19C3"/>
    <w:rsid w:val="005E1E96"/>
    <w:rsid w:val="005E1FEF"/>
    <w:rsid w:val="005E214A"/>
    <w:rsid w:val="005E2851"/>
    <w:rsid w:val="005E2BB7"/>
    <w:rsid w:val="005E2CC7"/>
    <w:rsid w:val="005E2F59"/>
    <w:rsid w:val="005E30C3"/>
    <w:rsid w:val="005E31F1"/>
    <w:rsid w:val="005E3203"/>
    <w:rsid w:val="005E35C6"/>
    <w:rsid w:val="005E3815"/>
    <w:rsid w:val="005E3B64"/>
    <w:rsid w:val="005E41CE"/>
    <w:rsid w:val="005E42D8"/>
    <w:rsid w:val="005E45FC"/>
    <w:rsid w:val="005E465C"/>
    <w:rsid w:val="005E474E"/>
    <w:rsid w:val="005E48AD"/>
    <w:rsid w:val="005E4A5F"/>
    <w:rsid w:val="005E4CF4"/>
    <w:rsid w:val="005E5144"/>
    <w:rsid w:val="005E5160"/>
    <w:rsid w:val="005E53AA"/>
    <w:rsid w:val="005E53D7"/>
    <w:rsid w:val="005E5455"/>
    <w:rsid w:val="005E5613"/>
    <w:rsid w:val="005E5673"/>
    <w:rsid w:val="005E567C"/>
    <w:rsid w:val="005E582D"/>
    <w:rsid w:val="005E5A92"/>
    <w:rsid w:val="005E5E10"/>
    <w:rsid w:val="005E5E1E"/>
    <w:rsid w:val="005E5E49"/>
    <w:rsid w:val="005E5F75"/>
    <w:rsid w:val="005E60B3"/>
    <w:rsid w:val="005E6179"/>
    <w:rsid w:val="005E62E0"/>
    <w:rsid w:val="005E63B1"/>
    <w:rsid w:val="005E6ABD"/>
    <w:rsid w:val="005E6B03"/>
    <w:rsid w:val="005E6B49"/>
    <w:rsid w:val="005E6F3D"/>
    <w:rsid w:val="005E707A"/>
    <w:rsid w:val="005E716E"/>
    <w:rsid w:val="005E733A"/>
    <w:rsid w:val="005E772F"/>
    <w:rsid w:val="005E7817"/>
    <w:rsid w:val="005E7A3B"/>
    <w:rsid w:val="005E7A4B"/>
    <w:rsid w:val="005E7DEF"/>
    <w:rsid w:val="005E7E15"/>
    <w:rsid w:val="005E7FD1"/>
    <w:rsid w:val="005F03C3"/>
    <w:rsid w:val="005F04AD"/>
    <w:rsid w:val="005F0677"/>
    <w:rsid w:val="005F0A98"/>
    <w:rsid w:val="005F1070"/>
    <w:rsid w:val="005F109B"/>
    <w:rsid w:val="005F1255"/>
    <w:rsid w:val="005F12D1"/>
    <w:rsid w:val="005F18E0"/>
    <w:rsid w:val="005F1C02"/>
    <w:rsid w:val="005F1C45"/>
    <w:rsid w:val="005F220E"/>
    <w:rsid w:val="005F2289"/>
    <w:rsid w:val="005F23C6"/>
    <w:rsid w:val="005F24EB"/>
    <w:rsid w:val="005F27B5"/>
    <w:rsid w:val="005F27CF"/>
    <w:rsid w:val="005F27F6"/>
    <w:rsid w:val="005F2A1B"/>
    <w:rsid w:val="005F2B4B"/>
    <w:rsid w:val="005F2D13"/>
    <w:rsid w:val="005F2EC9"/>
    <w:rsid w:val="005F2FF0"/>
    <w:rsid w:val="005F3297"/>
    <w:rsid w:val="005F342A"/>
    <w:rsid w:val="005F35E4"/>
    <w:rsid w:val="005F35FB"/>
    <w:rsid w:val="005F36F6"/>
    <w:rsid w:val="005F38FA"/>
    <w:rsid w:val="005F3A66"/>
    <w:rsid w:val="005F3BDF"/>
    <w:rsid w:val="005F3EA7"/>
    <w:rsid w:val="005F3F0B"/>
    <w:rsid w:val="005F40B8"/>
    <w:rsid w:val="005F4107"/>
    <w:rsid w:val="005F451D"/>
    <w:rsid w:val="005F45D6"/>
    <w:rsid w:val="005F4E60"/>
    <w:rsid w:val="005F4F65"/>
    <w:rsid w:val="005F52E8"/>
    <w:rsid w:val="005F5527"/>
    <w:rsid w:val="005F57F7"/>
    <w:rsid w:val="005F5847"/>
    <w:rsid w:val="005F59C4"/>
    <w:rsid w:val="005F5AB0"/>
    <w:rsid w:val="005F5CBD"/>
    <w:rsid w:val="005F5D3E"/>
    <w:rsid w:val="005F5EBB"/>
    <w:rsid w:val="005F60EB"/>
    <w:rsid w:val="005F6273"/>
    <w:rsid w:val="005F642E"/>
    <w:rsid w:val="005F6892"/>
    <w:rsid w:val="005F69E7"/>
    <w:rsid w:val="005F6AED"/>
    <w:rsid w:val="005F6B1E"/>
    <w:rsid w:val="005F6BAA"/>
    <w:rsid w:val="005F6C1F"/>
    <w:rsid w:val="005F6DC8"/>
    <w:rsid w:val="005F722A"/>
    <w:rsid w:val="005F72B3"/>
    <w:rsid w:val="005F7520"/>
    <w:rsid w:val="005F789B"/>
    <w:rsid w:val="005F7B35"/>
    <w:rsid w:val="005F7DE9"/>
    <w:rsid w:val="0060003E"/>
    <w:rsid w:val="0060007E"/>
    <w:rsid w:val="006000F1"/>
    <w:rsid w:val="006001BD"/>
    <w:rsid w:val="006012DE"/>
    <w:rsid w:val="006013C3"/>
    <w:rsid w:val="0060163B"/>
    <w:rsid w:val="00601AFA"/>
    <w:rsid w:val="00601D37"/>
    <w:rsid w:val="00601D55"/>
    <w:rsid w:val="006020D1"/>
    <w:rsid w:val="006021C8"/>
    <w:rsid w:val="006022CD"/>
    <w:rsid w:val="00602707"/>
    <w:rsid w:val="00602A2B"/>
    <w:rsid w:val="00602ED7"/>
    <w:rsid w:val="00603272"/>
    <w:rsid w:val="006032A6"/>
    <w:rsid w:val="00603329"/>
    <w:rsid w:val="006034C3"/>
    <w:rsid w:val="006036F4"/>
    <w:rsid w:val="00603859"/>
    <w:rsid w:val="006038BB"/>
    <w:rsid w:val="00604048"/>
    <w:rsid w:val="00604059"/>
    <w:rsid w:val="00604365"/>
    <w:rsid w:val="00604471"/>
    <w:rsid w:val="006046BB"/>
    <w:rsid w:val="00604C2D"/>
    <w:rsid w:val="00604C64"/>
    <w:rsid w:val="00604D1C"/>
    <w:rsid w:val="00604EFF"/>
    <w:rsid w:val="00604FA2"/>
    <w:rsid w:val="00605280"/>
    <w:rsid w:val="00605304"/>
    <w:rsid w:val="00605684"/>
    <w:rsid w:val="00605718"/>
    <w:rsid w:val="006058B6"/>
    <w:rsid w:val="00605B79"/>
    <w:rsid w:val="00605C45"/>
    <w:rsid w:val="00605CD7"/>
    <w:rsid w:val="00605E72"/>
    <w:rsid w:val="00605EE4"/>
    <w:rsid w:val="00606490"/>
    <w:rsid w:val="00606774"/>
    <w:rsid w:val="006069D3"/>
    <w:rsid w:val="00606AE4"/>
    <w:rsid w:val="00606B0D"/>
    <w:rsid w:val="00606B85"/>
    <w:rsid w:val="00607504"/>
    <w:rsid w:val="006075CC"/>
    <w:rsid w:val="006077BA"/>
    <w:rsid w:val="006078B1"/>
    <w:rsid w:val="006079DA"/>
    <w:rsid w:val="00607FA8"/>
    <w:rsid w:val="00610016"/>
    <w:rsid w:val="0061004C"/>
    <w:rsid w:val="00610063"/>
    <w:rsid w:val="00610074"/>
    <w:rsid w:val="006101AD"/>
    <w:rsid w:val="00610279"/>
    <w:rsid w:val="00610366"/>
    <w:rsid w:val="00610757"/>
    <w:rsid w:val="0061085A"/>
    <w:rsid w:val="00610934"/>
    <w:rsid w:val="00610A00"/>
    <w:rsid w:val="00610BED"/>
    <w:rsid w:val="00611056"/>
    <w:rsid w:val="006113FF"/>
    <w:rsid w:val="006117BB"/>
    <w:rsid w:val="0061190A"/>
    <w:rsid w:val="00611A69"/>
    <w:rsid w:val="00611A7A"/>
    <w:rsid w:val="00611B38"/>
    <w:rsid w:val="00611C96"/>
    <w:rsid w:val="00611DCC"/>
    <w:rsid w:val="006120A0"/>
    <w:rsid w:val="006121C9"/>
    <w:rsid w:val="0061220B"/>
    <w:rsid w:val="0061232D"/>
    <w:rsid w:val="0061235C"/>
    <w:rsid w:val="0061254B"/>
    <w:rsid w:val="0061275D"/>
    <w:rsid w:val="006129B2"/>
    <w:rsid w:val="00612A4F"/>
    <w:rsid w:val="00612EED"/>
    <w:rsid w:val="00612F38"/>
    <w:rsid w:val="006134FF"/>
    <w:rsid w:val="006136BD"/>
    <w:rsid w:val="00613886"/>
    <w:rsid w:val="00613A01"/>
    <w:rsid w:val="00613D18"/>
    <w:rsid w:val="00613D82"/>
    <w:rsid w:val="00613DA3"/>
    <w:rsid w:val="00613F47"/>
    <w:rsid w:val="0061401B"/>
    <w:rsid w:val="00614135"/>
    <w:rsid w:val="006142A0"/>
    <w:rsid w:val="006145E3"/>
    <w:rsid w:val="006145F4"/>
    <w:rsid w:val="0061467D"/>
    <w:rsid w:val="00614AF5"/>
    <w:rsid w:val="0061573E"/>
    <w:rsid w:val="00615A36"/>
    <w:rsid w:val="00615CB2"/>
    <w:rsid w:val="00615D0B"/>
    <w:rsid w:val="00615E49"/>
    <w:rsid w:val="00616031"/>
    <w:rsid w:val="006161C0"/>
    <w:rsid w:val="00616582"/>
    <w:rsid w:val="006165DF"/>
    <w:rsid w:val="0061692F"/>
    <w:rsid w:val="00616BC4"/>
    <w:rsid w:val="00616D07"/>
    <w:rsid w:val="00617019"/>
    <w:rsid w:val="006170B4"/>
    <w:rsid w:val="0061760A"/>
    <w:rsid w:val="00617C7D"/>
    <w:rsid w:val="006201B2"/>
    <w:rsid w:val="006201C0"/>
    <w:rsid w:val="0062030F"/>
    <w:rsid w:val="0062056A"/>
    <w:rsid w:val="006208D2"/>
    <w:rsid w:val="0062096E"/>
    <w:rsid w:val="00620B84"/>
    <w:rsid w:val="00620BF7"/>
    <w:rsid w:val="00621018"/>
    <w:rsid w:val="006216D8"/>
    <w:rsid w:val="00621B6E"/>
    <w:rsid w:val="00621BFD"/>
    <w:rsid w:val="006220D3"/>
    <w:rsid w:val="0062223D"/>
    <w:rsid w:val="0062240A"/>
    <w:rsid w:val="00622510"/>
    <w:rsid w:val="0062252F"/>
    <w:rsid w:val="00622BFD"/>
    <w:rsid w:val="00622D27"/>
    <w:rsid w:val="00623229"/>
    <w:rsid w:val="00623263"/>
    <w:rsid w:val="006232D0"/>
    <w:rsid w:val="0062359F"/>
    <w:rsid w:val="006235EF"/>
    <w:rsid w:val="00623909"/>
    <w:rsid w:val="00623A97"/>
    <w:rsid w:val="00623D3A"/>
    <w:rsid w:val="00623E70"/>
    <w:rsid w:val="00623F14"/>
    <w:rsid w:val="006240C3"/>
    <w:rsid w:val="00624180"/>
    <w:rsid w:val="006242C3"/>
    <w:rsid w:val="00624505"/>
    <w:rsid w:val="0062461C"/>
    <w:rsid w:val="0062491C"/>
    <w:rsid w:val="0062497E"/>
    <w:rsid w:val="006249B3"/>
    <w:rsid w:val="00624A59"/>
    <w:rsid w:val="00624A68"/>
    <w:rsid w:val="00624C20"/>
    <w:rsid w:val="00624F03"/>
    <w:rsid w:val="00624F83"/>
    <w:rsid w:val="006251AC"/>
    <w:rsid w:val="006251B6"/>
    <w:rsid w:val="00625682"/>
    <w:rsid w:val="006257F7"/>
    <w:rsid w:val="00625D92"/>
    <w:rsid w:val="00625F48"/>
    <w:rsid w:val="006260F6"/>
    <w:rsid w:val="006261AA"/>
    <w:rsid w:val="00626439"/>
    <w:rsid w:val="0062670E"/>
    <w:rsid w:val="00626917"/>
    <w:rsid w:val="00626D36"/>
    <w:rsid w:val="00627013"/>
    <w:rsid w:val="00627482"/>
    <w:rsid w:val="0062768A"/>
    <w:rsid w:val="006277C9"/>
    <w:rsid w:val="006279AC"/>
    <w:rsid w:val="00627BDB"/>
    <w:rsid w:val="00627BFA"/>
    <w:rsid w:val="00627C3C"/>
    <w:rsid w:val="006301C5"/>
    <w:rsid w:val="00630335"/>
    <w:rsid w:val="006304E9"/>
    <w:rsid w:val="00630647"/>
    <w:rsid w:val="006307CF"/>
    <w:rsid w:val="00630985"/>
    <w:rsid w:val="00630B73"/>
    <w:rsid w:val="00630F3B"/>
    <w:rsid w:val="006312C4"/>
    <w:rsid w:val="006313A1"/>
    <w:rsid w:val="00631F31"/>
    <w:rsid w:val="0063239B"/>
    <w:rsid w:val="006324EC"/>
    <w:rsid w:val="00632541"/>
    <w:rsid w:val="006326F4"/>
    <w:rsid w:val="00632813"/>
    <w:rsid w:val="006328BE"/>
    <w:rsid w:val="00632924"/>
    <w:rsid w:val="006329C3"/>
    <w:rsid w:val="00632B70"/>
    <w:rsid w:val="00632FED"/>
    <w:rsid w:val="00633061"/>
    <w:rsid w:val="0063316C"/>
    <w:rsid w:val="00633641"/>
    <w:rsid w:val="006336CD"/>
    <w:rsid w:val="006336E7"/>
    <w:rsid w:val="00633F1C"/>
    <w:rsid w:val="006344B5"/>
    <w:rsid w:val="00634601"/>
    <w:rsid w:val="00634972"/>
    <w:rsid w:val="00634BBD"/>
    <w:rsid w:val="00634D84"/>
    <w:rsid w:val="00634DC0"/>
    <w:rsid w:val="00634FF6"/>
    <w:rsid w:val="00635087"/>
    <w:rsid w:val="00635130"/>
    <w:rsid w:val="00635360"/>
    <w:rsid w:val="00635820"/>
    <w:rsid w:val="006358A0"/>
    <w:rsid w:val="00635CDF"/>
    <w:rsid w:val="00635DF8"/>
    <w:rsid w:val="00635E29"/>
    <w:rsid w:val="00635F84"/>
    <w:rsid w:val="00636022"/>
    <w:rsid w:val="0063619D"/>
    <w:rsid w:val="00636250"/>
    <w:rsid w:val="006363C5"/>
    <w:rsid w:val="00636713"/>
    <w:rsid w:val="0063694F"/>
    <w:rsid w:val="00636A63"/>
    <w:rsid w:val="00636C00"/>
    <w:rsid w:val="006370D5"/>
    <w:rsid w:val="006372C6"/>
    <w:rsid w:val="00637545"/>
    <w:rsid w:val="00637644"/>
    <w:rsid w:val="0063771A"/>
    <w:rsid w:val="00637BDF"/>
    <w:rsid w:val="00637C6E"/>
    <w:rsid w:val="00637D9A"/>
    <w:rsid w:val="006403D5"/>
    <w:rsid w:val="00640521"/>
    <w:rsid w:val="006409DD"/>
    <w:rsid w:val="00640C35"/>
    <w:rsid w:val="00640CA5"/>
    <w:rsid w:val="00640CBC"/>
    <w:rsid w:val="00640D93"/>
    <w:rsid w:val="00640DD9"/>
    <w:rsid w:val="00640E87"/>
    <w:rsid w:val="00641768"/>
    <w:rsid w:val="0064181F"/>
    <w:rsid w:val="0064187C"/>
    <w:rsid w:val="0064211F"/>
    <w:rsid w:val="00642360"/>
    <w:rsid w:val="0064238E"/>
    <w:rsid w:val="00642393"/>
    <w:rsid w:val="00642843"/>
    <w:rsid w:val="006429A5"/>
    <w:rsid w:val="00642FA7"/>
    <w:rsid w:val="00642FE9"/>
    <w:rsid w:val="00643117"/>
    <w:rsid w:val="006435F4"/>
    <w:rsid w:val="00643A74"/>
    <w:rsid w:val="00643AEC"/>
    <w:rsid w:val="00643B1A"/>
    <w:rsid w:val="00643D31"/>
    <w:rsid w:val="00643F8C"/>
    <w:rsid w:val="006440C4"/>
    <w:rsid w:val="00644261"/>
    <w:rsid w:val="0064474E"/>
    <w:rsid w:val="006449DB"/>
    <w:rsid w:val="00644B14"/>
    <w:rsid w:val="00644E72"/>
    <w:rsid w:val="00644F9B"/>
    <w:rsid w:val="00645A70"/>
    <w:rsid w:val="00645DDF"/>
    <w:rsid w:val="00645E80"/>
    <w:rsid w:val="00646171"/>
    <w:rsid w:val="006461F6"/>
    <w:rsid w:val="006462A3"/>
    <w:rsid w:val="006464AD"/>
    <w:rsid w:val="00646B52"/>
    <w:rsid w:val="006471AD"/>
    <w:rsid w:val="0064738F"/>
    <w:rsid w:val="00647508"/>
    <w:rsid w:val="00647846"/>
    <w:rsid w:val="006478D2"/>
    <w:rsid w:val="00647986"/>
    <w:rsid w:val="00647CE7"/>
    <w:rsid w:val="00647F58"/>
    <w:rsid w:val="00650389"/>
    <w:rsid w:val="006504C4"/>
    <w:rsid w:val="0065066F"/>
    <w:rsid w:val="0065080C"/>
    <w:rsid w:val="006508AF"/>
    <w:rsid w:val="006509C2"/>
    <w:rsid w:val="00650AFB"/>
    <w:rsid w:val="00651025"/>
    <w:rsid w:val="00651153"/>
    <w:rsid w:val="00651311"/>
    <w:rsid w:val="00651358"/>
    <w:rsid w:val="00651891"/>
    <w:rsid w:val="006518B5"/>
    <w:rsid w:val="00651B6E"/>
    <w:rsid w:val="00652088"/>
    <w:rsid w:val="006520E6"/>
    <w:rsid w:val="0065210E"/>
    <w:rsid w:val="00652293"/>
    <w:rsid w:val="0065247E"/>
    <w:rsid w:val="00652485"/>
    <w:rsid w:val="00652495"/>
    <w:rsid w:val="006525CA"/>
    <w:rsid w:val="00652664"/>
    <w:rsid w:val="00652CC0"/>
    <w:rsid w:val="00652DB7"/>
    <w:rsid w:val="00653006"/>
    <w:rsid w:val="00653153"/>
    <w:rsid w:val="00653739"/>
    <w:rsid w:val="006537C1"/>
    <w:rsid w:val="006537FB"/>
    <w:rsid w:val="006538F2"/>
    <w:rsid w:val="00653A5E"/>
    <w:rsid w:val="00653B19"/>
    <w:rsid w:val="00653BDB"/>
    <w:rsid w:val="00653BFB"/>
    <w:rsid w:val="00653C92"/>
    <w:rsid w:val="00653DDC"/>
    <w:rsid w:val="0065412D"/>
    <w:rsid w:val="0065481E"/>
    <w:rsid w:val="00654E4E"/>
    <w:rsid w:val="00654EA6"/>
    <w:rsid w:val="00654F64"/>
    <w:rsid w:val="006551D1"/>
    <w:rsid w:val="00655401"/>
    <w:rsid w:val="006558A6"/>
    <w:rsid w:val="00655944"/>
    <w:rsid w:val="006559A8"/>
    <w:rsid w:val="00655A48"/>
    <w:rsid w:val="00655CB3"/>
    <w:rsid w:val="00655D96"/>
    <w:rsid w:val="00655F70"/>
    <w:rsid w:val="006562BC"/>
    <w:rsid w:val="006563ED"/>
    <w:rsid w:val="006564CB"/>
    <w:rsid w:val="0065684C"/>
    <w:rsid w:val="0065697F"/>
    <w:rsid w:val="0065721F"/>
    <w:rsid w:val="006572FE"/>
    <w:rsid w:val="00657305"/>
    <w:rsid w:val="00657705"/>
    <w:rsid w:val="006578B6"/>
    <w:rsid w:val="006579B7"/>
    <w:rsid w:val="006579F1"/>
    <w:rsid w:val="00657A24"/>
    <w:rsid w:val="00657B06"/>
    <w:rsid w:val="00657B1A"/>
    <w:rsid w:val="00657FCB"/>
    <w:rsid w:val="0066024E"/>
    <w:rsid w:val="0066067F"/>
    <w:rsid w:val="00660780"/>
    <w:rsid w:val="006608A2"/>
    <w:rsid w:val="00660A0C"/>
    <w:rsid w:val="00660AAA"/>
    <w:rsid w:val="00660C73"/>
    <w:rsid w:val="00660D34"/>
    <w:rsid w:val="00661035"/>
    <w:rsid w:val="0066107B"/>
    <w:rsid w:val="00661081"/>
    <w:rsid w:val="0066111C"/>
    <w:rsid w:val="006616C4"/>
    <w:rsid w:val="00661726"/>
    <w:rsid w:val="006617E5"/>
    <w:rsid w:val="006619F9"/>
    <w:rsid w:val="00661AEE"/>
    <w:rsid w:val="00661B19"/>
    <w:rsid w:val="00662061"/>
    <w:rsid w:val="006620FC"/>
    <w:rsid w:val="006621F4"/>
    <w:rsid w:val="0066265A"/>
    <w:rsid w:val="00662684"/>
    <w:rsid w:val="006627FA"/>
    <w:rsid w:val="0066285C"/>
    <w:rsid w:val="00662A70"/>
    <w:rsid w:val="00662CE2"/>
    <w:rsid w:val="00662DF6"/>
    <w:rsid w:val="00662EC8"/>
    <w:rsid w:val="00662FFC"/>
    <w:rsid w:val="00663051"/>
    <w:rsid w:val="006632F0"/>
    <w:rsid w:val="00663682"/>
    <w:rsid w:val="00663A07"/>
    <w:rsid w:val="00663AB5"/>
    <w:rsid w:val="00663CC1"/>
    <w:rsid w:val="00663E1E"/>
    <w:rsid w:val="00664166"/>
    <w:rsid w:val="00664603"/>
    <w:rsid w:val="006647D2"/>
    <w:rsid w:val="00664934"/>
    <w:rsid w:val="00664A2E"/>
    <w:rsid w:val="00664B20"/>
    <w:rsid w:val="00664BA2"/>
    <w:rsid w:val="00664F3F"/>
    <w:rsid w:val="0066522B"/>
    <w:rsid w:val="006654C9"/>
    <w:rsid w:val="006654F3"/>
    <w:rsid w:val="006657D8"/>
    <w:rsid w:val="006658D0"/>
    <w:rsid w:val="006658E1"/>
    <w:rsid w:val="0066591D"/>
    <w:rsid w:val="00665CFF"/>
    <w:rsid w:val="006661A3"/>
    <w:rsid w:val="006666A6"/>
    <w:rsid w:val="0066684D"/>
    <w:rsid w:val="00666929"/>
    <w:rsid w:val="00666988"/>
    <w:rsid w:val="00667094"/>
    <w:rsid w:val="00667182"/>
    <w:rsid w:val="00667457"/>
    <w:rsid w:val="006676EE"/>
    <w:rsid w:val="006679D9"/>
    <w:rsid w:val="00667F47"/>
    <w:rsid w:val="00670367"/>
    <w:rsid w:val="00670496"/>
    <w:rsid w:val="00670EF0"/>
    <w:rsid w:val="0067111D"/>
    <w:rsid w:val="006715F2"/>
    <w:rsid w:val="006718D7"/>
    <w:rsid w:val="0067191F"/>
    <w:rsid w:val="00671955"/>
    <w:rsid w:val="00672649"/>
    <w:rsid w:val="00672C13"/>
    <w:rsid w:val="00672D28"/>
    <w:rsid w:val="00672DB7"/>
    <w:rsid w:val="0067347D"/>
    <w:rsid w:val="00673559"/>
    <w:rsid w:val="00673575"/>
    <w:rsid w:val="00673A74"/>
    <w:rsid w:val="00673D1D"/>
    <w:rsid w:val="00673E54"/>
    <w:rsid w:val="00673F20"/>
    <w:rsid w:val="0067420D"/>
    <w:rsid w:val="0067425F"/>
    <w:rsid w:val="006744FA"/>
    <w:rsid w:val="00674701"/>
    <w:rsid w:val="00674B31"/>
    <w:rsid w:val="00674C44"/>
    <w:rsid w:val="00674CC7"/>
    <w:rsid w:val="00674CFF"/>
    <w:rsid w:val="00674E1C"/>
    <w:rsid w:val="00674FF0"/>
    <w:rsid w:val="0067501F"/>
    <w:rsid w:val="0067504B"/>
    <w:rsid w:val="00675057"/>
    <w:rsid w:val="00675149"/>
    <w:rsid w:val="006751F2"/>
    <w:rsid w:val="006754D6"/>
    <w:rsid w:val="00675729"/>
    <w:rsid w:val="00675816"/>
    <w:rsid w:val="00675972"/>
    <w:rsid w:val="0067597C"/>
    <w:rsid w:val="00675A47"/>
    <w:rsid w:val="00675ACE"/>
    <w:rsid w:val="00675DAD"/>
    <w:rsid w:val="00675F3F"/>
    <w:rsid w:val="00675F7D"/>
    <w:rsid w:val="006760D7"/>
    <w:rsid w:val="00676218"/>
    <w:rsid w:val="0067626E"/>
    <w:rsid w:val="006762B7"/>
    <w:rsid w:val="00676603"/>
    <w:rsid w:val="00676627"/>
    <w:rsid w:val="006767F3"/>
    <w:rsid w:val="00676A19"/>
    <w:rsid w:val="00676F9F"/>
    <w:rsid w:val="006772B5"/>
    <w:rsid w:val="00677308"/>
    <w:rsid w:val="0067741B"/>
    <w:rsid w:val="0067761F"/>
    <w:rsid w:val="00677650"/>
    <w:rsid w:val="006776A2"/>
    <w:rsid w:val="00677B30"/>
    <w:rsid w:val="00677DFC"/>
    <w:rsid w:val="006800D3"/>
    <w:rsid w:val="00680237"/>
    <w:rsid w:val="0068024D"/>
    <w:rsid w:val="00680465"/>
    <w:rsid w:val="00680E33"/>
    <w:rsid w:val="00680E81"/>
    <w:rsid w:val="0068116A"/>
    <w:rsid w:val="006811D1"/>
    <w:rsid w:val="00681430"/>
    <w:rsid w:val="00681658"/>
    <w:rsid w:val="00681671"/>
    <w:rsid w:val="00681947"/>
    <w:rsid w:val="00681B03"/>
    <w:rsid w:val="00681C68"/>
    <w:rsid w:val="00681E06"/>
    <w:rsid w:val="00681E97"/>
    <w:rsid w:val="006821FA"/>
    <w:rsid w:val="00682265"/>
    <w:rsid w:val="006826B0"/>
    <w:rsid w:val="00682A57"/>
    <w:rsid w:val="00682EA4"/>
    <w:rsid w:val="00682EC0"/>
    <w:rsid w:val="00683114"/>
    <w:rsid w:val="0068324E"/>
    <w:rsid w:val="0068329B"/>
    <w:rsid w:val="006834BC"/>
    <w:rsid w:val="0068354D"/>
    <w:rsid w:val="00683B56"/>
    <w:rsid w:val="00683BFF"/>
    <w:rsid w:val="00683F9C"/>
    <w:rsid w:val="006842EF"/>
    <w:rsid w:val="006843EC"/>
    <w:rsid w:val="00684405"/>
    <w:rsid w:val="00684506"/>
    <w:rsid w:val="00684B85"/>
    <w:rsid w:val="00684BD1"/>
    <w:rsid w:val="00684BF8"/>
    <w:rsid w:val="00684FFF"/>
    <w:rsid w:val="00685191"/>
    <w:rsid w:val="0068525B"/>
    <w:rsid w:val="00685343"/>
    <w:rsid w:val="00685415"/>
    <w:rsid w:val="006857C0"/>
    <w:rsid w:val="00685C3C"/>
    <w:rsid w:val="00685C80"/>
    <w:rsid w:val="00685DF5"/>
    <w:rsid w:val="00685FBB"/>
    <w:rsid w:val="006861D8"/>
    <w:rsid w:val="006864B0"/>
    <w:rsid w:val="00686642"/>
    <w:rsid w:val="006866A2"/>
    <w:rsid w:val="00686835"/>
    <w:rsid w:val="00686D50"/>
    <w:rsid w:val="00686F47"/>
    <w:rsid w:val="0068730D"/>
    <w:rsid w:val="0068746F"/>
    <w:rsid w:val="006876C0"/>
    <w:rsid w:val="00687E9B"/>
    <w:rsid w:val="0069099A"/>
    <w:rsid w:val="00690A68"/>
    <w:rsid w:val="00691020"/>
    <w:rsid w:val="006912C5"/>
    <w:rsid w:val="006912D2"/>
    <w:rsid w:val="00691494"/>
    <w:rsid w:val="006914CD"/>
    <w:rsid w:val="006914EE"/>
    <w:rsid w:val="006916D5"/>
    <w:rsid w:val="006918DF"/>
    <w:rsid w:val="00691ACF"/>
    <w:rsid w:val="0069207F"/>
    <w:rsid w:val="0069236F"/>
    <w:rsid w:val="0069261F"/>
    <w:rsid w:val="006926C4"/>
    <w:rsid w:val="006929DB"/>
    <w:rsid w:val="00692BCF"/>
    <w:rsid w:val="00692F30"/>
    <w:rsid w:val="0069303A"/>
    <w:rsid w:val="00693066"/>
    <w:rsid w:val="00693073"/>
    <w:rsid w:val="0069317C"/>
    <w:rsid w:val="00693277"/>
    <w:rsid w:val="0069332B"/>
    <w:rsid w:val="00693338"/>
    <w:rsid w:val="00693569"/>
    <w:rsid w:val="0069366B"/>
    <w:rsid w:val="006938C8"/>
    <w:rsid w:val="0069397B"/>
    <w:rsid w:val="006939D4"/>
    <w:rsid w:val="00693A8E"/>
    <w:rsid w:val="00693B8A"/>
    <w:rsid w:val="00693BC0"/>
    <w:rsid w:val="00693CDF"/>
    <w:rsid w:val="006940D8"/>
    <w:rsid w:val="00694274"/>
    <w:rsid w:val="006944B9"/>
    <w:rsid w:val="0069453C"/>
    <w:rsid w:val="006945B3"/>
    <w:rsid w:val="00694687"/>
    <w:rsid w:val="00694AE6"/>
    <w:rsid w:val="00694D58"/>
    <w:rsid w:val="00694E26"/>
    <w:rsid w:val="00694FEB"/>
    <w:rsid w:val="00695144"/>
    <w:rsid w:val="0069514C"/>
    <w:rsid w:val="0069538E"/>
    <w:rsid w:val="006954A8"/>
    <w:rsid w:val="0069556D"/>
    <w:rsid w:val="00695613"/>
    <w:rsid w:val="006956AB"/>
    <w:rsid w:val="0069570E"/>
    <w:rsid w:val="0069590F"/>
    <w:rsid w:val="0069594D"/>
    <w:rsid w:val="00695AA2"/>
    <w:rsid w:val="00695AD0"/>
    <w:rsid w:val="00695AE1"/>
    <w:rsid w:val="00695B8B"/>
    <w:rsid w:val="00695BA5"/>
    <w:rsid w:val="00695EC6"/>
    <w:rsid w:val="00695F37"/>
    <w:rsid w:val="00695FC4"/>
    <w:rsid w:val="0069603C"/>
    <w:rsid w:val="0069606D"/>
    <w:rsid w:val="006968AD"/>
    <w:rsid w:val="00696AAC"/>
    <w:rsid w:val="00696D7C"/>
    <w:rsid w:val="006970CA"/>
    <w:rsid w:val="00697151"/>
    <w:rsid w:val="00697251"/>
    <w:rsid w:val="006972B8"/>
    <w:rsid w:val="00697796"/>
    <w:rsid w:val="0069783C"/>
    <w:rsid w:val="00697889"/>
    <w:rsid w:val="00697990"/>
    <w:rsid w:val="00697C0A"/>
    <w:rsid w:val="00697E67"/>
    <w:rsid w:val="00697F83"/>
    <w:rsid w:val="006A022B"/>
    <w:rsid w:val="006A044A"/>
    <w:rsid w:val="006A04BA"/>
    <w:rsid w:val="006A05FB"/>
    <w:rsid w:val="006A07D4"/>
    <w:rsid w:val="006A07DC"/>
    <w:rsid w:val="006A0962"/>
    <w:rsid w:val="006A0F2F"/>
    <w:rsid w:val="006A1120"/>
    <w:rsid w:val="006A127B"/>
    <w:rsid w:val="006A1466"/>
    <w:rsid w:val="006A17AB"/>
    <w:rsid w:val="006A1854"/>
    <w:rsid w:val="006A1A50"/>
    <w:rsid w:val="006A1BB4"/>
    <w:rsid w:val="006A1D3A"/>
    <w:rsid w:val="006A1E46"/>
    <w:rsid w:val="006A1E6D"/>
    <w:rsid w:val="006A1EE7"/>
    <w:rsid w:val="006A2401"/>
    <w:rsid w:val="006A256B"/>
    <w:rsid w:val="006A2574"/>
    <w:rsid w:val="006A2658"/>
    <w:rsid w:val="006A26FA"/>
    <w:rsid w:val="006A2A9B"/>
    <w:rsid w:val="006A2BD9"/>
    <w:rsid w:val="006A2E3F"/>
    <w:rsid w:val="006A32AC"/>
    <w:rsid w:val="006A3300"/>
    <w:rsid w:val="006A3B9C"/>
    <w:rsid w:val="006A3DD5"/>
    <w:rsid w:val="006A402E"/>
    <w:rsid w:val="006A416A"/>
    <w:rsid w:val="006A423E"/>
    <w:rsid w:val="006A43AC"/>
    <w:rsid w:val="006A454E"/>
    <w:rsid w:val="006A4576"/>
    <w:rsid w:val="006A46DF"/>
    <w:rsid w:val="006A4703"/>
    <w:rsid w:val="006A4BAF"/>
    <w:rsid w:val="006A4C69"/>
    <w:rsid w:val="006A4D76"/>
    <w:rsid w:val="006A4E36"/>
    <w:rsid w:val="006A516A"/>
    <w:rsid w:val="006A5486"/>
    <w:rsid w:val="006A5850"/>
    <w:rsid w:val="006A5B11"/>
    <w:rsid w:val="006A5B33"/>
    <w:rsid w:val="006A5BCF"/>
    <w:rsid w:val="006A5F15"/>
    <w:rsid w:val="006A5F7B"/>
    <w:rsid w:val="006A62CC"/>
    <w:rsid w:val="006A6A0B"/>
    <w:rsid w:val="006A7458"/>
    <w:rsid w:val="006A76C4"/>
    <w:rsid w:val="006A7840"/>
    <w:rsid w:val="006A79A3"/>
    <w:rsid w:val="006A7FCB"/>
    <w:rsid w:val="006B00F9"/>
    <w:rsid w:val="006B0108"/>
    <w:rsid w:val="006B01C8"/>
    <w:rsid w:val="006B0296"/>
    <w:rsid w:val="006B0395"/>
    <w:rsid w:val="006B0944"/>
    <w:rsid w:val="006B0A2A"/>
    <w:rsid w:val="006B0A46"/>
    <w:rsid w:val="006B0B8E"/>
    <w:rsid w:val="006B0CE0"/>
    <w:rsid w:val="006B0D9F"/>
    <w:rsid w:val="006B0DA4"/>
    <w:rsid w:val="006B0ECB"/>
    <w:rsid w:val="006B1425"/>
    <w:rsid w:val="006B14C1"/>
    <w:rsid w:val="006B1689"/>
    <w:rsid w:val="006B168D"/>
    <w:rsid w:val="006B18E8"/>
    <w:rsid w:val="006B1AA8"/>
    <w:rsid w:val="006B1AE2"/>
    <w:rsid w:val="006B1C8F"/>
    <w:rsid w:val="006B1C9D"/>
    <w:rsid w:val="006B1F24"/>
    <w:rsid w:val="006B229B"/>
    <w:rsid w:val="006B26D9"/>
    <w:rsid w:val="006B26E3"/>
    <w:rsid w:val="006B27BC"/>
    <w:rsid w:val="006B32C4"/>
    <w:rsid w:val="006B3325"/>
    <w:rsid w:val="006B3411"/>
    <w:rsid w:val="006B3529"/>
    <w:rsid w:val="006B39FA"/>
    <w:rsid w:val="006B3AD7"/>
    <w:rsid w:val="006B3C0A"/>
    <w:rsid w:val="006B3DF6"/>
    <w:rsid w:val="006B401C"/>
    <w:rsid w:val="006B4265"/>
    <w:rsid w:val="006B467A"/>
    <w:rsid w:val="006B476D"/>
    <w:rsid w:val="006B49B2"/>
    <w:rsid w:val="006B4A42"/>
    <w:rsid w:val="006B4B1E"/>
    <w:rsid w:val="006B4EDE"/>
    <w:rsid w:val="006B505B"/>
    <w:rsid w:val="006B51B2"/>
    <w:rsid w:val="006B5682"/>
    <w:rsid w:val="006B5ED5"/>
    <w:rsid w:val="006B62C1"/>
    <w:rsid w:val="006B65E7"/>
    <w:rsid w:val="006B6A16"/>
    <w:rsid w:val="006B7535"/>
    <w:rsid w:val="006B79FC"/>
    <w:rsid w:val="006B7B78"/>
    <w:rsid w:val="006B7D7A"/>
    <w:rsid w:val="006B7E6B"/>
    <w:rsid w:val="006B7F94"/>
    <w:rsid w:val="006C01BE"/>
    <w:rsid w:val="006C033F"/>
    <w:rsid w:val="006C04DA"/>
    <w:rsid w:val="006C0A1D"/>
    <w:rsid w:val="006C0A2C"/>
    <w:rsid w:val="006C0A8E"/>
    <w:rsid w:val="006C10DD"/>
    <w:rsid w:val="006C12A9"/>
    <w:rsid w:val="006C1889"/>
    <w:rsid w:val="006C1A7C"/>
    <w:rsid w:val="006C1BCB"/>
    <w:rsid w:val="006C1EB1"/>
    <w:rsid w:val="006C2288"/>
    <w:rsid w:val="006C25B7"/>
    <w:rsid w:val="006C2705"/>
    <w:rsid w:val="006C2914"/>
    <w:rsid w:val="006C2B57"/>
    <w:rsid w:val="006C2D4B"/>
    <w:rsid w:val="006C2ED5"/>
    <w:rsid w:val="006C2FC3"/>
    <w:rsid w:val="006C302C"/>
    <w:rsid w:val="006C30E6"/>
    <w:rsid w:val="006C30F3"/>
    <w:rsid w:val="006C38F2"/>
    <w:rsid w:val="006C39EB"/>
    <w:rsid w:val="006C3E42"/>
    <w:rsid w:val="006C3F8F"/>
    <w:rsid w:val="006C40DC"/>
    <w:rsid w:val="006C4461"/>
    <w:rsid w:val="006C4579"/>
    <w:rsid w:val="006C4678"/>
    <w:rsid w:val="006C4990"/>
    <w:rsid w:val="006C4C2F"/>
    <w:rsid w:val="006C4D82"/>
    <w:rsid w:val="006C55EB"/>
    <w:rsid w:val="006C5BCD"/>
    <w:rsid w:val="006C60AE"/>
    <w:rsid w:val="006C6146"/>
    <w:rsid w:val="006C61B6"/>
    <w:rsid w:val="006C628B"/>
    <w:rsid w:val="006C62CA"/>
    <w:rsid w:val="006C64DD"/>
    <w:rsid w:val="006C65DA"/>
    <w:rsid w:val="006C66F8"/>
    <w:rsid w:val="006C6761"/>
    <w:rsid w:val="006C6BC3"/>
    <w:rsid w:val="006C6CD5"/>
    <w:rsid w:val="006C6CD8"/>
    <w:rsid w:val="006C6E98"/>
    <w:rsid w:val="006C6E9D"/>
    <w:rsid w:val="006C6EDD"/>
    <w:rsid w:val="006C7269"/>
    <w:rsid w:val="006C7352"/>
    <w:rsid w:val="006C78F2"/>
    <w:rsid w:val="006C79D6"/>
    <w:rsid w:val="006C7B08"/>
    <w:rsid w:val="006D03D7"/>
    <w:rsid w:val="006D0707"/>
    <w:rsid w:val="006D07C0"/>
    <w:rsid w:val="006D0B4B"/>
    <w:rsid w:val="006D0B7E"/>
    <w:rsid w:val="006D0EA2"/>
    <w:rsid w:val="006D0FBC"/>
    <w:rsid w:val="006D107C"/>
    <w:rsid w:val="006D118F"/>
    <w:rsid w:val="006D11FB"/>
    <w:rsid w:val="006D127A"/>
    <w:rsid w:val="006D128F"/>
    <w:rsid w:val="006D12E7"/>
    <w:rsid w:val="006D1327"/>
    <w:rsid w:val="006D18A3"/>
    <w:rsid w:val="006D1A8C"/>
    <w:rsid w:val="006D1C44"/>
    <w:rsid w:val="006D2211"/>
    <w:rsid w:val="006D2520"/>
    <w:rsid w:val="006D27D2"/>
    <w:rsid w:val="006D282B"/>
    <w:rsid w:val="006D28F6"/>
    <w:rsid w:val="006D2A88"/>
    <w:rsid w:val="006D2A9F"/>
    <w:rsid w:val="006D2B4D"/>
    <w:rsid w:val="006D2C74"/>
    <w:rsid w:val="006D2FAE"/>
    <w:rsid w:val="006D3152"/>
    <w:rsid w:val="006D334F"/>
    <w:rsid w:val="006D35F4"/>
    <w:rsid w:val="006D379E"/>
    <w:rsid w:val="006D3825"/>
    <w:rsid w:val="006D386E"/>
    <w:rsid w:val="006D38D9"/>
    <w:rsid w:val="006D3A2C"/>
    <w:rsid w:val="006D3BAC"/>
    <w:rsid w:val="006D3F57"/>
    <w:rsid w:val="006D427A"/>
    <w:rsid w:val="006D4283"/>
    <w:rsid w:val="006D434D"/>
    <w:rsid w:val="006D439F"/>
    <w:rsid w:val="006D43FA"/>
    <w:rsid w:val="006D45DD"/>
    <w:rsid w:val="006D48AF"/>
    <w:rsid w:val="006D4932"/>
    <w:rsid w:val="006D4983"/>
    <w:rsid w:val="006D499A"/>
    <w:rsid w:val="006D49A8"/>
    <w:rsid w:val="006D4BFE"/>
    <w:rsid w:val="006D4D16"/>
    <w:rsid w:val="006D5065"/>
    <w:rsid w:val="006D5273"/>
    <w:rsid w:val="006D5463"/>
    <w:rsid w:val="006D5715"/>
    <w:rsid w:val="006D59D7"/>
    <w:rsid w:val="006D5A37"/>
    <w:rsid w:val="006D5A46"/>
    <w:rsid w:val="006D5F81"/>
    <w:rsid w:val="006D60D6"/>
    <w:rsid w:val="006D6174"/>
    <w:rsid w:val="006D63D4"/>
    <w:rsid w:val="006D64A8"/>
    <w:rsid w:val="006D6828"/>
    <w:rsid w:val="006D6AE0"/>
    <w:rsid w:val="006D6CF5"/>
    <w:rsid w:val="006D6DD5"/>
    <w:rsid w:val="006D6ED6"/>
    <w:rsid w:val="006D7048"/>
    <w:rsid w:val="006D74ED"/>
    <w:rsid w:val="006D7572"/>
    <w:rsid w:val="006D76F4"/>
    <w:rsid w:val="006D7740"/>
    <w:rsid w:val="006D79E4"/>
    <w:rsid w:val="006D7E31"/>
    <w:rsid w:val="006D7E51"/>
    <w:rsid w:val="006E02C0"/>
    <w:rsid w:val="006E03F4"/>
    <w:rsid w:val="006E06E2"/>
    <w:rsid w:val="006E07BD"/>
    <w:rsid w:val="006E0E46"/>
    <w:rsid w:val="006E1073"/>
    <w:rsid w:val="006E1305"/>
    <w:rsid w:val="006E14C5"/>
    <w:rsid w:val="006E1502"/>
    <w:rsid w:val="006E15AF"/>
    <w:rsid w:val="006E17AE"/>
    <w:rsid w:val="006E1B17"/>
    <w:rsid w:val="006E1C73"/>
    <w:rsid w:val="006E2161"/>
    <w:rsid w:val="006E2336"/>
    <w:rsid w:val="006E270D"/>
    <w:rsid w:val="006E28E4"/>
    <w:rsid w:val="006E2C18"/>
    <w:rsid w:val="006E32EE"/>
    <w:rsid w:val="006E3347"/>
    <w:rsid w:val="006E3BB1"/>
    <w:rsid w:val="006E3DB5"/>
    <w:rsid w:val="006E3F59"/>
    <w:rsid w:val="006E3F65"/>
    <w:rsid w:val="006E40AA"/>
    <w:rsid w:val="006E45B9"/>
    <w:rsid w:val="006E4C92"/>
    <w:rsid w:val="006E54A4"/>
    <w:rsid w:val="006E5608"/>
    <w:rsid w:val="006E567E"/>
    <w:rsid w:val="006E5C8F"/>
    <w:rsid w:val="006E5D17"/>
    <w:rsid w:val="006E5DCB"/>
    <w:rsid w:val="006E5E22"/>
    <w:rsid w:val="006E5F8C"/>
    <w:rsid w:val="006E6080"/>
    <w:rsid w:val="006E6199"/>
    <w:rsid w:val="006E6316"/>
    <w:rsid w:val="006E63A3"/>
    <w:rsid w:val="006E65C9"/>
    <w:rsid w:val="006E6AAC"/>
    <w:rsid w:val="006E6FDF"/>
    <w:rsid w:val="006E7011"/>
    <w:rsid w:val="006E70EB"/>
    <w:rsid w:val="006E7141"/>
    <w:rsid w:val="006E71B7"/>
    <w:rsid w:val="006E767B"/>
    <w:rsid w:val="006E77C1"/>
    <w:rsid w:val="006E7BE7"/>
    <w:rsid w:val="006E7CDD"/>
    <w:rsid w:val="006E7E62"/>
    <w:rsid w:val="006F0251"/>
    <w:rsid w:val="006F04B3"/>
    <w:rsid w:val="006F0515"/>
    <w:rsid w:val="006F06B2"/>
    <w:rsid w:val="006F0C1A"/>
    <w:rsid w:val="006F0CA7"/>
    <w:rsid w:val="006F126F"/>
    <w:rsid w:val="006F15F5"/>
    <w:rsid w:val="006F1609"/>
    <w:rsid w:val="006F170B"/>
    <w:rsid w:val="006F186C"/>
    <w:rsid w:val="006F1A11"/>
    <w:rsid w:val="006F1BF7"/>
    <w:rsid w:val="006F1C45"/>
    <w:rsid w:val="006F1F47"/>
    <w:rsid w:val="006F21A0"/>
    <w:rsid w:val="006F21E1"/>
    <w:rsid w:val="006F2216"/>
    <w:rsid w:val="006F22EA"/>
    <w:rsid w:val="006F25E7"/>
    <w:rsid w:val="006F27E2"/>
    <w:rsid w:val="006F2913"/>
    <w:rsid w:val="006F2B48"/>
    <w:rsid w:val="006F2F63"/>
    <w:rsid w:val="006F2FF1"/>
    <w:rsid w:val="006F30DB"/>
    <w:rsid w:val="006F3386"/>
    <w:rsid w:val="006F3584"/>
    <w:rsid w:val="006F3661"/>
    <w:rsid w:val="006F371B"/>
    <w:rsid w:val="006F38AB"/>
    <w:rsid w:val="006F3C07"/>
    <w:rsid w:val="006F4042"/>
    <w:rsid w:val="006F4530"/>
    <w:rsid w:val="006F463E"/>
    <w:rsid w:val="006F4A94"/>
    <w:rsid w:val="006F4D82"/>
    <w:rsid w:val="006F50AB"/>
    <w:rsid w:val="006F51A2"/>
    <w:rsid w:val="006F5498"/>
    <w:rsid w:val="006F55AE"/>
    <w:rsid w:val="006F5872"/>
    <w:rsid w:val="006F5F17"/>
    <w:rsid w:val="006F644F"/>
    <w:rsid w:val="006F66DB"/>
    <w:rsid w:val="006F6F5D"/>
    <w:rsid w:val="006F7418"/>
    <w:rsid w:val="006F7543"/>
    <w:rsid w:val="006F7A5E"/>
    <w:rsid w:val="006F7BC1"/>
    <w:rsid w:val="006F7DBA"/>
    <w:rsid w:val="006F7EC1"/>
    <w:rsid w:val="006F7FB1"/>
    <w:rsid w:val="007001E9"/>
    <w:rsid w:val="00700282"/>
    <w:rsid w:val="007004E8"/>
    <w:rsid w:val="007005E7"/>
    <w:rsid w:val="007006BF"/>
    <w:rsid w:val="0070089E"/>
    <w:rsid w:val="007008E1"/>
    <w:rsid w:val="00700907"/>
    <w:rsid w:val="00700A02"/>
    <w:rsid w:val="00700A9C"/>
    <w:rsid w:val="00700C36"/>
    <w:rsid w:val="007010F9"/>
    <w:rsid w:val="007015D4"/>
    <w:rsid w:val="007017B3"/>
    <w:rsid w:val="00701B5A"/>
    <w:rsid w:val="00701C61"/>
    <w:rsid w:val="00701CA9"/>
    <w:rsid w:val="00701CD3"/>
    <w:rsid w:val="00701DCC"/>
    <w:rsid w:val="00701E08"/>
    <w:rsid w:val="00701EA7"/>
    <w:rsid w:val="00702430"/>
    <w:rsid w:val="00702504"/>
    <w:rsid w:val="00702B70"/>
    <w:rsid w:val="007030E8"/>
    <w:rsid w:val="007032EA"/>
    <w:rsid w:val="007035D1"/>
    <w:rsid w:val="0070370F"/>
    <w:rsid w:val="00703A11"/>
    <w:rsid w:val="00703ADB"/>
    <w:rsid w:val="00703F5B"/>
    <w:rsid w:val="00704475"/>
    <w:rsid w:val="00704477"/>
    <w:rsid w:val="00704507"/>
    <w:rsid w:val="0070454C"/>
    <w:rsid w:val="0070468F"/>
    <w:rsid w:val="00704E14"/>
    <w:rsid w:val="007050D6"/>
    <w:rsid w:val="00705126"/>
    <w:rsid w:val="00705351"/>
    <w:rsid w:val="0070556F"/>
    <w:rsid w:val="007056E6"/>
    <w:rsid w:val="007057D4"/>
    <w:rsid w:val="00705999"/>
    <w:rsid w:val="00705D59"/>
    <w:rsid w:val="00705E22"/>
    <w:rsid w:val="00706923"/>
    <w:rsid w:val="00706BE4"/>
    <w:rsid w:val="00706DF3"/>
    <w:rsid w:val="00707125"/>
    <w:rsid w:val="00707240"/>
    <w:rsid w:val="0070725D"/>
    <w:rsid w:val="00707289"/>
    <w:rsid w:val="00707434"/>
    <w:rsid w:val="007075EA"/>
    <w:rsid w:val="0070761E"/>
    <w:rsid w:val="007076B3"/>
    <w:rsid w:val="00707AA6"/>
    <w:rsid w:val="00707B4C"/>
    <w:rsid w:val="00707C84"/>
    <w:rsid w:val="00707CC4"/>
    <w:rsid w:val="00710068"/>
    <w:rsid w:val="00710206"/>
    <w:rsid w:val="007102EA"/>
    <w:rsid w:val="0071062A"/>
    <w:rsid w:val="0071079A"/>
    <w:rsid w:val="00710AD8"/>
    <w:rsid w:val="00710C15"/>
    <w:rsid w:val="00710D37"/>
    <w:rsid w:val="00711172"/>
    <w:rsid w:val="007112B7"/>
    <w:rsid w:val="0071138F"/>
    <w:rsid w:val="007117A5"/>
    <w:rsid w:val="007117C4"/>
    <w:rsid w:val="00711B8A"/>
    <w:rsid w:val="00711C11"/>
    <w:rsid w:val="00711CB3"/>
    <w:rsid w:val="0071200A"/>
    <w:rsid w:val="00712124"/>
    <w:rsid w:val="00712328"/>
    <w:rsid w:val="0071244A"/>
    <w:rsid w:val="00712473"/>
    <w:rsid w:val="007127F0"/>
    <w:rsid w:val="0071287D"/>
    <w:rsid w:val="00712A00"/>
    <w:rsid w:val="00712AB1"/>
    <w:rsid w:val="00712B7E"/>
    <w:rsid w:val="00712CB2"/>
    <w:rsid w:val="00712F70"/>
    <w:rsid w:val="00713117"/>
    <w:rsid w:val="00713383"/>
    <w:rsid w:val="0071380C"/>
    <w:rsid w:val="00713823"/>
    <w:rsid w:val="007138D5"/>
    <w:rsid w:val="00713917"/>
    <w:rsid w:val="00713AAD"/>
    <w:rsid w:val="00713DB8"/>
    <w:rsid w:val="00713FC7"/>
    <w:rsid w:val="007141EC"/>
    <w:rsid w:val="00714652"/>
    <w:rsid w:val="0071473E"/>
    <w:rsid w:val="00714A2D"/>
    <w:rsid w:val="00714AAC"/>
    <w:rsid w:val="00714D89"/>
    <w:rsid w:val="00714E13"/>
    <w:rsid w:val="00714EB6"/>
    <w:rsid w:val="0071516D"/>
    <w:rsid w:val="0071539A"/>
    <w:rsid w:val="0071572F"/>
    <w:rsid w:val="00715BFF"/>
    <w:rsid w:val="0071600F"/>
    <w:rsid w:val="00716066"/>
    <w:rsid w:val="007163D6"/>
    <w:rsid w:val="0071645A"/>
    <w:rsid w:val="007164E8"/>
    <w:rsid w:val="007165DA"/>
    <w:rsid w:val="007166FE"/>
    <w:rsid w:val="00716BD3"/>
    <w:rsid w:val="00716C3B"/>
    <w:rsid w:val="007171A6"/>
    <w:rsid w:val="007172D4"/>
    <w:rsid w:val="00717506"/>
    <w:rsid w:val="007176B0"/>
    <w:rsid w:val="007178EB"/>
    <w:rsid w:val="0071792E"/>
    <w:rsid w:val="00717A19"/>
    <w:rsid w:val="00717EFB"/>
    <w:rsid w:val="00720218"/>
    <w:rsid w:val="0072023A"/>
    <w:rsid w:val="00720305"/>
    <w:rsid w:val="00720686"/>
    <w:rsid w:val="00720690"/>
    <w:rsid w:val="0072070A"/>
    <w:rsid w:val="00720A7B"/>
    <w:rsid w:val="00720C2E"/>
    <w:rsid w:val="00720E09"/>
    <w:rsid w:val="00721302"/>
    <w:rsid w:val="0072163C"/>
    <w:rsid w:val="007217C9"/>
    <w:rsid w:val="00721AD9"/>
    <w:rsid w:val="00721C8A"/>
    <w:rsid w:val="00721E61"/>
    <w:rsid w:val="0072209A"/>
    <w:rsid w:val="00722644"/>
    <w:rsid w:val="00722BBE"/>
    <w:rsid w:val="00722C4B"/>
    <w:rsid w:val="00722F1F"/>
    <w:rsid w:val="00722FF9"/>
    <w:rsid w:val="00723046"/>
    <w:rsid w:val="0072304E"/>
    <w:rsid w:val="007233C7"/>
    <w:rsid w:val="007234FC"/>
    <w:rsid w:val="00723513"/>
    <w:rsid w:val="007238B5"/>
    <w:rsid w:val="00723912"/>
    <w:rsid w:val="00723985"/>
    <w:rsid w:val="00723A18"/>
    <w:rsid w:val="00723B7A"/>
    <w:rsid w:val="00723EFF"/>
    <w:rsid w:val="00723FD3"/>
    <w:rsid w:val="0072409D"/>
    <w:rsid w:val="007242E6"/>
    <w:rsid w:val="00724498"/>
    <w:rsid w:val="007248FE"/>
    <w:rsid w:val="00724A3C"/>
    <w:rsid w:val="00724B64"/>
    <w:rsid w:val="00724F54"/>
    <w:rsid w:val="00725A07"/>
    <w:rsid w:val="00725AB2"/>
    <w:rsid w:val="00725B3C"/>
    <w:rsid w:val="00725C41"/>
    <w:rsid w:val="00725D44"/>
    <w:rsid w:val="00725DA2"/>
    <w:rsid w:val="00725E4E"/>
    <w:rsid w:val="0072659B"/>
    <w:rsid w:val="00726845"/>
    <w:rsid w:val="00726D9E"/>
    <w:rsid w:val="00726FF9"/>
    <w:rsid w:val="00727619"/>
    <w:rsid w:val="007277B6"/>
    <w:rsid w:val="00727928"/>
    <w:rsid w:val="0072792D"/>
    <w:rsid w:val="00727B14"/>
    <w:rsid w:val="0073055F"/>
    <w:rsid w:val="00730569"/>
    <w:rsid w:val="00730A05"/>
    <w:rsid w:val="00730BF9"/>
    <w:rsid w:val="00730D3B"/>
    <w:rsid w:val="00730E65"/>
    <w:rsid w:val="00730EB3"/>
    <w:rsid w:val="00730F4A"/>
    <w:rsid w:val="007311A4"/>
    <w:rsid w:val="007311DE"/>
    <w:rsid w:val="0073133B"/>
    <w:rsid w:val="0073197D"/>
    <w:rsid w:val="00731B5B"/>
    <w:rsid w:val="00732074"/>
    <w:rsid w:val="00732105"/>
    <w:rsid w:val="0073210B"/>
    <w:rsid w:val="00732316"/>
    <w:rsid w:val="007323F6"/>
    <w:rsid w:val="00732481"/>
    <w:rsid w:val="0073253D"/>
    <w:rsid w:val="00732592"/>
    <w:rsid w:val="007327DF"/>
    <w:rsid w:val="00732ADB"/>
    <w:rsid w:val="00732B0F"/>
    <w:rsid w:val="00732CF6"/>
    <w:rsid w:val="00732F37"/>
    <w:rsid w:val="00732F8F"/>
    <w:rsid w:val="0073310D"/>
    <w:rsid w:val="007332A3"/>
    <w:rsid w:val="0073376F"/>
    <w:rsid w:val="007338A4"/>
    <w:rsid w:val="00733A6F"/>
    <w:rsid w:val="00733C79"/>
    <w:rsid w:val="00733CA9"/>
    <w:rsid w:val="00733DE3"/>
    <w:rsid w:val="00733F46"/>
    <w:rsid w:val="00733F4C"/>
    <w:rsid w:val="007343E8"/>
    <w:rsid w:val="007345AE"/>
    <w:rsid w:val="007345DF"/>
    <w:rsid w:val="00734676"/>
    <w:rsid w:val="007348B7"/>
    <w:rsid w:val="007348EC"/>
    <w:rsid w:val="00734971"/>
    <w:rsid w:val="00734AB4"/>
    <w:rsid w:val="00734C8E"/>
    <w:rsid w:val="00734D17"/>
    <w:rsid w:val="00734F65"/>
    <w:rsid w:val="00734FE8"/>
    <w:rsid w:val="007352F6"/>
    <w:rsid w:val="007353DF"/>
    <w:rsid w:val="00735505"/>
    <w:rsid w:val="007355E9"/>
    <w:rsid w:val="00735777"/>
    <w:rsid w:val="00735946"/>
    <w:rsid w:val="00735A10"/>
    <w:rsid w:val="00735A65"/>
    <w:rsid w:val="00735ABE"/>
    <w:rsid w:val="00735CFB"/>
    <w:rsid w:val="00735D05"/>
    <w:rsid w:val="00735ECE"/>
    <w:rsid w:val="00736045"/>
    <w:rsid w:val="00736DCA"/>
    <w:rsid w:val="007370C1"/>
    <w:rsid w:val="0073718B"/>
    <w:rsid w:val="00737298"/>
    <w:rsid w:val="0073768A"/>
    <w:rsid w:val="00737A28"/>
    <w:rsid w:val="00737BD5"/>
    <w:rsid w:val="00737CA1"/>
    <w:rsid w:val="00737CCC"/>
    <w:rsid w:val="00740366"/>
    <w:rsid w:val="007403B4"/>
    <w:rsid w:val="007404C4"/>
    <w:rsid w:val="00740586"/>
    <w:rsid w:val="0074079D"/>
    <w:rsid w:val="00740A53"/>
    <w:rsid w:val="00740AC4"/>
    <w:rsid w:val="0074104F"/>
    <w:rsid w:val="00741128"/>
    <w:rsid w:val="00741868"/>
    <w:rsid w:val="00741CC5"/>
    <w:rsid w:val="00741CE6"/>
    <w:rsid w:val="00741EA7"/>
    <w:rsid w:val="0074209F"/>
    <w:rsid w:val="00742164"/>
    <w:rsid w:val="007421FD"/>
    <w:rsid w:val="0074220A"/>
    <w:rsid w:val="0074233B"/>
    <w:rsid w:val="00742612"/>
    <w:rsid w:val="00742905"/>
    <w:rsid w:val="007429C5"/>
    <w:rsid w:val="00742C05"/>
    <w:rsid w:val="00743457"/>
    <w:rsid w:val="0074354A"/>
    <w:rsid w:val="007438E7"/>
    <w:rsid w:val="0074390C"/>
    <w:rsid w:val="007439F9"/>
    <w:rsid w:val="00743C19"/>
    <w:rsid w:val="00743D05"/>
    <w:rsid w:val="00743E49"/>
    <w:rsid w:val="0074443D"/>
    <w:rsid w:val="0074451B"/>
    <w:rsid w:val="0074492D"/>
    <w:rsid w:val="00744A6D"/>
    <w:rsid w:val="00744A95"/>
    <w:rsid w:val="00744E35"/>
    <w:rsid w:val="00744E4E"/>
    <w:rsid w:val="00744FFB"/>
    <w:rsid w:val="0074519F"/>
    <w:rsid w:val="007454BB"/>
    <w:rsid w:val="00745A08"/>
    <w:rsid w:val="00745B3C"/>
    <w:rsid w:val="00745D92"/>
    <w:rsid w:val="007461B8"/>
    <w:rsid w:val="00746400"/>
    <w:rsid w:val="0074650E"/>
    <w:rsid w:val="0074662C"/>
    <w:rsid w:val="00746658"/>
    <w:rsid w:val="00746682"/>
    <w:rsid w:val="00746763"/>
    <w:rsid w:val="0074695B"/>
    <w:rsid w:val="00746AD5"/>
    <w:rsid w:val="00746E42"/>
    <w:rsid w:val="0074710C"/>
    <w:rsid w:val="00747372"/>
    <w:rsid w:val="00747541"/>
    <w:rsid w:val="0074766C"/>
    <w:rsid w:val="00747849"/>
    <w:rsid w:val="0074792E"/>
    <w:rsid w:val="00747AED"/>
    <w:rsid w:val="00747FE8"/>
    <w:rsid w:val="00750614"/>
    <w:rsid w:val="00750687"/>
    <w:rsid w:val="007507D6"/>
    <w:rsid w:val="00750B4E"/>
    <w:rsid w:val="00750C77"/>
    <w:rsid w:val="00750E4B"/>
    <w:rsid w:val="00750EB4"/>
    <w:rsid w:val="0075149F"/>
    <w:rsid w:val="007518C1"/>
    <w:rsid w:val="0075197D"/>
    <w:rsid w:val="00751A75"/>
    <w:rsid w:val="00751E53"/>
    <w:rsid w:val="00751EB5"/>
    <w:rsid w:val="007520DD"/>
    <w:rsid w:val="0075250C"/>
    <w:rsid w:val="00752635"/>
    <w:rsid w:val="0075283E"/>
    <w:rsid w:val="007528EB"/>
    <w:rsid w:val="0075293E"/>
    <w:rsid w:val="00752BFF"/>
    <w:rsid w:val="00752D23"/>
    <w:rsid w:val="00753462"/>
    <w:rsid w:val="0075356A"/>
    <w:rsid w:val="007538FF"/>
    <w:rsid w:val="00753A19"/>
    <w:rsid w:val="00753A44"/>
    <w:rsid w:val="00753BF6"/>
    <w:rsid w:val="00753E5C"/>
    <w:rsid w:val="00753EAD"/>
    <w:rsid w:val="00754579"/>
    <w:rsid w:val="00754658"/>
    <w:rsid w:val="0075474E"/>
    <w:rsid w:val="00754776"/>
    <w:rsid w:val="00754B75"/>
    <w:rsid w:val="00754CEB"/>
    <w:rsid w:val="007551E0"/>
    <w:rsid w:val="00755398"/>
    <w:rsid w:val="0075541F"/>
    <w:rsid w:val="00755625"/>
    <w:rsid w:val="007559CF"/>
    <w:rsid w:val="00755B62"/>
    <w:rsid w:val="00755B7C"/>
    <w:rsid w:val="007560ED"/>
    <w:rsid w:val="007561BD"/>
    <w:rsid w:val="0075625C"/>
    <w:rsid w:val="00756919"/>
    <w:rsid w:val="0075696A"/>
    <w:rsid w:val="00756A30"/>
    <w:rsid w:val="00757256"/>
    <w:rsid w:val="00757369"/>
    <w:rsid w:val="0075748F"/>
    <w:rsid w:val="007576EB"/>
    <w:rsid w:val="00757762"/>
    <w:rsid w:val="007579F6"/>
    <w:rsid w:val="00757AA3"/>
    <w:rsid w:val="00757BEA"/>
    <w:rsid w:val="00757F0B"/>
    <w:rsid w:val="00757F13"/>
    <w:rsid w:val="00757F4A"/>
    <w:rsid w:val="0076015E"/>
    <w:rsid w:val="007602BB"/>
    <w:rsid w:val="0076035F"/>
    <w:rsid w:val="007603F9"/>
    <w:rsid w:val="0076052B"/>
    <w:rsid w:val="007609A2"/>
    <w:rsid w:val="00760ADA"/>
    <w:rsid w:val="00760AF1"/>
    <w:rsid w:val="00760B98"/>
    <w:rsid w:val="00760C30"/>
    <w:rsid w:val="00760CA4"/>
    <w:rsid w:val="00760D25"/>
    <w:rsid w:val="00760E62"/>
    <w:rsid w:val="00760FD8"/>
    <w:rsid w:val="0076125E"/>
    <w:rsid w:val="007612B6"/>
    <w:rsid w:val="0076130E"/>
    <w:rsid w:val="00761598"/>
    <w:rsid w:val="007615A4"/>
    <w:rsid w:val="00761722"/>
    <w:rsid w:val="007618B3"/>
    <w:rsid w:val="00761943"/>
    <w:rsid w:val="00761E1F"/>
    <w:rsid w:val="00762282"/>
    <w:rsid w:val="007622FA"/>
    <w:rsid w:val="007623FA"/>
    <w:rsid w:val="0076246A"/>
    <w:rsid w:val="00762505"/>
    <w:rsid w:val="00762C1E"/>
    <w:rsid w:val="00762EC6"/>
    <w:rsid w:val="00762F59"/>
    <w:rsid w:val="007631D7"/>
    <w:rsid w:val="007631EB"/>
    <w:rsid w:val="0076365D"/>
    <w:rsid w:val="007636AC"/>
    <w:rsid w:val="007638F9"/>
    <w:rsid w:val="00763B76"/>
    <w:rsid w:val="00763F91"/>
    <w:rsid w:val="0076422A"/>
    <w:rsid w:val="00764261"/>
    <w:rsid w:val="0076447A"/>
    <w:rsid w:val="00764FBC"/>
    <w:rsid w:val="0076546D"/>
    <w:rsid w:val="00765664"/>
    <w:rsid w:val="007656BC"/>
    <w:rsid w:val="0076587D"/>
    <w:rsid w:val="007658ED"/>
    <w:rsid w:val="00765E7A"/>
    <w:rsid w:val="00765EC6"/>
    <w:rsid w:val="00765EDF"/>
    <w:rsid w:val="00766024"/>
    <w:rsid w:val="00766184"/>
    <w:rsid w:val="00766239"/>
    <w:rsid w:val="0076628D"/>
    <w:rsid w:val="00766584"/>
    <w:rsid w:val="007668E7"/>
    <w:rsid w:val="00766F38"/>
    <w:rsid w:val="0076704B"/>
    <w:rsid w:val="00767288"/>
    <w:rsid w:val="0076756E"/>
    <w:rsid w:val="00767E63"/>
    <w:rsid w:val="00770135"/>
    <w:rsid w:val="0077016B"/>
    <w:rsid w:val="00770263"/>
    <w:rsid w:val="007704A9"/>
    <w:rsid w:val="007705E2"/>
    <w:rsid w:val="0077085C"/>
    <w:rsid w:val="00770936"/>
    <w:rsid w:val="0077094B"/>
    <w:rsid w:val="00770CF6"/>
    <w:rsid w:val="00770F05"/>
    <w:rsid w:val="0077109A"/>
    <w:rsid w:val="007710D1"/>
    <w:rsid w:val="007717AC"/>
    <w:rsid w:val="00771862"/>
    <w:rsid w:val="0077231D"/>
    <w:rsid w:val="007725CD"/>
    <w:rsid w:val="00772609"/>
    <w:rsid w:val="00772976"/>
    <w:rsid w:val="00772E37"/>
    <w:rsid w:val="007731E1"/>
    <w:rsid w:val="00773373"/>
    <w:rsid w:val="007736D1"/>
    <w:rsid w:val="00773962"/>
    <w:rsid w:val="00773C4C"/>
    <w:rsid w:val="00774223"/>
    <w:rsid w:val="00774264"/>
    <w:rsid w:val="0077434C"/>
    <w:rsid w:val="00774372"/>
    <w:rsid w:val="0077473B"/>
    <w:rsid w:val="00774867"/>
    <w:rsid w:val="00774D5A"/>
    <w:rsid w:val="00775042"/>
    <w:rsid w:val="00775200"/>
    <w:rsid w:val="00777272"/>
    <w:rsid w:val="0077736C"/>
    <w:rsid w:val="00777374"/>
    <w:rsid w:val="00777A55"/>
    <w:rsid w:val="00777AF3"/>
    <w:rsid w:val="00780056"/>
    <w:rsid w:val="007801AB"/>
    <w:rsid w:val="007802CB"/>
    <w:rsid w:val="00780403"/>
    <w:rsid w:val="00780561"/>
    <w:rsid w:val="0078063B"/>
    <w:rsid w:val="00780A1A"/>
    <w:rsid w:val="00780B33"/>
    <w:rsid w:val="007811BB"/>
    <w:rsid w:val="007815E2"/>
    <w:rsid w:val="007818E2"/>
    <w:rsid w:val="00781990"/>
    <w:rsid w:val="00781C94"/>
    <w:rsid w:val="00781FAD"/>
    <w:rsid w:val="00782021"/>
    <w:rsid w:val="00782086"/>
    <w:rsid w:val="0078217C"/>
    <w:rsid w:val="00782348"/>
    <w:rsid w:val="0078270B"/>
    <w:rsid w:val="00782798"/>
    <w:rsid w:val="00782983"/>
    <w:rsid w:val="007829FB"/>
    <w:rsid w:val="00782ABE"/>
    <w:rsid w:val="00782FA8"/>
    <w:rsid w:val="00782FAB"/>
    <w:rsid w:val="007831BC"/>
    <w:rsid w:val="0078325E"/>
    <w:rsid w:val="0078344B"/>
    <w:rsid w:val="007835C8"/>
    <w:rsid w:val="007837A5"/>
    <w:rsid w:val="00783A27"/>
    <w:rsid w:val="00783B48"/>
    <w:rsid w:val="00783C05"/>
    <w:rsid w:val="00783DCF"/>
    <w:rsid w:val="00783DE9"/>
    <w:rsid w:val="00783EBD"/>
    <w:rsid w:val="00784135"/>
    <w:rsid w:val="0078432C"/>
    <w:rsid w:val="00784792"/>
    <w:rsid w:val="00784898"/>
    <w:rsid w:val="007848B6"/>
    <w:rsid w:val="007848C2"/>
    <w:rsid w:val="00784A2C"/>
    <w:rsid w:val="00784B5A"/>
    <w:rsid w:val="007850C8"/>
    <w:rsid w:val="00785107"/>
    <w:rsid w:val="00785257"/>
    <w:rsid w:val="00785342"/>
    <w:rsid w:val="00785388"/>
    <w:rsid w:val="007857F2"/>
    <w:rsid w:val="00785AB3"/>
    <w:rsid w:val="00785AD8"/>
    <w:rsid w:val="00785B5E"/>
    <w:rsid w:val="00785D13"/>
    <w:rsid w:val="00785F49"/>
    <w:rsid w:val="0078602A"/>
    <w:rsid w:val="0078645C"/>
    <w:rsid w:val="00786562"/>
    <w:rsid w:val="00786680"/>
    <w:rsid w:val="007867AB"/>
    <w:rsid w:val="0078684A"/>
    <w:rsid w:val="00786B61"/>
    <w:rsid w:val="00786E56"/>
    <w:rsid w:val="00786FD3"/>
    <w:rsid w:val="00787023"/>
    <w:rsid w:val="007870FF"/>
    <w:rsid w:val="007872F4"/>
    <w:rsid w:val="00787B51"/>
    <w:rsid w:val="00787BB0"/>
    <w:rsid w:val="00787D1E"/>
    <w:rsid w:val="00787DE8"/>
    <w:rsid w:val="00787EA1"/>
    <w:rsid w:val="007906B9"/>
    <w:rsid w:val="007907B3"/>
    <w:rsid w:val="00790A56"/>
    <w:rsid w:val="00790C2D"/>
    <w:rsid w:val="00790E75"/>
    <w:rsid w:val="00791094"/>
    <w:rsid w:val="00791367"/>
    <w:rsid w:val="007915B3"/>
    <w:rsid w:val="007916E2"/>
    <w:rsid w:val="0079195E"/>
    <w:rsid w:val="00791B9A"/>
    <w:rsid w:val="00791DDA"/>
    <w:rsid w:val="00792077"/>
    <w:rsid w:val="007927D1"/>
    <w:rsid w:val="00792857"/>
    <w:rsid w:val="00792B4A"/>
    <w:rsid w:val="00792F5C"/>
    <w:rsid w:val="00793073"/>
    <w:rsid w:val="007932AE"/>
    <w:rsid w:val="007933AC"/>
    <w:rsid w:val="007935E8"/>
    <w:rsid w:val="007935EB"/>
    <w:rsid w:val="0079362F"/>
    <w:rsid w:val="007937D2"/>
    <w:rsid w:val="00793963"/>
    <w:rsid w:val="00793A60"/>
    <w:rsid w:val="00793C23"/>
    <w:rsid w:val="00793CC4"/>
    <w:rsid w:val="00793EE7"/>
    <w:rsid w:val="00793F71"/>
    <w:rsid w:val="00793FB7"/>
    <w:rsid w:val="0079438F"/>
    <w:rsid w:val="007943B8"/>
    <w:rsid w:val="0079455D"/>
    <w:rsid w:val="0079477F"/>
    <w:rsid w:val="00794A3C"/>
    <w:rsid w:val="00794FE8"/>
    <w:rsid w:val="0079536F"/>
    <w:rsid w:val="00795385"/>
    <w:rsid w:val="00795437"/>
    <w:rsid w:val="00795776"/>
    <w:rsid w:val="0079595F"/>
    <w:rsid w:val="00795B42"/>
    <w:rsid w:val="00795F7E"/>
    <w:rsid w:val="0079631C"/>
    <w:rsid w:val="00796452"/>
    <w:rsid w:val="0079657C"/>
    <w:rsid w:val="007965F1"/>
    <w:rsid w:val="00796C8A"/>
    <w:rsid w:val="00796CFD"/>
    <w:rsid w:val="00796FF3"/>
    <w:rsid w:val="00797200"/>
    <w:rsid w:val="00797267"/>
    <w:rsid w:val="007973C6"/>
    <w:rsid w:val="007974BA"/>
    <w:rsid w:val="00797678"/>
    <w:rsid w:val="007976E1"/>
    <w:rsid w:val="0079791C"/>
    <w:rsid w:val="00797E27"/>
    <w:rsid w:val="00797E39"/>
    <w:rsid w:val="00797FC9"/>
    <w:rsid w:val="007A07E1"/>
    <w:rsid w:val="007A0C23"/>
    <w:rsid w:val="007A0CE0"/>
    <w:rsid w:val="007A0D96"/>
    <w:rsid w:val="007A0F8C"/>
    <w:rsid w:val="007A0FD6"/>
    <w:rsid w:val="007A1174"/>
    <w:rsid w:val="007A1298"/>
    <w:rsid w:val="007A14E9"/>
    <w:rsid w:val="007A17FC"/>
    <w:rsid w:val="007A1827"/>
    <w:rsid w:val="007A1D7E"/>
    <w:rsid w:val="007A1E28"/>
    <w:rsid w:val="007A1F4D"/>
    <w:rsid w:val="007A2092"/>
    <w:rsid w:val="007A27D7"/>
    <w:rsid w:val="007A28AF"/>
    <w:rsid w:val="007A2C86"/>
    <w:rsid w:val="007A2F92"/>
    <w:rsid w:val="007A347A"/>
    <w:rsid w:val="007A3678"/>
    <w:rsid w:val="007A38DF"/>
    <w:rsid w:val="007A3D22"/>
    <w:rsid w:val="007A3E67"/>
    <w:rsid w:val="007A400C"/>
    <w:rsid w:val="007A4128"/>
    <w:rsid w:val="007A412F"/>
    <w:rsid w:val="007A45A1"/>
    <w:rsid w:val="007A45C4"/>
    <w:rsid w:val="007A4711"/>
    <w:rsid w:val="007A482A"/>
    <w:rsid w:val="007A4902"/>
    <w:rsid w:val="007A498D"/>
    <w:rsid w:val="007A4AB2"/>
    <w:rsid w:val="007A4EF7"/>
    <w:rsid w:val="007A5252"/>
    <w:rsid w:val="007A5573"/>
    <w:rsid w:val="007A586F"/>
    <w:rsid w:val="007A5986"/>
    <w:rsid w:val="007A5B2C"/>
    <w:rsid w:val="007A5B8E"/>
    <w:rsid w:val="007A5CFE"/>
    <w:rsid w:val="007A6018"/>
    <w:rsid w:val="007A625D"/>
    <w:rsid w:val="007A6588"/>
    <w:rsid w:val="007A6800"/>
    <w:rsid w:val="007A6849"/>
    <w:rsid w:val="007A69CF"/>
    <w:rsid w:val="007A6B4D"/>
    <w:rsid w:val="007A6D69"/>
    <w:rsid w:val="007A6E96"/>
    <w:rsid w:val="007A6F18"/>
    <w:rsid w:val="007A6F39"/>
    <w:rsid w:val="007A717D"/>
    <w:rsid w:val="007A7718"/>
    <w:rsid w:val="007A77ED"/>
    <w:rsid w:val="007A7C38"/>
    <w:rsid w:val="007A7F3B"/>
    <w:rsid w:val="007B006B"/>
    <w:rsid w:val="007B01EA"/>
    <w:rsid w:val="007B03BD"/>
    <w:rsid w:val="007B0507"/>
    <w:rsid w:val="007B0C91"/>
    <w:rsid w:val="007B0CBB"/>
    <w:rsid w:val="007B0D21"/>
    <w:rsid w:val="007B1119"/>
    <w:rsid w:val="007B11CC"/>
    <w:rsid w:val="007B1266"/>
    <w:rsid w:val="007B1393"/>
    <w:rsid w:val="007B14B1"/>
    <w:rsid w:val="007B14EB"/>
    <w:rsid w:val="007B15C6"/>
    <w:rsid w:val="007B1604"/>
    <w:rsid w:val="007B1734"/>
    <w:rsid w:val="007B1876"/>
    <w:rsid w:val="007B1CF8"/>
    <w:rsid w:val="007B234C"/>
    <w:rsid w:val="007B270C"/>
    <w:rsid w:val="007B27C0"/>
    <w:rsid w:val="007B28B6"/>
    <w:rsid w:val="007B2E1B"/>
    <w:rsid w:val="007B3023"/>
    <w:rsid w:val="007B3037"/>
    <w:rsid w:val="007B313F"/>
    <w:rsid w:val="007B34AE"/>
    <w:rsid w:val="007B35CF"/>
    <w:rsid w:val="007B370D"/>
    <w:rsid w:val="007B3724"/>
    <w:rsid w:val="007B392B"/>
    <w:rsid w:val="007B399E"/>
    <w:rsid w:val="007B3B51"/>
    <w:rsid w:val="007B3C49"/>
    <w:rsid w:val="007B3D2C"/>
    <w:rsid w:val="007B3DF2"/>
    <w:rsid w:val="007B3F77"/>
    <w:rsid w:val="007B40A8"/>
    <w:rsid w:val="007B43B0"/>
    <w:rsid w:val="007B452E"/>
    <w:rsid w:val="007B48F6"/>
    <w:rsid w:val="007B4952"/>
    <w:rsid w:val="007B4C1D"/>
    <w:rsid w:val="007B4D07"/>
    <w:rsid w:val="007B4D65"/>
    <w:rsid w:val="007B527D"/>
    <w:rsid w:val="007B528E"/>
    <w:rsid w:val="007B54B2"/>
    <w:rsid w:val="007B56F7"/>
    <w:rsid w:val="007B5925"/>
    <w:rsid w:val="007B5931"/>
    <w:rsid w:val="007B5C12"/>
    <w:rsid w:val="007B5D58"/>
    <w:rsid w:val="007B6079"/>
    <w:rsid w:val="007B6266"/>
    <w:rsid w:val="007B6281"/>
    <w:rsid w:val="007B64BB"/>
    <w:rsid w:val="007B658E"/>
    <w:rsid w:val="007B673F"/>
    <w:rsid w:val="007B6A21"/>
    <w:rsid w:val="007B7065"/>
    <w:rsid w:val="007B7087"/>
    <w:rsid w:val="007B7141"/>
    <w:rsid w:val="007B7384"/>
    <w:rsid w:val="007B7633"/>
    <w:rsid w:val="007B777A"/>
    <w:rsid w:val="007B7801"/>
    <w:rsid w:val="007B7854"/>
    <w:rsid w:val="007B7E8F"/>
    <w:rsid w:val="007B7EEB"/>
    <w:rsid w:val="007C005F"/>
    <w:rsid w:val="007C0220"/>
    <w:rsid w:val="007C046E"/>
    <w:rsid w:val="007C0C64"/>
    <w:rsid w:val="007C0CFF"/>
    <w:rsid w:val="007C1027"/>
    <w:rsid w:val="007C11C1"/>
    <w:rsid w:val="007C1200"/>
    <w:rsid w:val="007C12BF"/>
    <w:rsid w:val="007C12E5"/>
    <w:rsid w:val="007C153F"/>
    <w:rsid w:val="007C1575"/>
    <w:rsid w:val="007C1627"/>
    <w:rsid w:val="007C1641"/>
    <w:rsid w:val="007C1816"/>
    <w:rsid w:val="007C18D0"/>
    <w:rsid w:val="007C1AB8"/>
    <w:rsid w:val="007C1B4E"/>
    <w:rsid w:val="007C1C56"/>
    <w:rsid w:val="007C1D61"/>
    <w:rsid w:val="007C20F3"/>
    <w:rsid w:val="007C21E1"/>
    <w:rsid w:val="007C2669"/>
    <w:rsid w:val="007C282B"/>
    <w:rsid w:val="007C29C6"/>
    <w:rsid w:val="007C2E27"/>
    <w:rsid w:val="007C2E86"/>
    <w:rsid w:val="007C309A"/>
    <w:rsid w:val="007C34F9"/>
    <w:rsid w:val="007C3545"/>
    <w:rsid w:val="007C35FB"/>
    <w:rsid w:val="007C384D"/>
    <w:rsid w:val="007C3A33"/>
    <w:rsid w:val="007C3B1D"/>
    <w:rsid w:val="007C3EAB"/>
    <w:rsid w:val="007C4373"/>
    <w:rsid w:val="007C4548"/>
    <w:rsid w:val="007C4863"/>
    <w:rsid w:val="007C4E15"/>
    <w:rsid w:val="007C4FE5"/>
    <w:rsid w:val="007C50C9"/>
    <w:rsid w:val="007C52CD"/>
    <w:rsid w:val="007C5931"/>
    <w:rsid w:val="007C593C"/>
    <w:rsid w:val="007C5A81"/>
    <w:rsid w:val="007C5BAE"/>
    <w:rsid w:val="007C5BFA"/>
    <w:rsid w:val="007C60DF"/>
    <w:rsid w:val="007C62E9"/>
    <w:rsid w:val="007C659C"/>
    <w:rsid w:val="007C65CF"/>
    <w:rsid w:val="007C6670"/>
    <w:rsid w:val="007C6ABA"/>
    <w:rsid w:val="007C6AF4"/>
    <w:rsid w:val="007C6CAF"/>
    <w:rsid w:val="007C6E05"/>
    <w:rsid w:val="007C6E29"/>
    <w:rsid w:val="007C71D0"/>
    <w:rsid w:val="007C72F9"/>
    <w:rsid w:val="007C771F"/>
    <w:rsid w:val="007C7735"/>
    <w:rsid w:val="007C7994"/>
    <w:rsid w:val="007C7C6B"/>
    <w:rsid w:val="007C7D79"/>
    <w:rsid w:val="007C7D81"/>
    <w:rsid w:val="007C7FD4"/>
    <w:rsid w:val="007D041C"/>
    <w:rsid w:val="007D043A"/>
    <w:rsid w:val="007D044C"/>
    <w:rsid w:val="007D0589"/>
    <w:rsid w:val="007D088A"/>
    <w:rsid w:val="007D08BE"/>
    <w:rsid w:val="007D0985"/>
    <w:rsid w:val="007D0CF0"/>
    <w:rsid w:val="007D0E75"/>
    <w:rsid w:val="007D0FC2"/>
    <w:rsid w:val="007D1623"/>
    <w:rsid w:val="007D1727"/>
    <w:rsid w:val="007D1CCB"/>
    <w:rsid w:val="007D2008"/>
    <w:rsid w:val="007D25A2"/>
    <w:rsid w:val="007D282C"/>
    <w:rsid w:val="007D2AB8"/>
    <w:rsid w:val="007D2B02"/>
    <w:rsid w:val="007D2ECD"/>
    <w:rsid w:val="007D2F2B"/>
    <w:rsid w:val="007D2FDC"/>
    <w:rsid w:val="007D31AF"/>
    <w:rsid w:val="007D335A"/>
    <w:rsid w:val="007D34D3"/>
    <w:rsid w:val="007D3974"/>
    <w:rsid w:val="007D3B40"/>
    <w:rsid w:val="007D3BBE"/>
    <w:rsid w:val="007D3BEC"/>
    <w:rsid w:val="007D3C69"/>
    <w:rsid w:val="007D3D22"/>
    <w:rsid w:val="007D3EEA"/>
    <w:rsid w:val="007D44DC"/>
    <w:rsid w:val="007D4544"/>
    <w:rsid w:val="007D488A"/>
    <w:rsid w:val="007D48D1"/>
    <w:rsid w:val="007D4914"/>
    <w:rsid w:val="007D4967"/>
    <w:rsid w:val="007D49E5"/>
    <w:rsid w:val="007D4F7B"/>
    <w:rsid w:val="007D519F"/>
    <w:rsid w:val="007D54A6"/>
    <w:rsid w:val="007D573B"/>
    <w:rsid w:val="007D581C"/>
    <w:rsid w:val="007D5F93"/>
    <w:rsid w:val="007D62B7"/>
    <w:rsid w:val="007D64B4"/>
    <w:rsid w:val="007D67FA"/>
    <w:rsid w:val="007D6906"/>
    <w:rsid w:val="007D692A"/>
    <w:rsid w:val="007D6FB8"/>
    <w:rsid w:val="007D7307"/>
    <w:rsid w:val="007D7663"/>
    <w:rsid w:val="007D768C"/>
    <w:rsid w:val="007D76B2"/>
    <w:rsid w:val="007D7782"/>
    <w:rsid w:val="007D79E7"/>
    <w:rsid w:val="007D7BA0"/>
    <w:rsid w:val="007D7D79"/>
    <w:rsid w:val="007E0255"/>
    <w:rsid w:val="007E04EB"/>
    <w:rsid w:val="007E0765"/>
    <w:rsid w:val="007E0A2F"/>
    <w:rsid w:val="007E0CE6"/>
    <w:rsid w:val="007E0D20"/>
    <w:rsid w:val="007E10DB"/>
    <w:rsid w:val="007E111D"/>
    <w:rsid w:val="007E15AE"/>
    <w:rsid w:val="007E165C"/>
    <w:rsid w:val="007E1817"/>
    <w:rsid w:val="007E18AE"/>
    <w:rsid w:val="007E1ACA"/>
    <w:rsid w:val="007E1B18"/>
    <w:rsid w:val="007E1E8B"/>
    <w:rsid w:val="007E1EF8"/>
    <w:rsid w:val="007E1F05"/>
    <w:rsid w:val="007E2222"/>
    <w:rsid w:val="007E23DF"/>
    <w:rsid w:val="007E2418"/>
    <w:rsid w:val="007E2533"/>
    <w:rsid w:val="007E26E1"/>
    <w:rsid w:val="007E27BE"/>
    <w:rsid w:val="007E2937"/>
    <w:rsid w:val="007E2C97"/>
    <w:rsid w:val="007E2E62"/>
    <w:rsid w:val="007E2EA5"/>
    <w:rsid w:val="007E31BE"/>
    <w:rsid w:val="007E34D7"/>
    <w:rsid w:val="007E35B7"/>
    <w:rsid w:val="007E3885"/>
    <w:rsid w:val="007E3C39"/>
    <w:rsid w:val="007E4343"/>
    <w:rsid w:val="007E43A8"/>
    <w:rsid w:val="007E4598"/>
    <w:rsid w:val="007E47F9"/>
    <w:rsid w:val="007E4CE7"/>
    <w:rsid w:val="007E4DC1"/>
    <w:rsid w:val="007E519F"/>
    <w:rsid w:val="007E5445"/>
    <w:rsid w:val="007E568D"/>
    <w:rsid w:val="007E5739"/>
    <w:rsid w:val="007E58BA"/>
    <w:rsid w:val="007E5E1B"/>
    <w:rsid w:val="007E5FD8"/>
    <w:rsid w:val="007E61A9"/>
    <w:rsid w:val="007E63F7"/>
    <w:rsid w:val="007E67E4"/>
    <w:rsid w:val="007E6A73"/>
    <w:rsid w:val="007E6ABF"/>
    <w:rsid w:val="007E6CF8"/>
    <w:rsid w:val="007E6E09"/>
    <w:rsid w:val="007E6F3B"/>
    <w:rsid w:val="007E6FFB"/>
    <w:rsid w:val="007E7047"/>
    <w:rsid w:val="007E72F6"/>
    <w:rsid w:val="007E7781"/>
    <w:rsid w:val="007E7986"/>
    <w:rsid w:val="007E7A3E"/>
    <w:rsid w:val="007E7AB9"/>
    <w:rsid w:val="007E7C00"/>
    <w:rsid w:val="007E7C89"/>
    <w:rsid w:val="007E7D70"/>
    <w:rsid w:val="007E7D95"/>
    <w:rsid w:val="007E7DB2"/>
    <w:rsid w:val="007E7F12"/>
    <w:rsid w:val="007F0383"/>
    <w:rsid w:val="007F03AB"/>
    <w:rsid w:val="007F03C3"/>
    <w:rsid w:val="007F0508"/>
    <w:rsid w:val="007F051D"/>
    <w:rsid w:val="007F074B"/>
    <w:rsid w:val="007F0862"/>
    <w:rsid w:val="007F0A28"/>
    <w:rsid w:val="007F0BF5"/>
    <w:rsid w:val="007F0ED7"/>
    <w:rsid w:val="007F0F20"/>
    <w:rsid w:val="007F13EA"/>
    <w:rsid w:val="007F18D8"/>
    <w:rsid w:val="007F190E"/>
    <w:rsid w:val="007F1D80"/>
    <w:rsid w:val="007F1F2E"/>
    <w:rsid w:val="007F22F6"/>
    <w:rsid w:val="007F235E"/>
    <w:rsid w:val="007F2583"/>
    <w:rsid w:val="007F26A8"/>
    <w:rsid w:val="007F2AEA"/>
    <w:rsid w:val="007F2C93"/>
    <w:rsid w:val="007F2CD3"/>
    <w:rsid w:val="007F2F38"/>
    <w:rsid w:val="007F2F55"/>
    <w:rsid w:val="007F3022"/>
    <w:rsid w:val="007F302C"/>
    <w:rsid w:val="007F333D"/>
    <w:rsid w:val="007F33F9"/>
    <w:rsid w:val="007F3740"/>
    <w:rsid w:val="007F3F23"/>
    <w:rsid w:val="007F40FD"/>
    <w:rsid w:val="007F41F3"/>
    <w:rsid w:val="007F43B6"/>
    <w:rsid w:val="007F4526"/>
    <w:rsid w:val="007F46C7"/>
    <w:rsid w:val="007F4915"/>
    <w:rsid w:val="007F49DA"/>
    <w:rsid w:val="007F4E20"/>
    <w:rsid w:val="007F515F"/>
    <w:rsid w:val="007F5237"/>
    <w:rsid w:val="007F560A"/>
    <w:rsid w:val="007F5637"/>
    <w:rsid w:val="007F5714"/>
    <w:rsid w:val="007F6313"/>
    <w:rsid w:val="007F653E"/>
    <w:rsid w:val="007F6874"/>
    <w:rsid w:val="007F6900"/>
    <w:rsid w:val="007F6AB5"/>
    <w:rsid w:val="007F6DDC"/>
    <w:rsid w:val="007F6F12"/>
    <w:rsid w:val="007F6FB0"/>
    <w:rsid w:val="007F734A"/>
    <w:rsid w:val="007F7414"/>
    <w:rsid w:val="007F74F2"/>
    <w:rsid w:val="007F7505"/>
    <w:rsid w:val="007F7542"/>
    <w:rsid w:val="007F79D5"/>
    <w:rsid w:val="007F7CCC"/>
    <w:rsid w:val="007F7F19"/>
    <w:rsid w:val="007F7F6A"/>
    <w:rsid w:val="008000B2"/>
    <w:rsid w:val="008003BF"/>
    <w:rsid w:val="00800550"/>
    <w:rsid w:val="008008D0"/>
    <w:rsid w:val="00800A1B"/>
    <w:rsid w:val="00800A30"/>
    <w:rsid w:val="00800B7C"/>
    <w:rsid w:val="00800B9A"/>
    <w:rsid w:val="00800E62"/>
    <w:rsid w:val="00800F39"/>
    <w:rsid w:val="00800FC2"/>
    <w:rsid w:val="0080120D"/>
    <w:rsid w:val="0080132A"/>
    <w:rsid w:val="0080163B"/>
    <w:rsid w:val="008016FE"/>
    <w:rsid w:val="00801D22"/>
    <w:rsid w:val="00801E79"/>
    <w:rsid w:val="00802222"/>
    <w:rsid w:val="00802389"/>
    <w:rsid w:val="00802543"/>
    <w:rsid w:val="008025BE"/>
    <w:rsid w:val="00802804"/>
    <w:rsid w:val="00802B99"/>
    <w:rsid w:val="00802D81"/>
    <w:rsid w:val="00802F29"/>
    <w:rsid w:val="00802F93"/>
    <w:rsid w:val="0080351D"/>
    <w:rsid w:val="00803616"/>
    <w:rsid w:val="008039AD"/>
    <w:rsid w:val="00803D15"/>
    <w:rsid w:val="00803EFD"/>
    <w:rsid w:val="00804037"/>
    <w:rsid w:val="0080484F"/>
    <w:rsid w:val="00804B01"/>
    <w:rsid w:val="00805474"/>
    <w:rsid w:val="00805942"/>
    <w:rsid w:val="008059BB"/>
    <w:rsid w:val="00805ECD"/>
    <w:rsid w:val="00805FFD"/>
    <w:rsid w:val="00806218"/>
    <w:rsid w:val="0080630A"/>
    <w:rsid w:val="00806A62"/>
    <w:rsid w:val="00806A88"/>
    <w:rsid w:val="00806A9D"/>
    <w:rsid w:val="00806AE9"/>
    <w:rsid w:val="00806C7A"/>
    <w:rsid w:val="00806CE0"/>
    <w:rsid w:val="00806D89"/>
    <w:rsid w:val="00807075"/>
    <w:rsid w:val="008071CD"/>
    <w:rsid w:val="0080744C"/>
    <w:rsid w:val="008077E3"/>
    <w:rsid w:val="00807903"/>
    <w:rsid w:val="008079C3"/>
    <w:rsid w:val="00807FE4"/>
    <w:rsid w:val="008102D1"/>
    <w:rsid w:val="008105F8"/>
    <w:rsid w:val="00810701"/>
    <w:rsid w:val="00810ABC"/>
    <w:rsid w:val="00810C65"/>
    <w:rsid w:val="00810D41"/>
    <w:rsid w:val="00810DE8"/>
    <w:rsid w:val="00811184"/>
    <w:rsid w:val="008112D8"/>
    <w:rsid w:val="00811446"/>
    <w:rsid w:val="00811716"/>
    <w:rsid w:val="00811C96"/>
    <w:rsid w:val="00811CEF"/>
    <w:rsid w:val="0081210B"/>
    <w:rsid w:val="008123D7"/>
    <w:rsid w:val="00812910"/>
    <w:rsid w:val="008129E8"/>
    <w:rsid w:val="00812E88"/>
    <w:rsid w:val="008130FD"/>
    <w:rsid w:val="0081318A"/>
    <w:rsid w:val="0081328B"/>
    <w:rsid w:val="008135BF"/>
    <w:rsid w:val="008135D5"/>
    <w:rsid w:val="00813759"/>
    <w:rsid w:val="00813783"/>
    <w:rsid w:val="008138FD"/>
    <w:rsid w:val="00813C11"/>
    <w:rsid w:val="00813C4A"/>
    <w:rsid w:val="00813CFA"/>
    <w:rsid w:val="00813EDD"/>
    <w:rsid w:val="00813EFE"/>
    <w:rsid w:val="0081404A"/>
    <w:rsid w:val="00814074"/>
    <w:rsid w:val="0081411B"/>
    <w:rsid w:val="00814266"/>
    <w:rsid w:val="00814466"/>
    <w:rsid w:val="008146DF"/>
    <w:rsid w:val="008146F6"/>
    <w:rsid w:val="0081470D"/>
    <w:rsid w:val="0081471D"/>
    <w:rsid w:val="00814C00"/>
    <w:rsid w:val="00814C84"/>
    <w:rsid w:val="00814F04"/>
    <w:rsid w:val="00814FAC"/>
    <w:rsid w:val="00815179"/>
    <w:rsid w:val="0081551A"/>
    <w:rsid w:val="008158E6"/>
    <w:rsid w:val="008159C3"/>
    <w:rsid w:val="00815D10"/>
    <w:rsid w:val="00816051"/>
    <w:rsid w:val="00816113"/>
    <w:rsid w:val="00816132"/>
    <w:rsid w:val="008162A1"/>
    <w:rsid w:val="0081634F"/>
    <w:rsid w:val="00816427"/>
    <w:rsid w:val="00816638"/>
    <w:rsid w:val="0081681A"/>
    <w:rsid w:val="00816895"/>
    <w:rsid w:val="00816AB1"/>
    <w:rsid w:val="00816B8A"/>
    <w:rsid w:val="00816CC1"/>
    <w:rsid w:val="00816D38"/>
    <w:rsid w:val="00816FF8"/>
    <w:rsid w:val="0081723A"/>
    <w:rsid w:val="008172AB"/>
    <w:rsid w:val="008173EE"/>
    <w:rsid w:val="0081778D"/>
    <w:rsid w:val="00817AB5"/>
    <w:rsid w:val="00817D7C"/>
    <w:rsid w:val="00817F2E"/>
    <w:rsid w:val="008200B1"/>
    <w:rsid w:val="00820198"/>
    <w:rsid w:val="008206C9"/>
    <w:rsid w:val="00820A74"/>
    <w:rsid w:val="00820EA3"/>
    <w:rsid w:val="008211D8"/>
    <w:rsid w:val="008212A8"/>
    <w:rsid w:val="008216F1"/>
    <w:rsid w:val="008218C7"/>
    <w:rsid w:val="00821DDB"/>
    <w:rsid w:val="00822024"/>
    <w:rsid w:val="00822164"/>
    <w:rsid w:val="008223C3"/>
    <w:rsid w:val="00822625"/>
    <w:rsid w:val="00822739"/>
    <w:rsid w:val="00822747"/>
    <w:rsid w:val="00822843"/>
    <w:rsid w:val="008229F7"/>
    <w:rsid w:val="00822AAD"/>
    <w:rsid w:val="00822AE0"/>
    <w:rsid w:val="00822D3D"/>
    <w:rsid w:val="00823960"/>
    <w:rsid w:val="00823C7A"/>
    <w:rsid w:val="00823D00"/>
    <w:rsid w:val="00823E56"/>
    <w:rsid w:val="00824275"/>
    <w:rsid w:val="00824356"/>
    <w:rsid w:val="0082444A"/>
    <w:rsid w:val="008248E9"/>
    <w:rsid w:val="0082490F"/>
    <w:rsid w:val="00824C53"/>
    <w:rsid w:val="00824DEC"/>
    <w:rsid w:val="0082571C"/>
    <w:rsid w:val="00825852"/>
    <w:rsid w:val="00825A57"/>
    <w:rsid w:val="00825B51"/>
    <w:rsid w:val="00825E10"/>
    <w:rsid w:val="0082602E"/>
    <w:rsid w:val="00826266"/>
    <w:rsid w:val="00826330"/>
    <w:rsid w:val="00826402"/>
    <w:rsid w:val="00826415"/>
    <w:rsid w:val="0082653D"/>
    <w:rsid w:val="0082673E"/>
    <w:rsid w:val="008267CA"/>
    <w:rsid w:val="00826C8C"/>
    <w:rsid w:val="00826DF5"/>
    <w:rsid w:val="00826F4D"/>
    <w:rsid w:val="00827020"/>
    <w:rsid w:val="008273D4"/>
    <w:rsid w:val="00827420"/>
    <w:rsid w:val="00827429"/>
    <w:rsid w:val="00827733"/>
    <w:rsid w:val="00827781"/>
    <w:rsid w:val="008278DC"/>
    <w:rsid w:val="00827A88"/>
    <w:rsid w:val="00827E99"/>
    <w:rsid w:val="00830144"/>
    <w:rsid w:val="00830191"/>
    <w:rsid w:val="008305E6"/>
    <w:rsid w:val="0083086F"/>
    <w:rsid w:val="00830908"/>
    <w:rsid w:val="00830937"/>
    <w:rsid w:val="0083094D"/>
    <w:rsid w:val="00830A63"/>
    <w:rsid w:val="00830B19"/>
    <w:rsid w:val="00830CAE"/>
    <w:rsid w:val="00830D4B"/>
    <w:rsid w:val="00830DB2"/>
    <w:rsid w:val="00830DCE"/>
    <w:rsid w:val="00830E46"/>
    <w:rsid w:val="00830F21"/>
    <w:rsid w:val="00830F54"/>
    <w:rsid w:val="00831043"/>
    <w:rsid w:val="0083106D"/>
    <w:rsid w:val="00831414"/>
    <w:rsid w:val="0083199A"/>
    <w:rsid w:val="00831A29"/>
    <w:rsid w:val="00831A85"/>
    <w:rsid w:val="00831C5A"/>
    <w:rsid w:val="00831D0F"/>
    <w:rsid w:val="0083207B"/>
    <w:rsid w:val="00832117"/>
    <w:rsid w:val="008321A7"/>
    <w:rsid w:val="00832212"/>
    <w:rsid w:val="00832233"/>
    <w:rsid w:val="008328A7"/>
    <w:rsid w:val="008328B1"/>
    <w:rsid w:val="008328B8"/>
    <w:rsid w:val="008329E6"/>
    <w:rsid w:val="008329EE"/>
    <w:rsid w:val="00832C28"/>
    <w:rsid w:val="00832D17"/>
    <w:rsid w:val="008331C2"/>
    <w:rsid w:val="00833432"/>
    <w:rsid w:val="008337FD"/>
    <w:rsid w:val="00833B6B"/>
    <w:rsid w:val="00833D8D"/>
    <w:rsid w:val="008340DC"/>
    <w:rsid w:val="008343DB"/>
    <w:rsid w:val="008343E8"/>
    <w:rsid w:val="008344CB"/>
    <w:rsid w:val="0083453B"/>
    <w:rsid w:val="00834707"/>
    <w:rsid w:val="0083472E"/>
    <w:rsid w:val="008347D5"/>
    <w:rsid w:val="00834D4F"/>
    <w:rsid w:val="00834F94"/>
    <w:rsid w:val="0083500D"/>
    <w:rsid w:val="0083524B"/>
    <w:rsid w:val="0083533E"/>
    <w:rsid w:val="00835361"/>
    <w:rsid w:val="0083542B"/>
    <w:rsid w:val="00835834"/>
    <w:rsid w:val="00835842"/>
    <w:rsid w:val="008358A5"/>
    <w:rsid w:val="00835CC1"/>
    <w:rsid w:val="0083615D"/>
    <w:rsid w:val="00836288"/>
    <w:rsid w:val="00836296"/>
    <w:rsid w:val="00836364"/>
    <w:rsid w:val="00836368"/>
    <w:rsid w:val="0083642E"/>
    <w:rsid w:val="0083650A"/>
    <w:rsid w:val="00836944"/>
    <w:rsid w:val="008369F7"/>
    <w:rsid w:val="00836A58"/>
    <w:rsid w:val="00836FAF"/>
    <w:rsid w:val="00837346"/>
    <w:rsid w:val="00837478"/>
    <w:rsid w:val="00837603"/>
    <w:rsid w:val="00837A0F"/>
    <w:rsid w:val="00837AB3"/>
    <w:rsid w:val="00837B33"/>
    <w:rsid w:val="00837E4D"/>
    <w:rsid w:val="00837F2C"/>
    <w:rsid w:val="00837FBD"/>
    <w:rsid w:val="00837FC1"/>
    <w:rsid w:val="0084013F"/>
    <w:rsid w:val="008403AD"/>
    <w:rsid w:val="008404A0"/>
    <w:rsid w:val="00840520"/>
    <w:rsid w:val="0084060D"/>
    <w:rsid w:val="00840A4A"/>
    <w:rsid w:val="00840C2B"/>
    <w:rsid w:val="00840CBB"/>
    <w:rsid w:val="00840CF4"/>
    <w:rsid w:val="00841489"/>
    <w:rsid w:val="00841695"/>
    <w:rsid w:val="008417B9"/>
    <w:rsid w:val="00841914"/>
    <w:rsid w:val="00841999"/>
    <w:rsid w:val="008419CE"/>
    <w:rsid w:val="00841A33"/>
    <w:rsid w:val="00841A3E"/>
    <w:rsid w:val="00841AD4"/>
    <w:rsid w:val="00841AF1"/>
    <w:rsid w:val="00841B90"/>
    <w:rsid w:val="00841CA1"/>
    <w:rsid w:val="00841DD0"/>
    <w:rsid w:val="0084212A"/>
    <w:rsid w:val="00842305"/>
    <w:rsid w:val="00842885"/>
    <w:rsid w:val="008429FB"/>
    <w:rsid w:val="00842C46"/>
    <w:rsid w:val="00842C6C"/>
    <w:rsid w:val="00842D8E"/>
    <w:rsid w:val="00842E0A"/>
    <w:rsid w:val="008430BA"/>
    <w:rsid w:val="00843287"/>
    <w:rsid w:val="008434DC"/>
    <w:rsid w:val="00843540"/>
    <w:rsid w:val="008435D9"/>
    <w:rsid w:val="0084388A"/>
    <w:rsid w:val="008439C9"/>
    <w:rsid w:val="00843DF8"/>
    <w:rsid w:val="0084417C"/>
    <w:rsid w:val="008446CB"/>
    <w:rsid w:val="0084475D"/>
    <w:rsid w:val="0084483D"/>
    <w:rsid w:val="00844B95"/>
    <w:rsid w:val="00844D54"/>
    <w:rsid w:val="00844EF0"/>
    <w:rsid w:val="00844F24"/>
    <w:rsid w:val="00844F89"/>
    <w:rsid w:val="00845288"/>
    <w:rsid w:val="008456EC"/>
    <w:rsid w:val="00845765"/>
    <w:rsid w:val="00845B42"/>
    <w:rsid w:val="00845E56"/>
    <w:rsid w:val="00846124"/>
    <w:rsid w:val="00846207"/>
    <w:rsid w:val="0084630B"/>
    <w:rsid w:val="00846329"/>
    <w:rsid w:val="008464E1"/>
    <w:rsid w:val="00846599"/>
    <w:rsid w:val="008466D8"/>
    <w:rsid w:val="0084672A"/>
    <w:rsid w:val="0084683C"/>
    <w:rsid w:val="00846A32"/>
    <w:rsid w:val="00846E53"/>
    <w:rsid w:val="00847BCA"/>
    <w:rsid w:val="00847C0B"/>
    <w:rsid w:val="00847C79"/>
    <w:rsid w:val="0085035B"/>
    <w:rsid w:val="008504A8"/>
    <w:rsid w:val="0085060C"/>
    <w:rsid w:val="008506B6"/>
    <w:rsid w:val="008506C2"/>
    <w:rsid w:val="008506E5"/>
    <w:rsid w:val="0085071B"/>
    <w:rsid w:val="008508BA"/>
    <w:rsid w:val="008508EA"/>
    <w:rsid w:val="0085093B"/>
    <w:rsid w:val="0085099C"/>
    <w:rsid w:val="008509AC"/>
    <w:rsid w:val="00850B79"/>
    <w:rsid w:val="00850BF2"/>
    <w:rsid w:val="00850FD8"/>
    <w:rsid w:val="00851072"/>
    <w:rsid w:val="008515C4"/>
    <w:rsid w:val="00851616"/>
    <w:rsid w:val="0085197D"/>
    <w:rsid w:val="008519A6"/>
    <w:rsid w:val="0085229F"/>
    <w:rsid w:val="008522A5"/>
    <w:rsid w:val="0085236D"/>
    <w:rsid w:val="00852371"/>
    <w:rsid w:val="0085244B"/>
    <w:rsid w:val="00852888"/>
    <w:rsid w:val="008528A7"/>
    <w:rsid w:val="008529B4"/>
    <w:rsid w:val="00852A62"/>
    <w:rsid w:val="00852A9E"/>
    <w:rsid w:val="00852B7E"/>
    <w:rsid w:val="00852DC9"/>
    <w:rsid w:val="00852E87"/>
    <w:rsid w:val="008530D4"/>
    <w:rsid w:val="0085314F"/>
    <w:rsid w:val="00853220"/>
    <w:rsid w:val="00853278"/>
    <w:rsid w:val="00853342"/>
    <w:rsid w:val="00853362"/>
    <w:rsid w:val="0085354E"/>
    <w:rsid w:val="00853566"/>
    <w:rsid w:val="0085394A"/>
    <w:rsid w:val="00853B01"/>
    <w:rsid w:val="00854476"/>
    <w:rsid w:val="008547C8"/>
    <w:rsid w:val="008547E8"/>
    <w:rsid w:val="008549CC"/>
    <w:rsid w:val="00854CE1"/>
    <w:rsid w:val="00854E5E"/>
    <w:rsid w:val="00855093"/>
    <w:rsid w:val="008552A4"/>
    <w:rsid w:val="008552F4"/>
    <w:rsid w:val="0085537F"/>
    <w:rsid w:val="0085538E"/>
    <w:rsid w:val="00855400"/>
    <w:rsid w:val="0085540A"/>
    <w:rsid w:val="008554D5"/>
    <w:rsid w:val="00855DC8"/>
    <w:rsid w:val="00855EA1"/>
    <w:rsid w:val="00855F42"/>
    <w:rsid w:val="008560F4"/>
    <w:rsid w:val="00856165"/>
    <w:rsid w:val="00856452"/>
    <w:rsid w:val="008567DD"/>
    <w:rsid w:val="008569A0"/>
    <w:rsid w:val="00856DDB"/>
    <w:rsid w:val="00857206"/>
    <w:rsid w:val="00857386"/>
    <w:rsid w:val="008576B2"/>
    <w:rsid w:val="00857B97"/>
    <w:rsid w:val="008601E9"/>
    <w:rsid w:val="00860209"/>
    <w:rsid w:val="0086071B"/>
    <w:rsid w:val="0086083D"/>
    <w:rsid w:val="00860973"/>
    <w:rsid w:val="00860ABA"/>
    <w:rsid w:val="00860D8F"/>
    <w:rsid w:val="00861089"/>
    <w:rsid w:val="00861231"/>
    <w:rsid w:val="0086151F"/>
    <w:rsid w:val="008615A0"/>
    <w:rsid w:val="008618A7"/>
    <w:rsid w:val="00861BDD"/>
    <w:rsid w:val="00861E33"/>
    <w:rsid w:val="00861F92"/>
    <w:rsid w:val="00862108"/>
    <w:rsid w:val="00862396"/>
    <w:rsid w:val="008625B2"/>
    <w:rsid w:val="00862675"/>
    <w:rsid w:val="008626AE"/>
    <w:rsid w:val="00862CA7"/>
    <w:rsid w:val="00862D33"/>
    <w:rsid w:val="00862FFE"/>
    <w:rsid w:val="008630C7"/>
    <w:rsid w:val="00863374"/>
    <w:rsid w:val="008633EE"/>
    <w:rsid w:val="008634C4"/>
    <w:rsid w:val="00863534"/>
    <w:rsid w:val="0086353C"/>
    <w:rsid w:val="00863660"/>
    <w:rsid w:val="00863735"/>
    <w:rsid w:val="00863974"/>
    <w:rsid w:val="008639FD"/>
    <w:rsid w:val="00863B97"/>
    <w:rsid w:val="00863E08"/>
    <w:rsid w:val="00864410"/>
    <w:rsid w:val="0086448D"/>
    <w:rsid w:val="008644F9"/>
    <w:rsid w:val="00864545"/>
    <w:rsid w:val="00864922"/>
    <w:rsid w:val="0086502E"/>
    <w:rsid w:val="0086509C"/>
    <w:rsid w:val="00865144"/>
    <w:rsid w:val="00865178"/>
    <w:rsid w:val="008654DE"/>
    <w:rsid w:val="008656CF"/>
    <w:rsid w:val="0086591A"/>
    <w:rsid w:val="00865925"/>
    <w:rsid w:val="00865AA7"/>
    <w:rsid w:val="00865B51"/>
    <w:rsid w:val="00865D0D"/>
    <w:rsid w:val="00865F65"/>
    <w:rsid w:val="0086629D"/>
    <w:rsid w:val="00866738"/>
    <w:rsid w:val="008669AF"/>
    <w:rsid w:val="00866A1A"/>
    <w:rsid w:val="00866CA0"/>
    <w:rsid w:val="00866DAE"/>
    <w:rsid w:val="008672FF"/>
    <w:rsid w:val="008674CE"/>
    <w:rsid w:val="00867940"/>
    <w:rsid w:val="00867AED"/>
    <w:rsid w:val="00870102"/>
    <w:rsid w:val="0087033D"/>
    <w:rsid w:val="0087039E"/>
    <w:rsid w:val="008704FB"/>
    <w:rsid w:val="00870660"/>
    <w:rsid w:val="00870852"/>
    <w:rsid w:val="0087087C"/>
    <w:rsid w:val="00870B4C"/>
    <w:rsid w:val="00870BE2"/>
    <w:rsid w:val="00870BF3"/>
    <w:rsid w:val="00870DEA"/>
    <w:rsid w:val="00870FAC"/>
    <w:rsid w:val="00871371"/>
    <w:rsid w:val="00871533"/>
    <w:rsid w:val="008717CC"/>
    <w:rsid w:val="00871809"/>
    <w:rsid w:val="00871C1A"/>
    <w:rsid w:val="00871FFF"/>
    <w:rsid w:val="008720F4"/>
    <w:rsid w:val="008721A3"/>
    <w:rsid w:val="008721B7"/>
    <w:rsid w:val="00872489"/>
    <w:rsid w:val="00872513"/>
    <w:rsid w:val="008725B2"/>
    <w:rsid w:val="0087265C"/>
    <w:rsid w:val="0087282C"/>
    <w:rsid w:val="00872AEC"/>
    <w:rsid w:val="00872C7F"/>
    <w:rsid w:val="00872EC9"/>
    <w:rsid w:val="00872F70"/>
    <w:rsid w:val="0087306D"/>
    <w:rsid w:val="00873236"/>
    <w:rsid w:val="0087326F"/>
    <w:rsid w:val="00873304"/>
    <w:rsid w:val="00873378"/>
    <w:rsid w:val="008733E4"/>
    <w:rsid w:val="0087366D"/>
    <w:rsid w:val="0087375B"/>
    <w:rsid w:val="008737AC"/>
    <w:rsid w:val="00873B91"/>
    <w:rsid w:val="00873C23"/>
    <w:rsid w:val="0087406D"/>
    <w:rsid w:val="0087434D"/>
    <w:rsid w:val="00874594"/>
    <w:rsid w:val="008745EF"/>
    <w:rsid w:val="00874670"/>
    <w:rsid w:val="00874736"/>
    <w:rsid w:val="00874867"/>
    <w:rsid w:val="008748FD"/>
    <w:rsid w:val="00874B6E"/>
    <w:rsid w:val="00874C40"/>
    <w:rsid w:val="00874D89"/>
    <w:rsid w:val="0087536F"/>
    <w:rsid w:val="008754F9"/>
    <w:rsid w:val="008755AB"/>
    <w:rsid w:val="00875631"/>
    <w:rsid w:val="008758F5"/>
    <w:rsid w:val="00875AB6"/>
    <w:rsid w:val="00875B18"/>
    <w:rsid w:val="00875CC2"/>
    <w:rsid w:val="00876007"/>
    <w:rsid w:val="008762AD"/>
    <w:rsid w:val="0087644B"/>
    <w:rsid w:val="00876B1D"/>
    <w:rsid w:val="00876BE4"/>
    <w:rsid w:val="0087700A"/>
    <w:rsid w:val="008770A1"/>
    <w:rsid w:val="008770E5"/>
    <w:rsid w:val="008772C4"/>
    <w:rsid w:val="008773AF"/>
    <w:rsid w:val="00877552"/>
    <w:rsid w:val="00877601"/>
    <w:rsid w:val="0087760B"/>
    <w:rsid w:val="0087784E"/>
    <w:rsid w:val="008779E4"/>
    <w:rsid w:val="00880004"/>
    <w:rsid w:val="0088012B"/>
    <w:rsid w:val="008801E8"/>
    <w:rsid w:val="0088068F"/>
    <w:rsid w:val="00880801"/>
    <w:rsid w:val="008808F0"/>
    <w:rsid w:val="00880A49"/>
    <w:rsid w:val="00880D2D"/>
    <w:rsid w:val="00880DF3"/>
    <w:rsid w:val="0088103C"/>
    <w:rsid w:val="00881285"/>
    <w:rsid w:val="008812CA"/>
    <w:rsid w:val="0088172D"/>
    <w:rsid w:val="008819F1"/>
    <w:rsid w:val="00881BEE"/>
    <w:rsid w:val="00881C70"/>
    <w:rsid w:val="00881CFA"/>
    <w:rsid w:val="00881DCA"/>
    <w:rsid w:val="00881EB1"/>
    <w:rsid w:val="00881EDF"/>
    <w:rsid w:val="00882021"/>
    <w:rsid w:val="00882400"/>
    <w:rsid w:val="00882434"/>
    <w:rsid w:val="00882539"/>
    <w:rsid w:val="0088284A"/>
    <w:rsid w:val="008828E5"/>
    <w:rsid w:val="008828EB"/>
    <w:rsid w:val="00882B14"/>
    <w:rsid w:val="00882FE1"/>
    <w:rsid w:val="0088320F"/>
    <w:rsid w:val="008834E1"/>
    <w:rsid w:val="0088363E"/>
    <w:rsid w:val="00883C32"/>
    <w:rsid w:val="00883F53"/>
    <w:rsid w:val="00883FB3"/>
    <w:rsid w:val="00883FF9"/>
    <w:rsid w:val="0088429D"/>
    <w:rsid w:val="00884352"/>
    <w:rsid w:val="008843E1"/>
    <w:rsid w:val="00884B4B"/>
    <w:rsid w:val="008853A2"/>
    <w:rsid w:val="008856F5"/>
    <w:rsid w:val="00885823"/>
    <w:rsid w:val="00885948"/>
    <w:rsid w:val="0088597D"/>
    <w:rsid w:val="008859C5"/>
    <w:rsid w:val="00885A75"/>
    <w:rsid w:val="00885DF0"/>
    <w:rsid w:val="00886197"/>
    <w:rsid w:val="008869E0"/>
    <w:rsid w:val="00886ABF"/>
    <w:rsid w:val="00886B75"/>
    <w:rsid w:val="00886C65"/>
    <w:rsid w:val="00887037"/>
    <w:rsid w:val="008871E0"/>
    <w:rsid w:val="0088735F"/>
    <w:rsid w:val="008873F3"/>
    <w:rsid w:val="008874DE"/>
    <w:rsid w:val="008875D0"/>
    <w:rsid w:val="0088762B"/>
    <w:rsid w:val="008879C7"/>
    <w:rsid w:val="00887AC7"/>
    <w:rsid w:val="00887B07"/>
    <w:rsid w:val="00887F71"/>
    <w:rsid w:val="008900D4"/>
    <w:rsid w:val="0089011D"/>
    <w:rsid w:val="008902C5"/>
    <w:rsid w:val="008903F6"/>
    <w:rsid w:val="00890733"/>
    <w:rsid w:val="0089079E"/>
    <w:rsid w:val="00890824"/>
    <w:rsid w:val="00890898"/>
    <w:rsid w:val="00890CE6"/>
    <w:rsid w:val="00890D25"/>
    <w:rsid w:val="00890D82"/>
    <w:rsid w:val="00890FC3"/>
    <w:rsid w:val="00891153"/>
    <w:rsid w:val="00891360"/>
    <w:rsid w:val="008914D1"/>
    <w:rsid w:val="008916ED"/>
    <w:rsid w:val="008917F3"/>
    <w:rsid w:val="00891866"/>
    <w:rsid w:val="00891A12"/>
    <w:rsid w:val="00891BCA"/>
    <w:rsid w:val="00891DE1"/>
    <w:rsid w:val="00891F0B"/>
    <w:rsid w:val="00892082"/>
    <w:rsid w:val="00892330"/>
    <w:rsid w:val="008925AC"/>
    <w:rsid w:val="00892620"/>
    <w:rsid w:val="008927E1"/>
    <w:rsid w:val="00892944"/>
    <w:rsid w:val="00892A6E"/>
    <w:rsid w:val="00892E45"/>
    <w:rsid w:val="008930DC"/>
    <w:rsid w:val="00893183"/>
    <w:rsid w:val="008932B8"/>
    <w:rsid w:val="008933B7"/>
    <w:rsid w:val="00893519"/>
    <w:rsid w:val="008935C2"/>
    <w:rsid w:val="008936E5"/>
    <w:rsid w:val="008936FD"/>
    <w:rsid w:val="008938B6"/>
    <w:rsid w:val="0089398E"/>
    <w:rsid w:val="0089424E"/>
    <w:rsid w:val="008943F4"/>
    <w:rsid w:val="00894636"/>
    <w:rsid w:val="0089470C"/>
    <w:rsid w:val="00894790"/>
    <w:rsid w:val="00894BCD"/>
    <w:rsid w:val="00894D45"/>
    <w:rsid w:val="00894D91"/>
    <w:rsid w:val="00894EC0"/>
    <w:rsid w:val="008955E9"/>
    <w:rsid w:val="008957AD"/>
    <w:rsid w:val="00895830"/>
    <w:rsid w:val="00895D57"/>
    <w:rsid w:val="00895F40"/>
    <w:rsid w:val="00896296"/>
    <w:rsid w:val="008963E6"/>
    <w:rsid w:val="00896698"/>
    <w:rsid w:val="00896785"/>
    <w:rsid w:val="00896845"/>
    <w:rsid w:val="00896A02"/>
    <w:rsid w:val="00896C70"/>
    <w:rsid w:val="00896E69"/>
    <w:rsid w:val="00896EBB"/>
    <w:rsid w:val="00896ECC"/>
    <w:rsid w:val="00896FBE"/>
    <w:rsid w:val="00897124"/>
    <w:rsid w:val="00897318"/>
    <w:rsid w:val="0089767E"/>
    <w:rsid w:val="008977EB"/>
    <w:rsid w:val="00897859"/>
    <w:rsid w:val="008978E3"/>
    <w:rsid w:val="00897A27"/>
    <w:rsid w:val="00897AD0"/>
    <w:rsid w:val="00897D10"/>
    <w:rsid w:val="00897F37"/>
    <w:rsid w:val="008A0680"/>
    <w:rsid w:val="008A077B"/>
    <w:rsid w:val="008A0796"/>
    <w:rsid w:val="008A0C79"/>
    <w:rsid w:val="008A1020"/>
    <w:rsid w:val="008A1041"/>
    <w:rsid w:val="008A15BD"/>
    <w:rsid w:val="008A18EA"/>
    <w:rsid w:val="008A19DD"/>
    <w:rsid w:val="008A1E10"/>
    <w:rsid w:val="008A1EE8"/>
    <w:rsid w:val="008A1FA6"/>
    <w:rsid w:val="008A20C0"/>
    <w:rsid w:val="008A20CB"/>
    <w:rsid w:val="008A21E7"/>
    <w:rsid w:val="008A2281"/>
    <w:rsid w:val="008A2572"/>
    <w:rsid w:val="008A287C"/>
    <w:rsid w:val="008A28EB"/>
    <w:rsid w:val="008A2912"/>
    <w:rsid w:val="008A29D7"/>
    <w:rsid w:val="008A2CED"/>
    <w:rsid w:val="008A2EE3"/>
    <w:rsid w:val="008A2F1F"/>
    <w:rsid w:val="008A2F98"/>
    <w:rsid w:val="008A3251"/>
    <w:rsid w:val="008A3375"/>
    <w:rsid w:val="008A3743"/>
    <w:rsid w:val="008A3A54"/>
    <w:rsid w:val="008A3AA3"/>
    <w:rsid w:val="008A3C7C"/>
    <w:rsid w:val="008A3DC8"/>
    <w:rsid w:val="008A3EF8"/>
    <w:rsid w:val="008A416A"/>
    <w:rsid w:val="008A4281"/>
    <w:rsid w:val="008A4436"/>
    <w:rsid w:val="008A4517"/>
    <w:rsid w:val="008A45DA"/>
    <w:rsid w:val="008A46FF"/>
    <w:rsid w:val="008A48AC"/>
    <w:rsid w:val="008A4B18"/>
    <w:rsid w:val="008A4E59"/>
    <w:rsid w:val="008A4EEF"/>
    <w:rsid w:val="008A5033"/>
    <w:rsid w:val="008A5150"/>
    <w:rsid w:val="008A51C7"/>
    <w:rsid w:val="008A5390"/>
    <w:rsid w:val="008A5819"/>
    <w:rsid w:val="008A5892"/>
    <w:rsid w:val="008A5D97"/>
    <w:rsid w:val="008A5DA7"/>
    <w:rsid w:val="008A60F5"/>
    <w:rsid w:val="008A6387"/>
    <w:rsid w:val="008A63AA"/>
    <w:rsid w:val="008A6400"/>
    <w:rsid w:val="008A6558"/>
    <w:rsid w:val="008A6571"/>
    <w:rsid w:val="008A6644"/>
    <w:rsid w:val="008A67D8"/>
    <w:rsid w:val="008A6A1B"/>
    <w:rsid w:val="008A6A76"/>
    <w:rsid w:val="008A6C2C"/>
    <w:rsid w:val="008A716E"/>
    <w:rsid w:val="008A732C"/>
    <w:rsid w:val="008A7333"/>
    <w:rsid w:val="008A7348"/>
    <w:rsid w:val="008A7584"/>
    <w:rsid w:val="008A7786"/>
    <w:rsid w:val="008A7793"/>
    <w:rsid w:val="008A77ED"/>
    <w:rsid w:val="008A785D"/>
    <w:rsid w:val="008A7BE3"/>
    <w:rsid w:val="008A7D7C"/>
    <w:rsid w:val="008B03B9"/>
    <w:rsid w:val="008B03DD"/>
    <w:rsid w:val="008B04C8"/>
    <w:rsid w:val="008B065F"/>
    <w:rsid w:val="008B097A"/>
    <w:rsid w:val="008B09AD"/>
    <w:rsid w:val="008B0A72"/>
    <w:rsid w:val="008B0ACC"/>
    <w:rsid w:val="008B0E63"/>
    <w:rsid w:val="008B15A2"/>
    <w:rsid w:val="008B17AC"/>
    <w:rsid w:val="008B18E3"/>
    <w:rsid w:val="008B1DB2"/>
    <w:rsid w:val="008B1DBE"/>
    <w:rsid w:val="008B1F56"/>
    <w:rsid w:val="008B1F73"/>
    <w:rsid w:val="008B227C"/>
    <w:rsid w:val="008B233F"/>
    <w:rsid w:val="008B238B"/>
    <w:rsid w:val="008B2461"/>
    <w:rsid w:val="008B287D"/>
    <w:rsid w:val="008B2D5A"/>
    <w:rsid w:val="008B325C"/>
    <w:rsid w:val="008B3261"/>
    <w:rsid w:val="008B34BB"/>
    <w:rsid w:val="008B3518"/>
    <w:rsid w:val="008B35B4"/>
    <w:rsid w:val="008B3924"/>
    <w:rsid w:val="008B3ADD"/>
    <w:rsid w:val="008B428D"/>
    <w:rsid w:val="008B462E"/>
    <w:rsid w:val="008B4675"/>
    <w:rsid w:val="008B4725"/>
    <w:rsid w:val="008B477E"/>
    <w:rsid w:val="008B4823"/>
    <w:rsid w:val="008B4A69"/>
    <w:rsid w:val="008B4AD7"/>
    <w:rsid w:val="008B4C8B"/>
    <w:rsid w:val="008B4DE7"/>
    <w:rsid w:val="008B5047"/>
    <w:rsid w:val="008B5156"/>
    <w:rsid w:val="008B517A"/>
    <w:rsid w:val="008B55DE"/>
    <w:rsid w:val="008B5729"/>
    <w:rsid w:val="008B5777"/>
    <w:rsid w:val="008B59E4"/>
    <w:rsid w:val="008B5DCC"/>
    <w:rsid w:val="008B5DCF"/>
    <w:rsid w:val="008B5DEB"/>
    <w:rsid w:val="008B5EF2"/>
    <w:rsid w:val="008B5F3B"/>
    <w:rsid w:val="008B67C2"/>
    <w:rsid w:val="008B68D7"/>
    <w:rsid w:val="008B6CB7"/>
    <w:rsid w:val="008B6F91"/>
    <w:rsid w:val="008B6FAF"/>
    <w:rsid w:val="008B7140"/>
    <w:rsid w:val="008B7164"/>
    <w:rsid w:val="008B741A"/>
    <w:rsid w:val="008B7606"/>
    <w:rsid w:val="008B768D"/>
    <w:rsid w:val="008B7CD1"/>
    <w:rsid w:val="008B7DC9"/>
    <w:rsid w:val="008B7EAA"/>
    <w:rsid w:val="008B7FAD"/>
    <w:rsid w:val="008C00C2"/>
    <w:rsid w:val="008C013F"/>
    <w:rsid w:val="008C018C"/>
    <w:rsid w:val="008C044D"/>
    <w:rsid w:val="008C067E"/>
    <w:rsid w:val="008C06B0"/>
    <w:rsid w:val="008C0920"/>
    <w:rsid w:val="008C0C05"/>
    <w:rsid w:val="008C13A4"/>
    <w:rsid w:val="008C1B32"/>
    <w:rsid w:val="008C1B70"/>
    <w:rsid w:val="008C1CD9"/>
    <w:rsid w:val="008C2003"/>
    <w:rsid w:val="008C2034"/>
    <w:rsid w:val="008C2200"/>
    <w:rsid w:val="008C2219"/>
    <w:rsid w:val="008C2348"/>
    <w:rsid w:val="008C24C0"/>
    <w:rsid w:val="008C24F4"/>
    <w:rsid w:val="008C2C0D"/>
    <w:rsid w:val="008C2F7A"/>
    <w:rsid w:val="008C317A"/>
    <w:rsid w:val="008C32CE"/>
    <w:rsid w:val="008C3594"/>
    <w:rsid w:val="008C3924"/>
    <w:rsid w:val="008C4443"/>
    <w:rsid w:val="008C4473"/>
    <w:rsid w:val="008C44BB"/>
    <w:rsid w:val="008C4511"/>
    <w:rsid w:val="008C4967"/>
    <w:rsid w:val="008C496B"/>
    <w:rsid w:val="008C4A34"/>
    <w:rsid w:val="008C4A83"/>
    <w:rsid w:val="008C4BBE"/>
    <w:rsid w:val="008C4CE1"/>
    <w:rsid w:val="008C5190"/>
    <w:rsid w:val="008C55CC"/>
    <w:rsid w:val="008C561E"/>
    <w:rsid w:val="008C5AB9"/>
    <w:rsid w:val="008C5CD0"/>
    <w:rsid w:val="008C5F16"/>
    <w:rsid w:val="008C6077"/>
    <w:rsid w:val="008C6079"/>
    <w:rsid w:val="008C61A8"/>
    <w:rsid w:val="008C6318"/>
    <w:rsid w:val="008C667E"/>
    <w:rsid w:val="008C68D5"/>
    <w:rsid w:val="008C6F26"/>
    <w:rsid w:val="008C6F82"/>
    <w:rsid w:val="008C6FD5"/>
    <w:rsid w:val="008C7378"/>
    <w:rsid w:val="008C7569"/>
    <w:rsid w:val="008C7622"/>
    <w:rsid w:val="008C76BD"/>
    <w:rsid w:val="008C79AA"/>
    <w:rsid w:val="008C7B0E"/>
    <w:rsid w:val="008D03C9"/>
    <w:rsid w:val="008D044E"/>
    <w:rsid w:val="008D0559"/>
    <w:rsid w:val="008D05A4"/>
    <w:rsid w:val="008D067B"/>
    <w:rsid w:val="008D08B6"/>
    <w:rsid w:val="008D0A6E"/>
    <w:rsid w:val="008D0AA7"/>
    <w:rsid w:val="008D0C1D"/>
    <w:rsid w:val="008D143A"/>
    <w:rsid w:val="008D171B"/>
    <w:rsid w:val="008D1AB6"/>
    <w:rsid w:val="008D1B4F"/>
    <w:rsid w:val="008D1EB7"/>
    <w:rsid w:val="008D20A2"/>
    <w:rsid w:val="008D21AA"/>
    <w:rsid w:val="008D252C"/>
    <w:rsid w:val="008D25E5"/>
    <w:rsid w:val="008D266B"/>
    <w:rsid w:val="008D28C1"/>
    <w:rsid w:val="008D2AA9"/>
    <w:rsid w:val="008D2EB8"/>
    <w:rsid w:val="008D30AE"/>
    <w:rsid w:val="008D31E9"/>
    <w:rsid w:val="008D3240"/>
    <w:rsid w:val="008D3569"/>
    <w:rsid w:val="008D3769"/>
    <w:rsid w:val="008D38C2"/>
    <w:rsid w:val="008D38FF"/>
    <w:rsid w:val="008D3D3A"/>
    <w:rsid w:val="008D3FB1"/>
    <w:rsid w:val="008D4022"/>
    <w:rsid w:val="008D43B0"/>
    <w:rsid w:val="008D443F"/>
    <w:rsid w:val="008D472C"/>
    <w:rsid w:val="008D48D4"/>
    <w:rsid w:val="008D4A1F"/>
    <w:rsid w:val="008D4C40"/>
    <w:rsid w:val="008D541B"/>
    <w:rsid w:val="008D56D5"/>
    <w:rsid w:val="008D5A29"/>
    <w:rsid w:val="008D5AF0"/>
    <w:rsid w:val="008D5B06"/>
    <w:rsid w:val="008D5BAA"/>
    <w:rsid w:val="008D60D9"/>
    <w:rsid w:val="008D6171"/>
    <w:rsid w:val="008D68F6"/>
    <w:rsid w:val="008D692A"/>
    <w:rsid w:val="008D69B4"/>
    <w:rsid w:val="008D6A88"/>
    <w:rsid w:val="008D7241"/>
    <w:rsid w:val="008D73BD"/>
    <w:rsid w:val="008D74C2"/>
    <w:rsid w:val="008D76B2"/>
    <w:rsid w:val="008D7835"/>
    <w:rsid w:val="008D7A94"/>
    <w:rsid w:val="008D7E6C"/>
    <w:rsid w:val="008E01A8"/>
    <w:rsid w:val="008E067B"/>
    <w:rsid w:val="008E07CA"/>
    <w:rsid w:val="008E09DC"/>
    <w:rsid w:val="008E0BD2"/>
    <w:rsid w:val="008E1478"/>
    <w:rsid w:val="008E170D"/>
    <w:rsid w:val="008E178C"/>
    <w:rsid w:val="008E178F"/>
    <w:rsid w:val="008E198A"/>
    <w:rsid w:val="008E1D42"/>
    <w:rsid w:val="008E1EBA"/>
    <w:rsid w:val="008E252F"/>
    <w:rsid w:val="008E273F"/>
    <w:rsid w:val="008E2797"/>
    <w:rsid w:val="008E2930"/>
    <w:rsid w:val="008E2B2E"/>
    <w:rsid w:val="008E2CE1"/>
    <w:rsid w:val="008E2FBF"/>
    <w:rsid w:val="008E3029"/>
    <w:rsid w:val="008E32EA"/>
    <w:rsid w:val="008E3729"/>
    <w:rsid w:val="008E3A8D"/>
    <w:rsid w:val="008E3A97"/>
    <w:rsid w:val="008E3CB7"/>
    <w:rsid w:val="008E3CBA"/>
    <w:rsid w:val="008E3D79"/>
    <w:rsid w:val="008E49DA"/>
    <w:rsid w:val="008E49E5"/>
    <w:rsid w:val="008E4B75"/>
    <w:rsid w:val="008E4B81"/>
    <w:rsid w:val="008E4DB9"/>
    <w:rsid w:val="008E5029"/>
    <w:rsid w:val="008E542B"/>
    <w:rsid w:val="008E5920"/>
    <w:rsid w:val="008E5A6E"/>
    <w:rsid w:val="008E5B9E"/>
    <w:rsid w:val="008E5BE5"/>
    <w:rsid w:val="008E5FEE"/>
    <w:rsid w:val="008E6282"/>
    <w:rsid w:val="008E631D"/>
    <w:rsid w:val="008E64E5"/>
    <w:rsid w:val="008E677A"/>
    <w:rsid w:val="008E693E"/>
    <w:rsid w:val="008E6A48"/>
    <w:rsid w:val="008E6ACD"/>
    <w:rsid w:val="008E6B0D"/>
    <w:rsid w:val="008E6C13"/>
    <w:rsid w:val="008E6CCA"/>
    <w:rsid w:val="008E6D8E"/>
    <w:rsid w:val="008E6F2F"/>
    <w:rsid w:val="008E6F6B"/>
    <w:rsid w:val="008E6FD7"/>
    <w:rsid w:val="008E7020"/>
    <w:rsid w:val="008E7160"/>
    <w:rsid w:val="008E7345"/>
    <w:rsid w:val="008E769E"/>
    <w:rsid w:val="008E7A05"/>
    <w:rsid w:val="008E7E81"/>
    <w:rsid w:val="008E7F10"/>
    <w:rsid w:val="008F0373"/>
    <w:rsid w:val="008F038B"/>
    <w:rsid w:val="008F05BB"/>
    <w:rsid w:val="008F0829"/>
    <w:rsid w:val="008F090F"/>
    <w:rsid w:val="008F1077"/>
    <w:rsid w:val="008F10B9"/>
    <w:rsid w:val="008F1281"/>
    <w:rsid w:val="008F13BA"/>
    <w:rsid w:val="008F14B5"/>
    <w:rsid w:val="008F1835"/>
    <w:rsid w:val="008F1AD3"/>
    <w:rsid w:val="008F1B92"/>
    <w:rsid w:val="008F1F3F"/>
    <w:rsid w:val="008F237E"/>
    <w:rsid w:val="008F2A93"/>
    <w:rsid w:val="008F2BB7"/>
    <w:rsid w:val="008F307F"/>
    <w:rsid w:val="008F34A3"/>
    <w:rsid w:val="008F39A3"/>
    <w:rsid w:val="008F3B84"/>
    <w:rsid w:val="008F4119"/>
    <w:rsid w:val="008F41E3"/>
    <w:rsid w:val="008F45CE"/>
    <w:rsid w:val="008F4BC8"/>
    <w:rsid w:val="008F4DD2"/>
    <w:rsid w:val="008F5036"/>
    <w:rsid w:val="008F5211"/>
    <w:rsid w:val="008F52E3"/>
    <w:rsid w:val="008F5486"/>
    <w:rsid w:val="008F5A3F"/>
    <w:rsid w:val="008F5B33"/>
    <w:rsid w:val="008F5E71"/>
    <w:rsid w:val="008F60E3"/>
    <w:rsid w:val="008F6429"/>
    <w:rsid w:val="008F6827"/>
    <w:rsid w:val="008F6FC7"/>
    <w:rsid w:val="008F7599"/>
    <w:rsid w:val="008F7733"/>
    <w:rsid w:val="008F7A46"/>
    <w:rsid w:val="008F7D24"/>
    <w:rsid w:val="008F7EEF"/>
    <w:rsid w:val="00900000"/>
    <w:rsid w:val="00900600"/>
    <w:rsid w:val="00900793"/>
    <w:rsid w:val="00900B9B"/>
    <w:rsid w:val="00900D6B"/>
    <w:rsid w:val="00901064"/>
    <w:rsid w:val="009015B6"/>
    <w:rsid w:val="009017BB"/>
    <w:rsid w:val="0090183B"/>
    <w:rsid w:val="00901AB8"/>
    <w:rsid w:val="00901C1B"/>
    <w:rsid w:val="00901CB4"/>
    <w:rsid w:val="00901DBE"/>
    <w:rsid w:val="00901F57"/>
    <w:rsid w:val="00902473"/>
    <w:rsid w:val="009025A9"/>
    <w:rsid w:val="00902629"/>
    <w:rsid w:val="00902857"/>
    <w:rsid w:val="00902993"/>
    <w:rsid w:val="009029EB"/>
    <w:rsid w:val="009029F4"/>
    <w:rsid w:val="00902C85"/>
    <w:rsid w:val="00902CCF"/>
    <w:rsid w:val="00902FB7"/>
    <w:rsid w:val="00902FF6"/>
    <w:rsid w:val="0090320B"/>
    <w:rsid w:val="009032C4"/>
    <w:rsid w:val="00903552"/>
    <w:rsid w:val="00903629"/>
    <w:rsid w:val="009036EF"/>
    <w:rsid w:val="009037E7"/>
    <w:rsid w:val="009038B5"/>
    <w:rsid w:val="00903A96"/>
    <w:rsid w:val="00903F81"/>
    <w:rsid w:val="00903F95"/>
    <w:rsid w:val="0090422A"/>
    <w:rsid w:val="009044B9"/>
    <w:rsid w:val="0090485F"/>
    <w:rsid w:val="00904A08"/>
    <w:rsid w:val="00904A66"/>
    <w:rsid w:val="00904CDB"/>
    <w:rsid w:val="00904DFD"/>
    <w:rsid w:val="00905044"/>
    <w:rsid w:val="009054D1"/>
    <w:rsid w:val="009054F9"/>
    <w:rsid w:val="009055D9"/>
    <w:rsid w:val="00905649"/>
    <w:rsid w:val="009056E1"/>
    <w:rsid w:val="00905B23"/>
    <w:rsid w:val="00905B4B"/>
    <w:rsid w:val="00905B8C"/>
    <w:rsid w:val="00905BAB"/>
    <w:rsid w:val="00906074"/>
    <w:rsid w:val="00906318"/>
    <w:rsid w:val="009064E4"/>
    <w:rsid w:val="00906601"/>
    <w:rsid w:val="0090679F"/>
    <w:rsid w:val="009068D6"/>
    <w:rsid w:val="00906B62"/>
    <w:rsid w:val="00906E0A"/>
    <w:rsid w:val="00906FA3"/>
    <w:rsid w:val="00907058"/>
    <w:rsid w:val="00907310"/>
    <w:rsid w:val="00907864"/>
    <w:rsid w:val="00907BEA"/>
    <w:rsid w:val="00907FBC"/>
    <w:rsid w:val="0091001D"/>
    <w:rsid w:val="00910028"/>
    <w:rsid w:val="009100E9"/>
    <w:rsid w:val="00910337"/>
    <w:rsid w:val="00910602"/>
    <w:rsid w:val="009106BC"/>
    <w:rsid w:val="00910788"/>
    <w:rsid w:val="0091086F"/>
    <w:rsid w:val="0091094F"/>
    <w:rsid w:val="009109B8"/>
    <w:rsid w:val="00910AFB"/>
    <w:rsid w:val="00910C17"/>
    <w:rsid w:val="00910E27"/>
    <w:rsid w:val="00910EDA"/>
    <w:rsid w:val="00911064"/>
    <w:rsid w:val="0091125A"/>
    <w:rsid w:val="009112A7"/>
    <w:rsid w:val="009114C8"/>
    <w:rsid w:val="0091180C"/>
    <w:rsid w:val="00911884"/>
    <w:rsid w:val="0091192B"/>
    <w:rsid w:val="00911AB4"/>
    <w:rsid w:val="00911D68"/>
    <w:rsid w:val="00911F89"/>
    <w:rsid w:val="0091266D"/>
    <w:rsid w:val="00912818"/>
    <w:rsid w:val="00912E95"/>
    <w:rsid w:val="0091309A"/>
    <w:rsid w:val="009132D2"/>
    <w:rsid w:val="009133E6"/>
    <w:rsid w:val="00913417"/>
    <w:rsid w:val="00913467"/>
    <w:rsid w:val="009134FF"/>
    <w:rsid w:val="0091360B"/>
    <w:rsid w:val="00913694"/>
    <w:rsid w:val="009137CE"/>
    <w:rsid w:val="00913AB3"/>
    <w:rsid w:val="00913BA6"/>
    <w:rsid w:val="00913BAD"/>
    <w:rsid w:val="00913C5E"/>
    <w:rsid w:val="00913EE1"/>
    <w:rsid w:val="009140CE"/>
    <w:rsid w:val="009141BA"/>
    <w:rsid w:val="0091426B"/>
    <w:rsid w:val="009142AF"/>
    <w:rsid w:val="009147CE"/>
    <w:rsid w:val="00914E04"/>
    <w:rsid w:val="009155A7"/>
    <w:rsid w:val="009155F7"/>
    <w:rsid w:val="00915629"/>
    <w:rsid w:val="00915AD3"/>
    <w:rsid w:val="00915DCB"/>
    <w:rsid w:val="00915F73"/>
    <w:rsid w:val="0091620C"/>
    <w:rsid w:val="00916237"/>
    <w:rsid w:val="009162C1"/>
    <w:rsid w:val="00916308"/>
    <w:rsid w:val="00916334"/>
    <w:rsid w:val="009163BB"/>
    <w:rsid w:val="00916612"/>
    <w:rsid w:val="00916634"/>
    <w:rsid w:val="00916862"/>
    <w:rsid w:val="00916AA4"/>
    <w:rsid w:val="00916B60"/>
    <w:rsid w:val="00916C62"/>
    <w:rsid w:val="00916FC9"/>
    <w:rsid w:val="00917123"/>
    <w:rsid w:val="00917176"/>
    <w:rsid w:val="0091767D"/>
    <w:rsid w:val="00917D3C"/>
    <w:rsid w:val="00917F8E"/>
    <w:rsid w:val="009200BE"/>
    <w:rsid w:val="00920346"/>
    <w:rsid w:val="00920456"/>
    <w:rsid w:val="00920567"/>
    <w:rsid w:val="0092066A"/>
    <w:rsid w:val="009206C3"/>
    <w:rsid w:val="009206D3"/>
    <w:rsid w:val="00920A07"/>
    <w:rsid w:val="00920AD0"/>
    <w:rsid w:val="00920B77"/>
    <w:rsid w:val="00920CDF"/>
    <w:rsid w:val="00921215"/>
    <w:rsid w:val="009212AE"/>
    <w:rsid w:val="00921507"/>
    <w:rsid w:val="00921785"/>
    <w:rsid w:val="009217FF"/>
    <w:rsid w:val="00921922"/>
    <w:rsid w:val="00921987"/>
    <w:rsid w:val="00921A1C"/>
    <w:rsid w:val="00921B78"/>
    <w:rsid w:val="00921C27"/>
    <w:rsid w:val="00921F5C"/>
    <w:rsid w:val="00922371"/>
    <w:rsid w:val="0092258D"/>
    <w:rsid w:val="00922864"/>
    <w:rsid w:val="00922B9F"/>
    <w:rsid w:val="00923273"/>
    <w:rsid w:val="00923A64"/>
    <w:rsid w:val="00923B35"/>
    <w:rsid w:val="00923ED2"/>
    <w:rsid w:val="00923F1B"/>
    <w:rsid w:val="009244AD"/>
    <w:rsid w:val="009248CB"/>
    <w:rsid w:val="00924A7A"/>
    <w:rsid w:val="00924ADF"/>
    <w:rsid w:val="00924D4E"/>
    <w:rsid w:val="00925069"/>
    <w:rsid w:val="009253AF"/>
    <w:rsid w:val="009253B5"/>
    <w:rsid w:val="009254FC"/>
    <w:rsid w:val="00925534"/>
    <w:rsid w:val="00925908"/>
    <w:rsid w:val="0092592E"/>
    <w:rsid w:val="00925AB4"/>
    <w:rsid w:val="00925B87"/>
    <w:rsid w:val="00925F50"/>
    <w:rsid w:val="00925FB3"/>
    <w:rsid w:val="00926092"/>
    <w:rsid w:val="009262D0"/>
    <w:rsid w:val="00926444"/>
    <w:rsid w:val="009267C8"/>
    <w:rsid w:val="00926919"/>
    <w:rsid w:val="00926C85"/>
    <w:rsid w:val="00926EFC"/>
    <w:rsid w:val="00927270"/>
    <w:rsid w:val="00927314"/>
    <w:rsid w:val="009275F6"/>
    <w:rsid w:val="009276AB"/>
    <w:rsid w:val="0092784A"/>
    <w:rsid w:val="00927994"/>
    <w:rsid w:val="009279A4"/>
    <w:rsid w:val="00927A2A"/>
    <w:rsid w:val="00930052"/>
    <w:rsid w:val="00930120"/>
    <w:rsid w:val="0093018B"/>
    <w:rsid w:val="009306A7"/>
    <w:rsid w:val="00930890"/>
    <w:rsid w:val="00930A52"/>
    <w:rsid w:val="00930C8C"/>
    <w:rsid w:val="00930CB9"/>
    <w:rsid w:val="00930CCC"/>
    <w:rsid w:val="00930DD7"/>
    <w:rsid w:val="00930F66"/>
    <w:rsid w:val="00930F6B"/>
    <w:rsid w:val="00930FAB"/>
    <w:rsid w:val="0093102F"/>
    <w:rsid w:val="0093114E"/>
    <w:rsid w:val="009313A6"/>
    <w:rsid w:val="0093149C"/>
    <w:rsid w:val="009315E3"/>
    <w:rsid w:val="0093168B"/>
    <w:rsid w:val="009317C3"/>
    <w:rsid w:val="009317DC"/>
    <w:rsid w:val="0093180E"/>
    <w:rsid w:val="009319D4"/>
    <w:rsid w:val="00931A48"/>
    <w:rsid w:val="00931F1F"/>
    <w:rsid w:val="00932155"/>
    <w:rsid w:val="00932450"/>
    <w:rsid w:val="009324BD"/>
    <w:rsid w:val="0093251C"/>
    <w:rsid w:val="009325B4"/>
    <w:rsid w:val="00932742"/>
    <w:rsid w:val="00932832"/>
    <w:rsid w:val="00932A9C"/>
    <w:rsid w:val="00932E67"/>
    <w:rsid w:val="009339AB"/>
    <w:rsid w:val="00933A78"/>
    <w:rsid w:val="00933CCE"/>
    <w:rsid w:val="00933DA0"/>
    <w:rsid w:val="00934077"/>
    <w:rsid w:val="00934375"/>
    <w:rsid w:val="009344E1"/>
    <w:rsid w:val="0093450A"/>
    <w:rsid w:val="00934555"/>
    <w:rsid w:val="00934725"/>
    <w:rsid w:val="00934806"/>
    <w:rsid w:val="0093481B"/>
    <w:rsid w:val="00934827"/>
    <w:rsid w:val="00934894"/>
    <w:rsid w:val="00934DF6"/>
    <w:rsid w:val="00934ED7"/>
    <w:rsid w:val="00935098"/>
    <w:rsid w:val="00935862"/>
    <w:rsid w:val="00935D0B"/>
    <w:rsid w:val="00935FB8"/>
    <w:rsid w:val="00936314"/>
    <w:rsid w:val="0093631F"/>
    <w:rsid w:val="00936425"/>
    <w:rsid w:val="00936483"/>
    <w:rsid w:val="0093692E"/>
    <w:rsid w:val="00936AF5"/>
    <w:rsid w:val="00936B1D"/>
    <w:rsid w:val="0093754C"/>
    <w:rsid w:val="00937554"/>
    <w:rsid w:val="0093773B"/>
    <w:rsid w:val="00937C89"/>
    <w:rsid w:val="00937D10"/>
    <w:rsid w:val="009400A5"/>
    <w:rsid w:val="00940187"/>
    <w:rsid w:val="00940296"/>
    <w:rsid w:val="0094046D"/>
    <w:rsid w:val="00940821"/>
    <w:rsid w:val="009409B0"/>
    <w:rsid w:val="00940BB6"/>
    <w:rsid w:val="00940EB8"/>
    <w:rsid w:val="00940F6A"/>
    <w:rsid w:val="0094109E"/>
    <w:rsid w:val="009410D1"/>
    <w:rsid w:val="00941858"/>
    <w:rsid w:val="00941C15"/>
    <w:rsid w:val="00941D5C"/>
    <w:rsid w:val="0094236E"/>
    <w:rsid w:val="009424B7"/>
    <w:rsid w:val="009430AA"/>
    <w:rsid w:val="0094322B"/>
    <w:rsid w:val="00943F0D"/>
    <w:rsid w:val="00943F30"/>
    <w:rsid w:val="00943FBC"/>
    <w:rsid w:val="0094415E"/>
    <w:rsid w:val="00944269"/>
    <w:rsid w:val="0094441F"/>
    <w:rsid w:val="009444DB"/>
    <w:rsid w:val="00944620"/>
    <w:rsid w:val="009446CB"/>
    <w:rsid w:val="009447A3"/>
    <w:rsid w:val="009448A5"/>
    <w:rsid w:val="00944F94"/>
    <w:rsid w:val="00945175"/>
    <w:rsid w:val="009451AB"/>
    <w:rsid w:val="0094549A"/>
    <w:rsid w:val="00945D9C"/>
    <w:rsid w:val="00945E8E"/>
    <w:rsid w:val="00945EA3"/>
    <w:rsid w:val="009460F7"/>
    <w:rsid w:val="0094611A"/>
    <w:rsid w:val="0094614F"/>
    <w:rsid w:val="00946172"/>
    <w:rsid w:val="00946242"/>
    <w:rsid w:val="00946286"/>
    <w:rsid w:val="00946472"/>
    <w:rsid w:val="009469AD"/>
    <w:rsid w:val="00946A7F"/>
    <w:rsid w:val="00946AA0"/>
    <w:rsid w:val="00946B77"/>
    <w:rsid w:val="00946C53"/>
    <w:rsid w:val="00946D50"/>
    <w:rsid w:val="00946E35"/>
    <w:rsid w:val="00946EAB"/>
    <w:rsid w:val="00946F52"/>
    <w:rsid w:val="00947104"/>
    <w:rsid w:val="00947633"/>
    <w:rsid w:val="009479DD"/>
    <w:rsid w:val="00947B3E"/>
    <w:rsid w:val="00947D5E"/>
    <w:rsid w:val="009500CE"/>
    <w:rsid w:val="009501F7"/>
    <w:rsid w:val="00950284"/>
    <w:rsid w:val="009503B7"/>
    <w:rsid w:val="009505C4"/>
    <w:rsid w:val="009506FF"/>
    <w:rsid w:val="00950A14"/>
    <w:rsid w:val="00950E33"/>
    <w:rsid w:val="00950E48"/>
    <w:rsid w:val="00950EAE"/>
    <w:rsid w:val="00950F89"/>
    <w:rsid w:val="009512E9"/>
    <w:rsid w:val="00951560"/>
    <w:rsid w:val="0095185C"/>
    <w:rsid w:val="00952321"/>
    <w:rsid w:val="0095234C"/>
    <w:rsid w:val="00952463"/>
    <w:rsid w:val="009524D1"/>
    <w:rsid w:val="009524E6"/>
    <w:rsid w:val="00952503"/>
    <w:rsid w:val="0095280B"/>
    <w:rsid w:val="009528AF"/>
    <w:rsid w:val="0095299D"/>
    <w:rsid w:val="00952A5D"/>
    <w:rsid w:val="00952BB2"/>
    <w:rsid w:val="009530CF"/>
    <w:rsid w:val="00953281"/>
    <w:rsid w:val="009532DB"/>
    <w:rsid w:val="00953306"/>
    <w:rsid w:val="00953412"/>
    <w:rsid w:val="009534DA"/>
    <w:rsid w:val="0095351F"/>
    <w:rsid w:val="009538E6"/>
    <w:rsid w:val="00953F5C"/>
    <w:rsid w:val="009541FC"/>
    <w:rsid w:val="009543FD"/>
    <w:rsid w:val="009548EF"/>
    <w:rsid w:val="00954AAF"/>
    <w:rsid w:val="00954CFC"/>
    <w:rsid w:val="00954E5C"/>
    <w:rsid w:val="00955043"/>
    <w:rsid w:val="0095526D"/>
    <w:rsid w:val="0095545B"/>
    <w:rsid w:val="009559B1"/>
    <w:rsid w:val="009559BF"/>
    <w:rsid w:val="00955C6A"/>
    <w:rsid w:val="00955E91"/>
    <w:rsid w:val="009560A5"/>
    <w:rsid w:val="00956202"/>
    <w:rsid w:val="0095642E"/>
    <w:rsid w:val="0095666E"/>
    <w:rsid w:val="00956B23"/>
    <w:rsid w:val="00956DE0"/>
    <w:rsid w:val="009570B3"/>
    <w:rsid w:val="009572AD"/>
    <w:rsid w:val="009574AB"/>
    <w:rsid w:val="00957BDB"/>
    <w:rsid w:val="00957CB7"/>
    <w:rsid w:val="00957FB8"/>
    <w:rsid w:val="009600E1"/>
    <w:rsid w:val="00960169"/>
    <w:rsid w:val="00960225"/>
    <w:rsid w:val="0096061A"/>
    <w:rsid w:val="0096064C"/>
    <w:rsid w:val="009606E5"/>
    <w:rsid w:val="0096083B"/>
    <w:rsid w:val="00961062"/>
    <w:rsid w:val="009611A3"/>
    <w:rsid w:val="009613B8"/>
    <w:rsid w:val="00961BBF"/>
    <w:rsid w:val="00961C03"/>
    <w:rsid w:val="00961D7C"/>
    <w:rsid w:val="0096246E"/>
    <w:rsid w:val="0096279B"/>
    <w:rsid w:val="00962D1B"/>
    <w:rsid w:val="00962EED"/>
    <w:rsid w:val="009632AC"/>
    <w:rsid w:val="009634EA"/>
    <w:rsid w:val="009636B4"/>
    <w:rsid w:val="009636DE"/>
    <w:rsid w:val="00963ACE"/>
    <w:rsid w:val="00963ECA"/>
    <w:rsid w:val="00964864"/>
    <w:rsid w:val="0096509C"/>
    <w:rsid w:val="009651B9"/>
    <w:rsid w:val="00965419"/>
    <w:rsid w:val="009655D7"/>
    <w:rsid w:val="00965BFC"/>
    <w:rsid w:val="00966000"/>
    <w:rsid w:val="00966180"/>
    <w:rsid w:val="009666AF"/>
    <w:rsid w:val="00966737"/>
    <w:rsid w:val="00966C36"/>
    <w:rsid w:val="00966DAA"/>
    <w:rsid w:val="00966EA6"/>
    <w:rsid w:val="00967460"/>
    <w:rsid w:val="009674AC"/>
    <w:rsid w:val="00967847"/>
    <w:rsid w:val="0096792A"/>
    <w:rsid w:val="0096799B"/>
    <w:rsid w:val="009679A2"/>
    <w:rsid w:val="00967C57"/>
    <w:rsid w:val="00970499"/>
    <w:rsid w:val="0097056A"/>
    <w:rsid w:val="00970668"/>
    <w:rsid w:val="00970EF7"/>
    <w:rsid w:val="009714C5"/>
    <w:rsid w:val="0097153B"/>
    <w:rsid w:val="00971710"/>
    <w:rsid w:val="0097196F"/>
    <w:rsid w:val="009719C6"/>
    <w:rsid w:val="00971B20"/>
    <w:rsid w:val="00971E04"/>
    <w:rsid w:val="0097200A"/>
    <w:rsid w:val="00972413"/>
    <w:rsid w:val="00972812"/>
    <w:rsid w:val="0097290F"/>
    <w:rsid w:val="0097299B"/>
    <w:rsid w:val="00972DEB"/>
    <w:rsid w:val="009730D8"/>
    <w:rsid w:val="009730E7"/>
    <w:rsid w:val="0097311D"/>
    <w:rsid w:val="009735AD"/>
    <w:rsid w:val="009736AB"/>
    <w:rsid w:val="00973958"/>
    <w:rsid w:val="00973C0D"/>
    <w:rsid w:val="00973EE9"/>
    <w:rsid w:val="00973FF5"/>
    <w:rsid w:val="009741C8"/>
    <w:rsid w:val="009741D3"/>
    <w:rsid w:val="00974399"/>
    <w:rsid w:val="00974430"/>
    <w:rsid w:val="009748B6"/>
    <w:rsid w:val="00974A25"/>
    <w:rsid w:val="00974C1F"/>
    <w:rsid w:val="00974D11"/>
    <w:rsid w:val="00974DDF"/>
    <w:rsid w:val="00974F5F"/>
    <w:rsid w:val="009757F5"/>
    <w:rsid w:val="00975907"/>
    <w:rsid w:val="00975B54"/>
    <w:rsid w:val="00975B7A"/>
    <w:rsid w:val="00975C0A"/>
    <w:rsid w:val="00975C4D"/>
    <w:rsid w:val="00975E23"/>
    <w:rsid w:val="00975E9D"/>
    <w:rsid w:val="00975FFC"/>
    <w:rsid w:val="009760BB"/>
    <w:rsid w:val="009761A7"/>
    <w:rsid w:val="00976359"/>
    <w:rsid w:val="00976383"/>
    <w:rsid w:val="009764FC"/>
    <w:rsid w:val="009765CD"/>
    <w:rsid w:val="009766CD"/>
    <w:rsid w:val="00976752"/>
    <w:rsid w:val="00976763"/>
    <w:rsid w:val="00976904"/>
    <w:rsid w:val="00976960"/>
    <w:rsid w:val="00976A2B"/>
    <w:rsid w:val="00976D8D"/>
    <w:rsid w:val="00976DCD"/>
    <w:rsid w:val="00977049"/>
    <w:rsid w:val="009772AB"/>
    <w:rsid w:val="009774FD"/>
    <w:rsid w:val="00977668"/>
    <w:rsid w:val="009778C2"/>
    <w:rsid w:val="009778F4"/>
    <w:rsid w:val="00977B66"/>
    <w:rsid w:val="00977B86"/>
    <w:rsid w:val="00977CD0"/>
    <w:rsid w:val="00977CEC"/>
    <w:rsid w:val="00977DBE"/>
    <w:rsid w:val="00977FEF"/>
    <w:rsid w:val="009800E2"/>
    <w:rsid w:val="0098010B"/>
    <w:rsid w:val="00980118"/>
    <w:rsid w:val="00980470"/>
    <w:rsid w:val="00980B52"/>
    <w:rsid w:val="00980C9E"/>
    <w:rsid w:val="00980D9D"/>
    <w:rsid w:val="00980EAA"/>
    <w:rsid w:val="0098101D"/>
    <w:rsid w:val="0098133E"/>
    <w:rsid w:val="009813EA"/>
    <w:rsid w:val="009814D4"/>
    <w:rsid w:val="00981BB0"/>
    <w:rsid w:val="00982138"/>
    <w:rsid w:val="009821CE"/>
    <w:rsid w:val="009826E6"/>
    <w:rsid w:val="0098278B"/>
    <w:rsid w:val="009827F3"/>
    <w:rsid w:val="00982B59"/>
    <w:rsid w:val="00982C04"/>
    <w:rsid w:val="00982DBD"/>
    <w:rsid w:val="00982E67"/>
    <w:rsid w:val="00982EAB"/>
    <w:rsid w:val="00983050"/>
    <w:rsid w:val="00983129"/>
    <w:rsid w:val="0098373B"/>
    <w:rsid w:val="009839E9"/>
    <w:rsid w:val="00983AEA"/>
    <w:rsid w:val="00983B37"/>
    <w:rsid w:val="00983B73"/>
    <w:rsid w:val="00983CD2"/>
    <w:rsid w:val="00984093"/>
    <w:rsid w:val="009840F0"/>
    <w:rsid w:val="00984600"/>
    <w:rsid w:val="00984729"/>
    <w:rsid w:val="00984982"/>
    <w:rsid w:val="00984CD9"/>
    <w:rsid w:val="00984E03"/>
    <w:rsid w:val="009851D6"/>
    <w:rsid w:val="00985247"/>
    <w:rsid w:val="00985669"/>
    <w:rsid w:val="00985684"/>
    <w:rsid w:val="00985CE9"/>
    <w:rsid w:val="00985D32"/>
    <w:rsid w:val="00986012"/>
    <w:rsid w:val="00986144"/>
    <w:rsid w:val="00986395"/>
    <w:rsid w:val="00986453"/>
    <w:rsid w:val="00986AA8"/>
    <w:rsid w:val="00986BF7"/>
    <w:rsid w:val="00986C75"/>
    <w:rsid w:val="00986C8B"/>
    <w:rsid w:val="00986D04"/>
    <w:rsid w:val="00986E10"/>
    <w:rsid w:val="00986E77"/>
    <w:rsid w:val="00986ED9"/>
    <w:rsid w:val="00986EE0"/>
    <w:rsid w:val="0098703A"/>
    <w:rsid w:val="0098709F"/>
    <w:rsid w:val="009872C8"/>
    <w:rsid w:val="009875C3"/>
    <w:rsid w:val="00987859"/>
    <w:rsid w:val="00987AAC"/>
    <w:rsid w:val="00987BB1"/>
    <w:rsid w:val="00987C60"/>
    <w:rsid w:val="00987DDA"/>
    <w:rsid w:val="00990056"/>
    <w:rsid w:val="00990105"/>
    <w:rsid w:val="0099029E"/>
    <w:rsid w:val="00990592"/>
    <w:rsid w:val="0099066E"/>
    <w:rsid w:val="00990C83"/>
    <w:rsid w:val="00990DB1"/>
    <w:rsid w:val="00990DE3"/>
    <w:rsid w:val="009910F8"/>
    <w:rsid w:val="0099145A"/>
    <w:rsid w:val="009916C9"/>
    <w:rsid w:val="0099174A"/>
    <w:rsid w:val="009917EF"/>
    <w:rsid w:val="0099186C"/>
    <w:rsid w:val="00991D5E"/>
    <w:rsid w:val="00991E27"/>
    <w:rsid w:val="0099218D"/>
    <w:rsid w:val="009924E5"/>
    <w:rsid w:val="00992595"/>
    <w:rsid w:val="0099259D"/>
    <w:rsid w:val="0099266A"/>
    <w:rsid w:val="00992730"/>
    <w:rsid w:val="009927F5"/>
    <w:rsid w:val="009928B7"/>
    <w:rsid w:val="009928F3"/>
    <w:rsid w:val="00992CFE"/>
    <w:rsid w:val="00992D57"/>
    <w:rsid w:val="00992E29"/>
    <w:rsid w:val="009931DE"/>
    <w:rsid w:val="009931F6"/>
    <w:rsid w:val="009932E4"/>
    <w:rsid w:val="009933B2"/>
    <w:rsid w:val="009933CB"/>
    <w:rsid w:val="00993417"/>
    <w:rsid w:val="00993A48"/>
    <w:rsid w:val="00993ACD"/>
    <w:rsid w:val="00993D18"/>
    <w:rsid w:val="00993E6A"/>
    <w:rsid w:val="0099402B"/>
    <w:rsid w:val="00994136"/>
    <w:rsid w:val="009945CE"/>
    <w:rsid w:val="009945DE"/>
    <w:rsid w:val="0099466D"/>
    <w:rsid w:val="00994672"/>
    <w:rsid w:val="0099485C"/>
    <w:rsid w:val="009948B3"/>
    <w:rsid w:val="009948FD"/>
    <w:rsid w:val="009949CB"/>
    <w:rsid w:val="00994B95"/>
    <w:rsid w:val="00994E2B"/>
    <w:rsid w:val="00994EAF"/>
    <w:rsid w:val="00994EE5"/>
    <w:rsid w:val="00994F79"/>
    <w:rsid w:val="00995250"/>
    <w:rsid w:val="009952E4"/>
    <w:rsid w:val="009955A0"/>
    <w:rsid w:val="009956E7"/>
    <w:rsid w:val="00995A1A"/>
    <w:rsid w:val="00995EB9"/>
    <w:rsid w:val="009960CB"/>
    <w:rsid w:val="00996246"/>
    <w:rsid w:val="0099691B"/>
    <w:rsid w:val="00996A17"/>
    <w:rsid w:val="00996A62"/>
    <w:rsid w:val="00996DCE"/>
    <w:rsid w:val="00997134"/>
    <w:rsid w:val="0099729F"/>
    <w:rsid w:val="009973A1"/>
    <w:rsid w:val="009978E2"/>
    <w:rsid w:val="00997E8C"/>
    <w:rsid w:val="009A019B"/>
    <w:rsid w:val="009A048D"/>
    <w:rsid w:val="009A088B"/>
    <w:rsid w:val="009A08D1"/>
    <w:rsid w:val="009A09EC"/>
    <w:rsid w:val="009A09F1"/>
    <w:rsid w:val="009A0B88"/>
    <w:rsid w:val="009A0D39"/>
    <w:rsid w:val="009A0D62"/>
    <w:rsid w:val="009A10E3"/>
    <w:rsid w:val="009A1215"/>
    <w:rsid w:val="009A1273"/>
    <w:rsid w:val="009A12DD"/>
    <w:rsid w:val="009A1861"/>
    <w:rsid w:val="009A1898"/>
    <w:rsid w:val="009A1B95"/>
    <w:rsid w:val="009A1C1B"/>
    <w:rsid w:val="009A1EEB"/>
    <w:rsid w:val="009A1F39"/>
    <w:rsid w:val="009A21FA"/>
    <w:rsid w:val="009A2393"/>
    <w:rsid w:val="009A2594"/>
    <w:rsid w:val="009A2623"/>
    <w:rsid w:val="009A26D3"/>
    <w:rsid w:val="009A26E8"/>
    <w:rsid w:val="009A275B"/>
    <w:rsid w:val="009A27D4"/>
    <w:rsid w:val="009A2848"/>
    <w:rsid w:val="009A29C2"/>
    <w:rsid w:val="009A2AFC"/>
    <w:rsid w:val="009A2E15"/>
    <w:rsid w:val="009A2E1D"/>
    <w:rsid w:val="009A2E89"/>
    <w:rsid w:val="009A3716"/>
    <w:rsid w:val="009A3775"/>
    <w:rsid w:val="009A39D7"/>
    <w:rsid w:val="009A3C89"/>
    <w:rsid w:val="009A3D0C"/>
    <w:rsid w:val="009A3FCD"/>
    <w:rsid w:val="009A400D"/>
    <w:rsid w:val="009A43E0"/>
    <w:rsid w:val="009A4577"/>
    <w:rsid w:val="009A45D9"/>
    <w:rsid w:val="009A48F4"/>
    <w:rsid w:val="009A49D5"/>
    <w:rsid w:val="009A4A3A"/>
    <w:rsid w:val="009A4B52"/>
    <w:rsid w:val="009A4D1E"/>
    <w:rsid w:val="009A4E3D"/>
    <w:rsid w:val="009A4FA1"/>
    <w:rsid w:val="009A54E1"/>
    <w:rsid w:val="009A56B2"/>
    <w:rsid w:val="009A56E7"/>
    <w:rsid w:val="009A5A3B"/>
    <w:rsid w:val="009A5A4F"/>
    <w:rsid w:val="009A5A51"/>
    <w:rsid w:val="009A5A87"/>
    <w:rsid w:val="009A5CFC"/>
    <w:rsid w:val="009A5D32"/>
    <w:rsid w:val="009A5E88"/>
    <w:rsid w:val="009A5F3A"/>
    <w:rsid w:val="009A5F49"/>
    <w:rsid w:val="009A6048"/>
    <w:rsid w:val="009A615F"/>
    <w:rsid w:val="009A6166"/>
    <w:rsid w:val="009A61EE"/>
    <w:rsid w:val="009A68BF"/>
    <w:rsid w:val="009A69B1"/>
    <w:rsid w:val="009A6B4D"/>
    <w:rsid w:val="009A6BA4"/>
    <w:rsid w:val="009A6CA4"/>
    <w:rsid w:val="009A74A4"/>
    <w:rsid w:val="009A764B"/>
    <w:rsid w:val="009A7EC2"/>
    <w:rsid w:val="009B0172"/>
    <w:rsid w:val="009B0196"/>
    <w:rsid w:val="009B01BB"/>
    <w:rsid w:val="009B025D"/>
    <w:rsid w:val="009B0268"/>
    <w:rsid w:val="009B03F6"/>
    <w:rsid w:val="009B0E83"/>
    <w:rsid w:val="009B0FDB"/>
    <w:rsid w:val="009B17D3"/>
    <w:rsid w:val="009B1B10"/>
    <w:rsid w:val="009B1F6C"/>
    <w:rsid w:val="009B20CE"/>
    <w:rsid w:val="009B2296"/>
    <w:rsid w:val="009B2501"/>
    <w:rsid w:val="009B2A23"/>
    <w:rsid w:val="009B2A9F"/>
    <w:rsid w:val="009B2B32"/>
    <w:rsid w:val="009B34B6"/>
    <w:rsid w:val="009B359C"/>
    <w:rsid w:val="009B37E1"/>
    <w:rsid w:val="009B3B11"/>
    <w:rsid w:val="009B3B3A"/>
    <w:rsid w:val="009B3C72"/>
    <w:rsid w:val="009B3D08"/>
    <w:rsid w:val="009B3DDF"/>
    <w:rsid w:val="009B42EB"/>
    <w:rsid w:val="009B43B9"/>
    <w:rsid w:val="009B4BB4"/>
    <w:rsid w:val="009B4D39"/>
    <w:rsid w:val="009B4E2E"/>
    <w:rsid w:val="009B4E32"/>
    <w:rsid w:val="009B4E77"/>
    <w:rsid w:val="009B4EAC"/>
    <w:rsid w:val="009B4FBD"/>
    <w:rsid w:val="009B5044"/>
    <w:rsid w:val="009B5357"/>
    <w:rsid w:val="009B5360"/>
    <w:rsid w:val="009B53BF"/>
    <w:rsid w:val="009B566B"/>
    <w:rsid w:val="009B56E5"/>
    <w:rsid w:val="009B5D12"/>
    <w:rsid w:val="009B5D55"/>
    <w:rsid w:val="009B5F3B"/>
    <w:rsid w:val="009B619D"/>
    <w:rsid w:val="009B6383"/>
    <w:rsid w:val="009B63E4"/>
    <w:rsid w:val="009B654E"/>
    <w:rsid w:val="009B66F3"/>
    <w:rsid w:val="009B679A"/>
    <w:rsid w:val="009B6876"/>
    <w:rsid w:val="009B6E5D"/>
    <w:rsid w:val="009B6EE8"/>
    <w:rsid w:val="009B7149"/>
    <w:rsid w:val="009B73BC"/>
    <w:rsid w:val="009B7468"/>
    <w:rsid w:val="009B748F"/>
    <w:rsid w:val="009B767E"/>
    <w:rsid w:val="009B7732"/>
    <w:rsid w:val="009B7A04"/>
    <w:rsid w:val="009B7DEC"/>
    <w:rsid w:val="009C010F"/>
    <w:rsid w:val="009C0143"/>
    <w:rsid w:val="009C0390"/>
    <w:rsid w:val="009C0943"/>
    <w:rsid w:val="009C0C1D"/>
    <w:rsid w:val="009C0C5C"/>
    <w:rsid w:val="009C0D05"/>
    <w:rsid w:val="009C0D16"/>
    <w:rsid w:val="009C10BA"/>
    <w:rsid w:val="009C1133"/>
    <w:rsid w:val="009C160F"/>
    <w:rsid w:val="009C163B"/>
    <w:rsid w:val="009C1733"/>
    <w:rsid w:val="009C1844"/>
    <w:rsid w:val="009C1CB8"/>
    <w:rsid w:val="009C1E86"/>
    <w:rsid w:val="009C1EAC"/>
    <w:rsid w:val="009C1EE2"/>
    <w:rsid w:val="009C2080"/>
    <w:rsid w:val="009C248B"/>
    <w:rsid w:val="009C25AF"/>
    <w:rsid w:val="009C26D9"/>
    <w:rsid w:val="009C2926"/>
    <w:rsid w:val="009C31AA"/>
    <w:rsid w:val="009C32F4"/>
    <w:rsid w:val="009C33B1"/>
    <w:rsid w:val="009C3712"/>
    <w:rsid w:val="009C3723"/>
    <w:rsid w:val="009C37C1"/>
    <w:rsid w:val="009C3910"/>
    <w:rsid w:val="009C3A03"/>
    <w:rsid w:val="009C3CDA"/>
    <w:rsid w:val="009C4195"/>
    <w:rsid w:val="009C4330"/>
    <w:rsid w:val="009C43AB"/>
    <w:rsid w:val="009C4472"/>
    <w:rsid w:val="009C4568"/>
    <w:rsid w:val="009C48D7"/>
    <w:rsid w:val="009C4939"/>
    <w:rsid w:val="009C49B7"/>
    <w:rsid w:val="009C4CE7"/>
    <w:rsid w:val="009C4D51"/>
    <w:rsid w:val="009C4E95"/>
    <w:rsid w:val="009C4F73"/>
    <w:rsid w:val="009C4FF3"/>
    <w:rsid w:val="009C5164"/>
    <w:rsid w:val="009C52C5"/>
    <w:rsid w:val="009C54A0"/>
    <w:rsid w:val="009C562D"/>
    <w:rsid w:val="009C57B8"/>
    <w:rsid w:val="009C5C3D"/>
    <w:rsid w:val="009C5F8E"/>
    <w:rsid w:val="009C6338"/>
    <w:rsid w:val="009C64CA"/>
    <w:rsid w:val="009C6892"/>
    <w:rsid w:val="009C68A2"/>
    <w:rsid w:val="009C68B1"/>
    <w:rsid w:val="009C6C34"/>
    <w:rsid w:val="009C6C39"/>
    <w:rsid w:val="009C6CA9"/>
    <w:rsid w:val="009C6D97"/>
    <w:rsid w:val="009C70EF"/>
    <w:rsid w:val="009C717B"/>
    <w:rsid w:val="009C738E"/>
    <w:rsid w:val="009C73E6"/>
    <w:rsid w:val="009C7638"/>
    <w:rsid w:val="009C77A6"/>
    <w:rsid w:val="009C7895"/>
    <w:rsid w:val="009C7E99"/>
    <w:rsid w:val="009C7ED9"/>
    <w:rsid w:val="009C7FEF"/>
    <w:rsid w:val="009D00EB"/>
    <w:rsid w:val="009D05D8"/>
    <w:rsid w:val="009D15D3"/>
    <w:rsid w:val="009D1603"/>
    <w:rsid w:val="009D166D"/>
    <w:rsid w:val="009D18BD"/>
    <w:rsid w:val="009D1BDE"/>
    <w:rsid w:val="009D1C10"/>
    <w:rsid w:val="009D1DF9"/>
    <w:rsid w:val="009D1E45"/>
    <w:rsid w:val="009D205F"/>
    <w:rsid w:val="009D209D"/>
    <w:rsid w:val="009D20FA"/>
    <w:rsid w:val="009D25E7"/>
    <w:rsid w:val="009D280A"/>
    <w:rsid w:val="009D28C6"/>
    <w:rsid w:val="009D296A"/>
    <w:rsid w:val="009D2CA3"/>
    <w:rsid w:val="009D2D72"/>
    <w:rsid w:val="009D2D8E"/>
    <w:rsid w:val="009D2DCD"/>
    <w:rsid w:val="009D3099"/>
    <w:rsid w:val="009D313C"/>
    <w:rsid w:val="009D3143"/>
    <w:rsid w:val="009D33AD"/>
    <w:rsid w:val="009D3762"/>
    <w:rsid w:val="009D37DA"/>
    <w:rsid w:val="009D3B38"/>
    <w:rsid w:val="009D3D3E"/>
    <w:rsid w:val="009D3E0A"/>
    <w:rsid w:val="009D40BF"/>
    <w:rsid w:val="009D4236"/>
    <w:rsid w:val="009D46AF"/>
    <w:rsid w:val="009D4773"/>
    <w:rsid w:val="009D4A78"/>
    <w:rsid w:val="009D502F"/>
    <w:rsid w:val="009D53DD"/>
    <w:rsid w:val="009D561D"/>
    <w:rsid w:val="009D5642"/>
    <w:rsid w:val="009D58D5"/>
    <w:rsid w:val="009D5B70"/>
    <w:rsid w:val="009D5B78"/>
    <w:rsid w:val="009D5BDC"/>
    <w:rsid w:val="009D60FD"/>
    <w:rsid w:val="009D6162"/>
    <w:rsid w:val="009D6521"/>
    <w:rsid w:val="009D6B91"/>
    <w:rsid w:val="009D6BFE"/>
    <w:rsid w:val="009D7457"/>
    <w:rsid w:val="009D76B2"/>
    <w:rsid w:val="009D7940"/>
    <w:rsid w:val="009D7A93"/>
    <w:rsid w:val="009D7BC4"/>
    <w:rsid w:val="009E0020"/>
    <w:rsid w:val="009E0382"/>
    <w:rsid w:val="009E0423"/>
    <w:rsid w:val="009E0556"/>
    <w:rsid w:val="009E05A8"/>
    <w:rsid w:val="009E07D4"/>
    <w:rsid w:val="009E0A7F"/>
    <w:rsid w:val="009E0A9D"/>
    <w:rsid w:val="009E0CD7"/>
    <w:rsid w:val="009E0F01"/>
    <w:rsid w:val="009E13DD"/>
    <w:rsid w:val="009E169F"/>
    <w:rsid w:val="009E1A18"/>
    <w:rsid w:val="009E1A96"/>
    <w:rsid w:val="009E1C40"/>
    <w:rsid w:val="009E1EC7"/>
    <w:rsid w:val="009E1F67"/>
    <w:rsid w:val="009E20C8"/>
    <w:rsid w:val="009E23BB"/>
    <w:rsid w:val="009E249A"/>
    <w:rsid w:val="009E27FC"/>
    <w:rsid w:val="009E2B56"/>
    <w:rsid w:val="009E2C25"/>
    <w:rsid w:val="009E2C37"/>
    <w:rsid w:val="009E2E92"/>
    <w:rsid w:val="009E3042"/>
    <w:rsid w:val="009E3155"/>
    <w:rsid w:val="009E3240"/>
    <w:rsid w:val="009E3296"/>
    <w:rsid w:val="009E33A2"/>
    <w:rsid w:val="009E355C"/>
    <w:rsid w:val="009E3597"/>
    <w:rsid w:val="009E382E"/>
    <w:rsid w:val="009E38BF"/>
    <w:rsid w:val="009E3963"/>
    <w:rsid w:val="009E39AC"/>
    <w:rsid w:val="009E3A1B"/>
    <w:rsid w:val="009E3C9C"/>
    <w:rsid w:val="009E4294"/>
    <w:rsid w:val="009E444C"/>
    <w:rsid w:val="009E4470"/>
    <w:rsid w:val="009E473F"/>
    <w:rsid w:val="009E4B0B"/>
    <w:rsid w:val="009E4D9B"/>
    <w:rsid w:val="009E4DC5"/>
    <w:rsid w:val="009E5224"/>
    <w:rsid w:val="009E5692"/>
    <w:rsid w:val="009E5870"/>
    <w:rsid w:val="009E5B2B"/>
    <w:rsid w:val="009E5C05"/>
    <w:rsid w:val="009E5FB4"/>
    <w:rsid w:val="009E6145"/>
    <w:rsid w:val="009E65D5"/>
    <w:rsid w:val="009E68C8"/>
    <w:rsid w:val="009E6A61"/>
    <w:rsid w:val="009E6C53"/>
    <w:rsid w:val="009E7215"/>
    <w:rsid w:val="009E7243"/>
    <w:rsid w:val="009E7594"/>
    <w:rsid w:val="009E7E91"/>
    <w:rsid w:val="009F0140"/>
    <w:rsid w:val="009F0284"/>
    <w:rsid w:val="009F0387"/>
    <w:rsid w:val="009F04A5"/>
    <w:rsid w:val="009F04F3"/>
    <w:rsid w:val="009F05EE"/>
    <w:rsid w:val="009F0BA5"/>
    <w:rsid w:val="009F0F01"/>
    <w:rsid w:val="009F0F32"/>
    <w:rsid w:val="009F111A"/>
    <w:rsid w:val="009F1142"/>
    <w:rsid w:val="009F1201"/>
    <w:rsid w:val="009F158D"/>
    <w:rsid w:val="009F1718"/>
    <w:rsid w:val="009F17F2"/>
    <w:rsid w:val="009F191B"/>
    <w:rsid w:val="009F198A"/>
    <w:rsid w:val="009F1D01"/>
    <w:rsid w:val="009F1E38"/>
    <w:rsid w:val="009F1F3C"/>
    <w:rsid w:val="009F1FA7"/>
    <w:rsid w:val="009F225E"/>
    <w:rsid w:val="009F2355"/>
    <w:rsid w:val="009F24F3"/>
    <w:rsid w:val="009F2664"/>
    <w:rsid w:val="009F27C0"/>
    <w:rsid w:val="009F2A2E"/>
    <w:rsid w:val="009F2A6F"/>
    <w:rsid w:val="009F2B30"/>
    <w:rsid w:val="009F3698"/>
    <w:rsid w:val="009F3C8B"/>
    <w:rsid w:val="009F42E0"/>
    <w:rsid w:val="009F4448"/>
    <w:rsid w:val="009F45BE"/>
    <w:rsid w:val="009F45D3"/>
    <w:rsid w:val="009F4810"/>
    <w:rsid w:val="009F4856"/>
    <w:rsid w:val="009F4867"/>
    <w:rsid w:val="009F4AE6"/>
    <w:rsid w:val="009F4C06"/>
    <w:rsid w:val="009F4C2A"/>
    <w:rsid w:val="009F4DA3"/>
    <w:rsid w:val="009F4EBD"/>
    <w:rsid w:val="009F507D"/>
    <w:rsid w:val="009F50F7"/>
    <w:rsid w:val="009F553F"/>
    <w:rsid w:val="009F56CB"/>
    <w:rsid w:val="009F57CB"/>
    <w:rsid w:val="009F5A3D"/>
    <w:rsid w:val="009F5AFC"/>
    <w:rsid w:val="009F66AB"/>
    <w:rsid w:val="009F6708"/>
    <w:rsid w:val="009F68A1"/>
    <w:rsid w:val="009F6A62"/>
    <w:rsid w:val="009F6B49"/>
    <w:rsid w:val="009F6C56"/>
    <w:rsid w:val="009F7057"/>
    <w:rsid w:val="009F7171"/>
    <w:rsid w:val="009F7199"/>
    <w:rsid w:val="009F7590"/>
    <w:rsid w:val="009F76A4"/>
    <w:rsid w:val="009F7770"/>
    <w:rsid w:val="009F7825"/>
    <w:rsid w:val="009F7B59"/>
    <w:rsid w:val="009F7C23"/>
    <w:rsid w:val="009F7CD4"/>
    <w:rsid w:val="009F7D91"/>
    <w:rsid w:val="009F7E8D"/>
    <w:rsid w:val="00A00234"/>
    <w:rsid w:val="00A00711"/>
    <w:rsid w:val="00A00751"/>
    <w:rsid w:val="00A00942"/>
    <w:rsid w:val="00A009F6"/>
    <w:rsid w:val="00A00ECC"/>
    <w:rsid w:val="00A01396"/>
    <w:rsid w:val="00A01534"/>
    <w:rsid w:val="00A016D3"/>
    <w:rsid w:val="00A01719"/>
    <w:rsid w:val="00A01820"/>
    <w:rsid w:val="00A01A57"/>
    <w:rsid w:val="00A01C9D"/>
    <w:rsid w:val="00A01E3D"/>
    <w:rsid w:val="00A01F32"/>
    <w:rsid w:val="00A025EE"/>
    <w:rsid w:val="00A029B5"/>
    <w:rsid w:val="00A029FC"/>
    <w:rsid w:val="00A02C35"/>
    <w:rsid w:val="00A02E82"/>
    <w:rsid w:val="00A034B9"/>
    <w:rsid w:val="00A035D4"/>
    <w:rsid w:val="00A03828"/>
    <w:rsid w:val="00A03A73"/>
    <w:rsid w:val="00A03C28"/>
    <w:rsid w:val="00A04031"/>
    <w:rsid w:val="00A04565"/>
    <w:rsid w:val="00A045F5"/>
    <w:rsid w:val="00A045FF"/>
    <w:rsid w:val="00A046C9"/>
    <w:rsid w:val="00A0484C"/>
    <w:rsid w:val="00A04DAB"/>
    <w:rsid w:val="00A04EDB"/>
    <w:rsid w:val="00A04F2A"/>
    <w:rsid w:val="00A05116"/>
    <w:rsid w:val="00A051E8"/>
    <w:rsid w:val="00A0526A"/>
    <w:rsid w:val="00A0534B"/>
    <w:rsid w:val="00A05360"/>
    <w:rsid w:val="00A0550D"/>
    <w:rsid w:val="00A05C92"/>
    <w:rsid w:val="00A06380"/>
    <w:rsid w:val="00A06609"/>
    <w:rsid w:val="00A069AD"/>
    <w:rsid w:val="00A06AF9"/>
    <w:rsid w:val="00A0706B"/>
    <w:rsid w:val="00A071CA"/>
    <w:rsid w:val="00A07363"/>
    <w:rsid w:val="00A0750E"/>
    <w:rsid w:val="00A0764B"/>
    <w:rsid w:val="00A07651"/>
    <w:rsid w:val="00A076FE"/>
    <w:rsid w:val="00A0781F"/>
    <w:rsid w:val="00A07820"/>
    <w:rsid w:val="00A07CD5"/>
    <w:rsid w:val="00A07D10"/>
    <w:rsid w:val="00A07E6B"/>
    <w:rsid w:val="00A1002F"/>
    <w:rsid w:val="00A101E4"/>
    <w:rsid w:val="00A102BE"/>
    <w:rsid w:val="00A10583"/>
    <w:rsid w:val="00A10A55"/>
    <w:rsid w:val="00A10B39"/>
    <w:rsid w:val="00A10B59"/>
    <w:rsid w:val="00A10C36"/>
    <w:rsid w:val="00A10F62"/>
    <w:rsid w:val="00A10F9B"/>
    <w:rsid w:val="00A11145"/>
    <w:rsid w:val="00A111BF"/>
    <w:rsid w:val="00A112C7"/>
    <w:rsid w:val="00A116D5"/>
    <w:rsid w:val="00A1185C"/>
    <w:rsid w:val="00A11896"/>
    <w:rsid w:val="00A11949"/>
    <w:rsid w:val="00A11ADF"/>
    <w:rsid w:val="00A11AF1"/>
    <w:rsid w:val="00A11B19"/>
    <w:rsid w:val="00A11DC8"/>
    <w:rsid w:val="00A1218E"/>
    <w:rsid w:val="00A123EF"/>
    <w:rsid w:val="00A124B0"/>
    <w:rsid w:val="00A124C9"/>
    <w:rsid w:val="00A12777"/>
    <w:rsid w:val="00A127EE"/>
    <w:rsid w:val="00A12CC3"/>
    <w:rsid w:val="00A12E46"/>
    <w:rsid w:val="00A13889"/>
    <w:rsid w:val="00A139F6"/>
    <w:rsid w:val="00A13A6B"/>
    <w:rsid w:val="00A13A7A"/>
    <w:rsid w:val="00A13F9E"/>
    <w:rsid w:val="00A1412B"/>
    <w:rsid w:val="00A14186"/>
    <w:rsid w:val="00A14251"/>
    <w:rsid w:val="00A1471E"/>
    <w:rsid w:val="00A148D7"/>
    <w:rsid w:val="00A14967"/>
    <w:rsid w:val="00A149A9"/>
    <w:rsid w:val="00A14CCA"/>
    <w:rsid w:val="00A14D61"/>
    <w:rsid w:val="00A14E3C"/>
    <w:rsid w:val="00A14F06"/>
    <w:rsid w:val="00A14F5B"/>
    <w:rsid w:val="00A14F62"/>
    <w:rsid w:val="00A1515C"/>
    <w:rsid w:val="00A15305"/>
    <w:rsid w:val="00A15322"/>
    <w:rsid w:val="00A15373"/>
    <w:rsid w:val="00A153C6"/>
    <w:rsid w:val="00A1542F"/>
    <w:rsid w:val="00A15450"/>
    <w:rsid w:val="00A155F5"/>
    <w:rsid w:val="00A1565B"/>
    <w:rsid w:val="00A156FB"/>
    <w:rsid w:val="00A15985"/>
    <w:rsid w:val="00A15A6E"/>
    <w:rsid w:val="00A15EF4"/>
    <w:rsid w:val="00A15F39"/>
    <w:rsid w:val="00A15F6E"/>
    <w:rsid w:val="00A16029"/>
    <w:rsid w:val="00A1635E"/>
    <w:rsid w:val="00A16BB0"/>
    <w:rsid w:val="00A16C30"/>
    <w:rsid w:val="00A16E4B"/>
    <w:rsid w:val="00A1705F"/>
    <w:rsid w:val="00A1706C"/>
    <w:rsid w:val="00A1710C"/>
    <w:rsid w:val="00A172F3"/>
    <w:rsid w:val="00A17615"/>
    <w:rsid w:val="00A177DC"/>
    <w:rsid w:val="00A17BD9"/>
    <w:rsid w:val="00A205B4"/>
    <w:rsid w:val="00A208CD"/>
    <w:rsid w:val="00A20963"/>
    <w:rsid w:val="00A20A01"/>
    <w:rsid w:val="00A20B1E"/>
    <w:rsid w:val="00A20CB8"/>
    <w:rsid w:val="00A20D41"/>
    <w:rsid w:val="00A21527"/>
    <w:rsid w:val="00A217A9"/>
    <w:rsid w:val="00A2186F"/>
    <w:rsid w:val="00A218EA"/>
    <w:rsid w:val="00A21940"/>
    <w:rsid w:val="00A21A48"/>
    <w:rsid w:val="00A21D49"/>
    <w:rsid w:val="00A21D4F"/>
    <w:rsid w:val="00A21D64"/>
    <w:rsid w:val="00A21E55"/>
    <w:rsid w:val="00A22095"/>
    <w:rsid w:val="00A2237C"/>
    <w:rsid w:val="00A223FF"/>
    <w:rsid w:val="00A22736"/>
    <w:rsid w:val="00A228D9"/>
    <w:rsid w:val="00A22901"/>
    <w:rsid w:val="00A22A0B"/>
    <w:rsid w:val="00A22A7D"/>
    <w:rsid w:val="00A22C35"/>
    <w:rsid w:val="00A22CC7"/>
    <w:rsid w:val="00A22D49"/>
    <w:rsid w:val="00A2301B"/>
    <w:rsid w:val="00A2345F"/>
    <w:rsid w:val="00A23679"/>
    <w:rsid w:val="00A236D3"/>
    <w:rsid w:val="00A236D8"/>
    <w:rsid w:val="00A23770"/>
    <w:rsid w:val="00A238F4"/>
    <w:rsid w:val="00A23A87"/>
    <w:rsid w:val="00A2460E"/>
    <w:rsid w:val="00A24855"/>
    <w:rsid w:val="00A24A8B"/>
    <w:rsid w:val="00A24EE9"/>
    <w:rsid w:val="00A2515D"/>
    <w:rsid w:val="00A25258"/>
    <w:rsid w:val="00A256BB"/>
    <w:rsid w:val="00A25C94"/>
    <w:rsid w:val="00A2657C"/>
    <w:rsid w:val="00A26B81"/>
    <w:rsid w:val="00A26BC2"/>
    <w:rsid w:val="00A26C4A"/>
    <w:rsid w:val="00A26D6F"/>
    <w:rsid w:val="00A26DB1"/>
    <w:rsid w:val="00A27378"/>
    <w:rsid w:val="00A27662"/>
    <w:rsid w:val="00A27825"/>
    <w:rsid w:val="00A27945"/>
    <w:rsid w:val="00A27997"/>
    <w:rsid w:val="00A27A43"/>
    <w:rsid w:val="00A27C69"/>
    <w:rsid w:val="00A27CAD"/>
    <w:rsid w:val="00A27EAB"/>
    <w:rsid w:val="00A300B6"/>
    <w:rsid w:val="00A3029F"/>
    <w:rsid w:val="00A30331"/>
    <w:rsid w:val="00A303EA"/>
    <w:rsid w:val="00A3044F"/>
    <w:rsid w:val="00A304D0"/>
    <w:rsid w:val="00A30828"/>
    <w:rsid w:val="00A3094F"/>
    <w:rsid w:val="00A30B5E"/>
    <w:rsid w:val="00A30D06"/>
    <w:rsid w:val="00A30FA9"/>
    <w:rsid w:val="00A30FAC"/>
    <w:rsid w:val="00A30FCA"/>
    <w:rsid w:val="00A310D9"/>
    <w:rsid w:val="00A310DD"/>
    <w:rsid w:val="00A31201"/>
    <w:rsid w:val="00A312DA"/>
    <w:rsid w:val="00A3133C"/>
    <w:rsid w:val="00A31648"/>
    <w:rsid w:val="00A31B6D"/>
    <w:rsid w:val="00A31CE9"/>
    <w:rsid w:val="00A31ECA"/>
    <w:rsid w:val="00A323A9"/>
    <w:rsid w:val="00A32408"/>
    <w:rsid w:val="00A32437"/>
    <w:rsid w:val="00A32801"/>
    <w:rsid w:val="00A329C5"/>
    <w:rsid w:val="00A329CD"/>
    <w:rsid w:val="00A32BE4"/>
    <w:rsid w:val="00A32DD5"/>
    <w:rsid w:val="00A32DE5"/>
    <w:rsid w:val="00A33034"/>
    <w:rsid w:val="00A3312A"/>
    <w:rsid w:val="00A332EA"/>
    <w:rsid w:val="00A3336E"/>
    <w:rsid w:val="00A3356A"/>
    <w:rsid w:val="00A335E4"/>
    <w:rsid w:val="00A33B38"/>
    <w:rsid w:val="00A33C20"/>
    <w:rsid w:val="00A33F44"/>
    <w:rsid w:val="00A34150"/>
    <w:rsid w:val="00A342E7"/>
    <w:rsid w:val="00A344D7"/>
    <w:rsid w:val="00A345B8"/>
    <w:rsid w:val="00A34698"/>
    <w:rsid w:val="00A349E0"/>
    <w:rsid w:val="00A34AC1"/>
    <w:rsid w:val="00A34B68"/>
    <w:rsid w:val="00A34C3B"/>
    <w:rsid w:val="00A34FAD"/>
    <w:rsid w:val="00A35080"/>
    <w:rsid w:val="00A35251"/>
    <w:rsid w:val="00A356B8"/>
    <w:rsid w:val="00A35971"/>
    <w:rsid w:val="00A35C15"/>
    <w:rsid w:val="00A35E95"/>
    <w:rsid w:val="00A35FD6"/>
    <w:rsid w:val="00A3617C"/>
    <w:rsid w:val="00A363D5"/>
    <w:rsid w:val="00A36C00"/>
    <w:rsid w:val="00A36DF1"/>
    <w:rsid w:val="00A36E86"/>
    <w:rsid w:val="00A36EA5"/>
    <w:rsid w:val="00A36FB7"/>
    <w:rsid w:val="00A36FF1"/>
    <w:rsid w:val="00A378BF"/>
    <w:rsid w:val="00A379AA"/>
    <w:rsid w:val="00A379E9"/>
    <w:rsid w:val="00A37C53"/>
    <w:rsid w:val="00A37C6C"/>
    <w:rsid w:val="00A37D81"/>
    <w:rsid w:val="00A37F75"/>
    <w:rsid w:val="00A40000"/>
    <w:rsid w:val="00A4006C"/>
    <w:rsid w:val="00A401C5"/>
    <w:rsid w:val="00A4043F"/>
    <w:rsid w:val="00A40547"/>
    <w:rsid w:val="00A405EC"/>
    <w:rsid w:val="00A40656"/>
    <w:rsid w:val="00A407B4"/>
    <w:rsid w:val="00A40AE2"/>
    <w:rsid w:val="00A40B42"/>
    <w:rsid w:val="00A40B44"/>
    <w:rsid w:val="00A40C17"/>
    <w:rsid w:val="00A40EAB"/>
    <w:rsid w:val="00A40EC9"/>
    <w:rsid w:val="00A40F4F"/>
    <w:rsid w:val="00A4195B"/>
    <w:rsid w:val="00A41A4A"/>
    <w:rsid w:val="00A41A5A"/>
    <w:rsid w:val="00A41B6C"/>
    <w:rsid w:val="00A41B74"/>
    <w:rsid w:val="00A41C28"/>
    <w:rsid w:val="00A41E41"/>
    <w:rsid w:val="00A41E8F"/>
    <w:rsid w:val="00A41FE1"/>
    <w:rsid w:val="00A42102"/>
    <w:rsid w:val="00A426E8"/>
    <w:rsid w:val="00A42DE6"/>
    <w:rsid w:val="00A4301E"/>
    <w:rsid w:val="00A432CB"/>
    <w:rsid w:val="00A43699"/>
    <w:rsid w:val="00A43AB5"/>
    <w:rsid w:val="00A43D20"/>
    <w:rsid w:val="00A43D9F"/>
    <w:rsid w:val="00A441A1"/>
    <w:rsid w:val="00A442E9"/>
    <w:rsid w:val="00A44336"/>
    <w:rsid w:val="00A443B8"/>
    <w:rsid w:val="00A445D4"/>
    <w:rsid w:val="00A447A9"/>
    <w:rsid w:val="00A44842"/>
    <w:rsid w:val="00A44B6E"/>
    <w:rsid w:val="00A44D06"/>
    <w:rsid w:val="00A44FED"/>
    <w:rsid w:val="00A4527F"/>
    <w:rsid w:val="00A45348"/>
    <w:rsid w:val="00A453A5"/>
    <w:rsid w:val="00A45420"/>
    <w:rsid w:val="00A45526"/>
    <w:rsid w:val="00A45895"/>
    <w:rsid w:val="00A458FA"/>
    <w:rsid w:val="00A4593F"/>
    <w:rsid w:val="00A45A10"/>
    <w:rsid w:val="00A45A24"/>
    <w:rsid w:val="00A45ADE"/>
    <w:rsid w:val="00A45D32"/>
    <w:rsid w:val="00A45D6C"/>
    <w:rsid w:val="00A46080"/>
    <w:rsid w:val="00A4625D"/>
    <w:rsid w:val="00A462B1"/>
    <w:rsid w:val="00A464A2"/>
    <w:rsid w:val="00A4686B"/>
    <w:rsid w:val="00A4686C"/>
    <w:rsid w:val="00A468EA"/>
    <w:rsid w:val="00A46901"/>
    <w:rsid w:val="00A46A1E"/>
    <w:rsid w:val="00A46ACC"/>
    <w:rsid w:val="00A46EA0"/>
    <w:rsid w:val="00A46F52"/>
    <w:rsid w:val="00A471AE"/>
    <w:rsid w:val="00A4730D"/>
    <w:rsid w:val="00A47338"/>
    <w:rsid w:val="00A473F4"/>
    <w:rsid w:val="00A4757C"/>
    <w:rsid w:val="00A47684"/>
    <w:rsid w:val="00A479CF"/>
    <w:rsid w:val="00A47B02"/>
    <w:rsid w:val="00A47D96"/>
    <w:rsid w:val="00A50420"/>
    <w:rsid w:val="00A50678"/>
    <w:rsid w:val="00A506CD"/>
    <w:rsid w:val="00A507A3"/>
    <w:rsid w:val="00A50807"/>
    <w:rsid w:val="00A508F4"/>
    <w:rsid w:val="00A508FC"/>
    <w:rsid w:val="00A50F87"/>
    <w:rsid w:val="00A5102D"/>
    <w:rsid w:val="00A517A1"/>
    <w:rsid w:val="00A51A66"/>
    <w:rsid w:val="00A51B73"/>
    <w:rsid w:val="00A51E76"/>
    <w:rsid w:val="00A51FA4"/>
    <w:rsid w:val="00A520C1"/>
    <w:rsid w:val="00A5228D"/>
    <w:rsid w:val="00A52547"/>
    <w:rsid w:val="00A526D8"/>
    <w:rsid w:val="00A52B6A"/>
    <w:rsid w:val="00A52EA6"/>
    <w:rsid w:val="00A5366F"/>
    <w:rsid w:val="00A53900"/>
    <w:rsid w:val="00A53A42"/>
    <w:rsid w:val="00A53C30"/>
    <w:rsid w:val="00A53EC1"/>
    <w:rsid w:val="00A53F90"/>
    <w:rsid w:val="00A543F1"/>
    <w:rsid w:val="00A54468"/>
    <w:rsid w:val="00A544B5"/>
    <w:rsid w:val="00A5478F"/>
    <w:rsid w:val="00A54858"/>
    <w:rsid w:val="00A54BE7"/>
    <w:rsid w:val="00A54BEA"/>
    <w:rsid w:val="00A54E30"/>
    <w:rsid w:val="00A551DF"/>
    <w:rsid w:val="00A55449"/>
    <w:rsid w:val="00A55914"/>
    <w:rsid w:val="00A55B13"/>
    <w:rsid w:val="00A55C08"/>
    <w:rsid w:val="00A55F2A"/>
    <w:rsid w:val="00A561B5"/>
    <w:rsid w:val="00A5643D"/>
    <w:rsid w:val="00A5656F"/>
    <w:rsid w:val="00A566CA"/>
    <w:rsid w:val="00A568F8"/>
    <w:rsid w:val="00A56E78"/>
    <w:rsid w:val="00A56EFB"/>
    <w:rsid w:val="00A5708B"/>
    <w:rsid w:val="00A57302"/>
    <w:rsid w:val="00A57494"/>
    <w:rsid w:val="00A57497"/>
    <w:rsid w:val="00A57767"/>
    <w:rsid w:val="00A5780B"/>
    <w:rsid w:val="00A578A3"/>
    <w:rsid w:val="00A60319"/>
    <w:rsid w:val="00A60817"/>
    <w:rsid w:val="00A60DC3"/>
    <w:rsid w:val="00A60FE9"/>
    <w:rsid w:val="00A6113C"/>
    <w:rsid w:val="00A612A1"/>
    <w:rsid w:val="00A615CD"/>
    <w:rsid w:val="00A61868"/>
    <w:rsid w:val="00A619AD"/>
    <w:rsid w:val="00A61C0A"/>
    <w:rsid w:val="00A61EDA"/>
    <w:rsid w:val="00A61F02"/>
    <w:rsid w:val="00A624B1"/>
    <w:rsid w:val="00A6272B"/>
    <w:rsid w:val="00A62770"/>
    <w:rsid w:val="00A62BC0"/>
    <w:rsid w:val="00A62C63"/>
    <w:rsid w:val="00A62D50"/>
    <w:rsid w:val="00A63138"/>
    <w:rsid w:val="00A6323B"/>
    <w:rsid w:val="00A6329A"/>
    <w:rsid w:val="00A633BA"/>
    <w:rsid w:val="00A63538"/>
    <w:rsid w:val="00A6368C"/>
    <w:rsid w:val="00A63B0E"/>
    <w:rsid w:val="00A63C99"/>
    <w:rsid w:val="00A63CCD"/>
    <w:rsid w:val="00A63CD8"/>
    <w:rsid w:val="00A63FF7"/>
    <w:rsid w:val="00A641E6"/>
    <w:rsid w:val="00A64203"/>
    <w:rsid w:val="00A6450D"/>
    <w:rsid w:val="00A64844"/>
    <w:rsid w:val="00A64D68"/>
    <w:rsid w:val="00A64EE9"/>
    <w:rsid w:val="00A6525F"/>
    <w:rsid w:val="00A654F1"/>
    <w:rsid w:val="00A656B7"/>
    <w:rsid w:val="00A65852"/>
    <w:rsid w:val="00A659CD"/>
    <w:rsid w:val="00A65A87"/>
    <w:rsid w:val="00A65B3F"/>
    <w:rsid w:val="00A65D0C"/>
    <w:rsid w:val="00A65E11"/>
    <w:rsid w:val="00A65FE0"/>
    <w:rsid w:val="00A66178"/>
    <w:rsid w:val="00A66287"/>
    <w:rsid w:val="00A662C2"/>
    <w:rsid w:val="00A66473"/>
    <w:rsid w:val="00A667DE"/>
    <w:rsid w:val="00A66864"/>
    <w:rsid w:val="00A66AA8"/>
    <w:rsid w:val="00A66F45"/>
    <w:rsid w:val="00A671F3"/>
    <w:rsid w:val="00A678F7"/>
    <w:rsid w:val="00A67C37"/>
    <w:rsid w:val="00A67DEB"/>
    <w:rsid w:val="00A67DFD"/>
    <w:rsid w:val="00A67DFE"/>
    <w:rsid w:val="00A67ECD"/>
    <w:rsid w:val="00A67F68"/>
    <w:rsid w:val="00A67FC4"/>
    <w:rsid w:val="00A70039"/>
    <w:rsid w:val="00A70062"/>
    <w:rsid w:val="00A7044A"/>
    <w:rsid w:val="00A704D2"/>
    <w:rsid w:val="00A70724"/>
    <w:rsid w:val="00A70DC7"/>
    <w:rsid w:val="00A70E60"/>
    <w:rsid w:val="00A70EB7"/>
    <w:rsid w:val="00A7145B"/>
    <w:rsid w:val="00A7163A"/>
    <w:rsid w:val="00A7177E"/>
    <w:rsid w:val="00A7184A"/>
    <w:rsid w:val="00A718D0"/>
    <w:rsid w:val="00A71929"/>
    <w:rsid w:val="00A71A12"/>
    <w:rsid w:val="00A71BD9"/>
    <w:rsid w:val="00A71C35"/>
    <w:rsid w:val="00A71C74"/>
    <w:rsid w:val="00A722A6"/>
    <w:rsid w:val="00A72305"/>
    <w:rsid w:val="00A72322"/>
    <w:rsid w:val="00A7236D"/>
    <w:rsid w:val="00A725CD"/>
    <w:rsid w:val="00A725DF"/>
    <w:rsid w:val="00A72D7C"/>
    <w:rsid w:val="00A73014"/>
    <w:rsid w:val="00A73062"/>
    <w:rsid w:val="00A730F6"/>
    <w:rsid w:val="00A73372"/>
    <w:rsid w:val="00A73662"/>
    <w:rsid w:val="00A737F4"/>
    <w:rsid w:val="00A7392C"/>
    <w:rsid w:val="00A73A9D"/>
    <w:rsid w:val="00A73BFD"/>
    <w:rsid w:val="00A73C7A"/>
    <w:rsid w:val="00A7408C"/>
    <w:rsid w:val="00A74109"/>
    <w:rsid w:val="00A74356"/>
    <w:rsid w:val="00A7478C"/>
    <w:rsid w:val="00A74864"/>
    <w:rsid w:val="00A74DEE"/>
    <w:rsid w:val="00A74E4F"/>
    <w:rsid w:val="00A74F56"/>
    <w:rsid w:val="00A752E4"/>
    <w:rsid w:val="00A755DA"/>
    <w:rsid w:val="00A75923"/>
    <w:rsid w:val="00A75A69"/>
    <w:rsid w:val="00A75C79"/>
    <w:rsid w:val="00A75CA5"/>
    <w:rsid w:val="00A75D56"/>
    <w:rsid w:val="00A75DA0"/>
    <w:rsid w:val="00A75F58"/>
    <w:rsid w:val="00A76013"/>
    <w:rsid w:val="00A76082"/>
    <w:rsid w:val="00A7619D"/>
    <w:rsid w:val="00A761B9"/>
    <w:rsid w:val="00A762AB"/>
    <w:rsid w:val="00A76493"/>
    <w:rsid w:val="00A765B1"/>
    <w:rsid w:val="00A76834"/>
    <w:rsid w:val="00A770EC"/>
    <w:rsid w:val="00A77186"/>
    <w:rsid w:val="00A771D0"/>
    <w:rsid w:val="00A77256"/>
    <w:rsid w:val="00A779A5"/>
    <w:rsid w:val="00A77A39"/>
    <w:rsid w:val="00A77CE7"/>
    <w:rsid w:val="00A77D9A"/>
    <w:rsid w:val="00A77DC6"/>
    <w:rsid w:val="00A77EB8"/>
    <w:rsid w:val="00A77FF1"/>
    <w:rsid w:val="00A803DA"/>
    <w:rsid w:val="00A80AE4"/>
    <w:rsid w:val="00A80B4D"/>
    <w:rsid w:val="00A80DA7"/>
    <w:rsid w:val="00A80F66"/>
    <w:rsid w:val="00A8101B"/>
    <w:rsid w:val="00A811B3"/>
    <w:rsid w:val="00A81279"/>
    <w:rsid w:val="00A814CA"/>
    <w:rsid w:val="00A819C6"/>
    <w:rsid w:val="00A81B34"/>
    <w:rsid w:val="00A81C1C"/>
    <w:rsid w:val="00A81D8B"/>
    <w:rsid w:val="00A82550"/>
    <w:rsid w:val="00A82DAE"/>
    <w:rsid w:val="00A82E60"/>
    <w:rsid w:val="00A82FEC"/>
    <w:rsid w:val="00A830A6"/>
    <w:rsid w:val="00A830FC"/>
    <w:rsid w:val="00A83268"/>
    <w:rsid w:val="00A83280"/>
    <w:rsid w:val="00A832C1"/>
    <w:rsid w:val="00A8341A"/>
    <w:rsid w:val="00A8361D"/>
    <w:rsid w:val="00A83635"/>
    <w:rsid w:val="00A8382E"/>
    <w:rsid w:val="00A839CB"/>
    <w:rsid w:val="00A839F1"/>
    <w:rsid w:val="00A83C16"/>
    <w:rsid w:val="00A83CCD"/>
    <w:rsid w:val="00A83E74"/>
    <w:rsid w:val="00A83EFD"/>
    <w:rsid w:val="00A8410B"/>
    <w:rsid w:val="00A844C1"/>
    <w:rsid w:val="00A845DE"/>
    <w:rsid w:val="00A84611"/>
    <w:rsid w:val="00A84986"/>
    <w:rsid w:val="00A84A52"/>
    <w:rsid w:val="00A84BCF"/>
    <w:rsid w:val="00A84CD9"/>
    <w:rsid w:val="00A84E95"/>
    <w:rsid w:val="00A84F3E"/>
    <w:rsid w:val="00A84FB7"/>
    <w:rsid w:val="00A84FDF"/>
    <w:rsid w:val="00A85314"/>
    <w:rsid w:val="00A857F0"/>
    <w:rsid w:val="00A859B4"/>
    <w:rsid w:val="00A85CC1"/>
    <w:rsid w:val="00A85CE2"/>
    <w:rsid w:val="00A85DF2"/>
    <w:rsid w:val="00A85F71"/>
    <w:rsid w:val="00A86125"/>
    <w:rsid w:val="00A86127"/>
    <w:rsid w:val="00A861DB"/>
    <w:rsid w:val="00A86444"/>
    <w:rsid w:val="00A86447"/>
    <w:rsid w:val="00A865EA"/>
    <w:rsid w:val="00A868AE"/>
    <w:rsid w:val="00A869F0"/>
    <w:rsid w:val="00A86A24"/>
    <w:rsid w:val="00A86A64"/>
    <w:rsid w:val="00A86D37"/>
    <w:rsid w:val="00A86F51"/>
    <w:rsid w:val="00A87009"/>
    <w:rsid w:val="00A8718A"/>
    <w:rsid w:val="00A87205"/>
    <w:rsid w:val="00A87693"/>
    <w:rsid w:val="00A876A3"/>
    <w:rsid w:val="00A876EB"/>
    <w:rsid w:val="00A877A7"/>
    <w:rsid w:val="00A878C0"/>
    <w:rsid w:val="00A87CB0"/>
    <w:rsid w:val="00A87DEC"/>
    <w:rsid w:val="00A87E0A"/>
    <w:rsid w:val="00A9011B"/>
    <w:rsid w:val="00A90219"/>
    <w:rsid w:val="00A903CE"/>
    <w:rsid w:val="00A9045C"/>
    <w:rsid w:val="00A90466"/>
    <w:rsid w:val="00A904D5"/>
    <w:rsid w:val="00A909AD"/>
    <w:rsid w:val="00A909F9"/>
    <w:rsid w:val="00A91011"/>
    <w:rsid w:val="00A911AF"/>
    <w:rsid w:val="00A91205"/>
    <w:rsid w:val="00A9133C"/>
    <w:rsid w:val="00A91403"/>
    <w:rsid w:val="00A916AF"/>
    <w:rsid w:val="00A916E9"/>
    <w:rsid w:val="00A918FA"/>
    <w:rsid w:val="00A922F8"/>
    <w:rsid w:val="00A92381"/>
    <w:rsid w:val="00A9249D"/>
    <w:rsid w:val="00A92608"/>
    <w:rsid w:val="00A927D8"/>
    <w:rsid w:val="00A927FE"/>
    <w:rsid w:val="00A928EE"/>
    <w:rsid w:val="00A92C8C"/>
    <w:rsid w:val="00A92F97"/>
    <w:rsid w:val="00A92F9E"/>
    <w:rsid w:val="00A93358"/>
    <w:rsid w:val="00A93574"/>
    <w:rsid w:val="00A9366C"/>
    <w:rsid w:val="00A93718"/>
    <w:rsid w:val="00A9378E"/>
    <w:rsid w:val="00A9397C"/>
    <w:rsid w:val="00A939A9"/>
    <w:rsid w:val="00A94186"/>
    <w:rsid w:val="00A94282"/>
    <w:rsid w:val="00A94317"/>
    <w:rsid w:val="00A94457"/>
    <w:rsid w:val="00A948CA"/>
    <w:rsid w:val="00A949CA"/>
    <w:rsid w:val="00A94B29"/>
    <w:rsid w:val="00A94EB2"/>
    <w:rsid w:val="00A94FDF"/>
    <w:rsid w:val="00A9516A"/>
    <w:rsid w:val="00A95652"/>
    <w:rsid w:val="00A95963"/>
    <w:rsid w:val="00A95A68"/>
    <w:rsid w:val="00A95A78"/>
    <w:rsid w:val="00A95AE4"/>
    <w:rsid w:val="00A95B1A"/>
    <w:rsid w:val="00A95BA1"/>
    <w:rsid w:val="00A95BFB"/>
    <w:rsid w:val="00A95C89"/>
    <w:rsid w:val="00A95F5C"/>
    <w:rsid w:val="00A964C2"/>
    <w:rsid w:val="00A96CC4"/>
    <w:rsid w:val="00A96D40"/>
    <w:rsid w:val="00A96ED4"/>
    <w:rsid w:val="00A9717B"/>
    <w:rsid w:val="00A9781A"/>
    <w:rsid w:val="00A97851"/>
    <w:rsid w:val="00A97CDF"/>
    <w:rsid w:val="00AA0037"/>
    <w:rsid w:val="00AA017E"/>
    <w:rsid w:val="00AA0181"/>
    <w:rsid w:val="00AA024A"/>
    <w:rsid w:val="00AA02C7"/>
    <w:rsid w:val="00AA03E2"/>
    <w:rsid w:val="00AA049E"/>
    <w:rsid w:val="00AA076D"/>
    <w:rsid w:val="00AA0B4A"/>
    <w:rsid w:val="00AA0B5A"/>
    <w:rsid w:val="00AA0D0D"/>
    <w:rsid w:val="00AA12BC"/>
    <w:rsid w:val="00AA12C9"/>
    <w:rsid w:val="00AA1421"/>
    <w:rsid w:val="00AA16F5"/>
    <w:rsid w:val="00AA1723"/>
    <w:rsid w:val="00AA2065"/>
    <w:rsid w:val="00AA224E"/>
    <w:rsid w:val="00AA2433"/>
    <w:rsid w:val="00AA25C5"/>
    <w:rsid w:val="00AA26C1"/>
    <w:rsid w:val="00AA28B2"/>
    <w:rsid w:val="00AA2974"/>
    <w:rsid w:val="00AA2ABE"/>
    <w:rsid w:val="00AA2ADB"/>
    <w:rsid w:val="00AA2CA8"/>
    <w:rsid w:val="00AA2FE5"/>
    <w:rsid w:val="00AA32A9"/>
    <w:rsid w:val="00AA39F9"/>
    <w:rsid w:val="00AA3A74"/>
    <w:rsid w:val="00AA3BBD"/>
    <w:rsid w:val="00AA3BC7"/>
    <w:rsid w:val="00AA3F67"/>
    <w:rsid w:val="00AA402C"/>
    <w:rsid w:val="00AA4C58"/>
    <w:rsid w:val="00AA4DB9"/>
    <w:rsid w:val="00AA4E2E"/>
    <w:rsid w:val="00AA509E"/>
    <w:rsid w:val="00AA54FC"/>
    <w:rsid w:val="00AA598E"/>
    <w:rsid w:val="00AA59B9"/>
    <w:rsid w:val="00AA5A51"/>
    <w:rsid w:val="00AA5C4E"/>
    <w:rsid w:val="00AA5D8E"/>
    <w:rsid w:val="00AA5DE7"/>
    <w:rsid w:val="00AA5ED7"/>
    <w:rsid w:val="00AA5F39"/>
    <w:rsid w:val="00AA5FA5"/>
    <w:rsid w:val="00AA616F"/>
    <w:rsid w:val="00AA6211"/>
    <w:rsid w:val="00AA6219"/>
    <w:rsid w:val="00AA626C"/>
    <w:rsid w:val="00AA6293"/>
    <w:rsid w:val="00AA62E1"/>
    <w:rsid w:val="00AA6972"/>
    <w:rsid w:val="00AA6F72"/>
    <w:rsid w:val="00AA6FBF"/>
    <w:rsid w:val="00AA71EA"/>
    <w:rsid w:val="00AA761B"/>
    <w:rsid w:val="00AA77FF"/>
    <w:rsid w:val="00AA78A2"/>
    <w:rsid w:val="00AA7AE4"/>
    <w:rsid w:val="00AA7E3B"/>
    <w:rsid w:val="00AA7E94"/>
    <w:rsid w:val="00AA7FFC"/>
    <w:rsid w:val="00AB01A0"/>
    <w:rsid w:val="00AB024F"/>
    <w:rsid w:val="00AB033F"/>
    <w:rsid w:val="00AB0455"/>
    <w:rsid w:val="00AB0549"/>
    <w:rsid w:val="00AB0806"/>
    <w:rsid w:val="00AB0DDB"/>
    <w:rsid w:val="00AB0E2E"/>
    <w:rsid w:val="00AB0F96"/>
    <w:rsid w:val="00AB12D6"/>
    <w:rsid w:val="00AB15C5"/>
    <w:rsid w:val="00AB160B"/>
    <w:rsid w:val="00AB1628"/>
    <w:rsid w:val="00AB165E"/>
    <w:rsid w:val="00AB1713"/>
    <w:rsid w:val="00AB1915"/>
    <w:rsid w:val="00AB196B"/>
    <w:rsid w:val="00AB1A2B"/>
    <w:rsid w:val="00AB1B19"/>
    <w:rsid w:val="00AB1D6C"/>
    <w:rsid w:val="00AB20F4"/>
    <w:rsid w:val="00AB21EB"/>
    <w:rsid w:val="00AB24BF"/>
    <w:rsid w:val="00AB24E3"/>
    <w:rsid w:val="00AB2536"/>
    <w:rsid w:val="00AB25D4"/>
    <w:rsid w:val="00AB262F"/>
    <w:rsid w:val="00AB2749"/>
    <w:rsid w:val="00AB2770"/>
    <w:rsid w:val="00AB286C"/>
    <w:rsid w:val="00AB2943"/>
    <w:rsid w:val="00AB29AA"/>
    <w:rsid w:val="00AB2A2B"/>
    <w:rsid w:val="00AB2B2C"/>
    <w:rsid w:val="00AB2C35"/>
    <w:rsid w:val="00AB2EB1"/>
    <w:rsid w:val="00AB2EFA"/>
    <w:rsid w:val="00AB3050"/>
    <w:rsid w:val="00AB30FD"/>
    <w:rsid w:val="00AB35FD"/>
    <w:rsid w:val="00AB36C4"/>
    <w:rsid w:val="00AB378F"/>
    <w:rsid w:val="00AB3AC7"/>
    <w:rsid w:val="00AB4062"/>
    <w:rsid w:val="00AB4448"/>
    <w:rsid w:val="00AB4608"/>
    <w:rsid w:val="00AB4764"/>
    <w:rsid w:val="00AB48B2"/>
    <w:rsid w:val="00AB4971"/>
    <w:rsid w:val="00AB49CE"/>
    <w:rsid w:val="00AB4CE1"/>
    <w:rsid w:val="00AB4D26"/>
    <w:rsid w:val="00AB502E"/>
    <w:rsid w:val="00AB5189"/>
    <w:rsid w:val="00AB55DA"/>
    <w:rsid w:val="00AB5614"/>
    <w:rsid w:val="00AB59C9"/>
    <w:rsid w:val="00AB5DFA"/>
    <w:rsid w:val="00AB5E32"/>
    <w:rsid w:val="00AB5E62"/>
    <w:rsid w:val="00AB5EC0"/>
    <w:rsid w:val="00AB5ECE"/>
    <w:rsid w:val="00AB61D3"/>
    <w:rsid w:val="00AB6211"/>
    <w:rsid w:val="00AB6231"/>
    <w:rsid w:val="00AB6344"/>
    <w:rsid w:val="00AB637A"/>
    <w:rsid w:val="00AB63A5"/>
    <w:rsid w:val="00AB67CF"/>
    <w:rsid w:val="00AB6A34"/>
    <w:rsid w:val="00AB6B66"/>
    <w:rsid w:val="00AB6EB8"/>
    <w:rsid w:val="00AB7063"/>
    <w:rsid w:val="00AB71AA"/>
    <w:rsid w:val="00AB7206"/>
    <w:rsid w:val="00AB723A"/>
    <w:rsid w:val="00AB72AD"/>
    <w:rsid w:val="00AB72E2"/>
    <w:rsid w:val="00AB7352"/>
    <w:rsid w:val="00AB7496"/>
    <w:rsid w:val="00AB76EF"/>
    <w:rsid w:val="00AB7734"/>
    <w:rsid w:val="00AB7A9C"/>
    <w:rsid w:val="00AB7B86"/>
    <w:rsid w:val="00AB7C8D"/>
    <w:rsid w:val="00AB7FCC"/>
    <w:rsid w:val="00AC014C"/>
    <w:rsid w:val="00AC0272"/>
    <w:rsid w:val="00AC0313"/>
    <w:rsid w:val="00AC0859"/>
    <w:rsid w:val="00AC0A57"/>
    <w:rsid w:val="00AC0AA3"/>
    <w:rsid w:val="00AC0B5A"/>
    <w:rsid w:val="00AC0E15"/>
    <w:rsid w:val="00AC159A"/>
    <w:rsid w:val="00AC1703"/>
    <w:rsid w:val="00AC194B"/>
    <w:rsid w:val="00AC1A71"/>
    <w:rsid w:val="00AC1C41"/>
    <w:rsid w:val="00AC1FC2"/>
    <w:rsid w:val="00AC1FF7"/>
    <w:rsid w:val="00AC2027"/>
    <w:rsid w:val="00AC22B3"/>
    <w:rsid w:val="00AC2491"/>
    <w:rsid w:val="00AC256E"/>
    <w:rsid w:val="00AC2701"/>
    <w:rsid w:val="00AC2894"/>
    <w:rsid w:val="00AC2A0B"/>
    <w:rsid w:val="00AC2C4B"/>
    <w:rsid w:val="00AC2DA4"/>
    <w:rsid w:val="00AC2F27"/>
    <w:rsid w:val="00AC2FB9"/>
    <w:rsid w:val="00AC3250"/>
    <w:rsid w:val="00AC3377"/>
    <w:rsid w:val="00AC33E1"/>
    <w:rsid w:val="00AC362C"/>
    <w:rsid w:val="00AC3B9A"/>
    <w:rsid w:val="00AC3FBC"/>
    <w:rsid w:val="00AC4009"/>
    <w:rsid w:val="00AC40C2"/>
    <w:rsid w:val="00AC4614"/>
    <w:rsid w:val="00AC4709"/>
    <w:rsid w:val="00AC47AE"/>
    <w:rsid w:val="00AC483E"/>
    <w:rsid w:val="00AC4E54"/>
    <w:rsid w:val="00AC4F23"/>
    <w:rsid w:val="00AC5101"/>
    <w:rsid w:val="00AC55F7"/>
    <w:rsid w:val="00AC5839"/>
    <w:rsid w:val="00AC5879"/>
    <w:rsid w:val="00AC5C21"/>
    <w:rsid w:val="00AC6337"/>
    <w:rsid w:val="00AC665F"/>
    <w:rsid w:val="00AC6731"/>
    <w:rsid w:val="00AC6B81"/>
    <w:rsid w:val="00AC70EC"/>
    <w:rsid w:val="00AC720E"/>
    <w:rsid w:val="00AC7811"/>
    <w:rsid w:val="00AC7D28"/>
    <w:rsid w:val="00AC7F3A"/>
    <w:rsid w:val="00AD0443"/>
    <w:rsid w:val="00AD0477"/>
    <w:rsid w:val="00AD0658"/>
    <w:rsid w:val="00AD0BB2"/>
    <w:rsid w:val="00AD0E0D"/>
    <w:rsid w:val="00AD0FB8"/>
    <w:rsid w:val="00AD1014"/>
    <w:rsid w:val="00AD103C"/>
    <w:rsid w:val="00AD1046"/>
    <w:rsid w:val="00AD1190"/>
    <w:rsid w:val="00AD155E"/>
    <w:rsid w:val="00AD1582"/>
    <w:rsid w:val="00AD15E6"/>
    <w:rsid w:val="00AD1741"/>
    <w:rsid w:val="00AD1CD2"/>
    <w:rsid w:val="00AD21D3"/>
    <w:rsid w:val="00AD227C"/>
    <w:rsid w:val="00AD2389"/>
    <w:rsid w:val="00AD248E"/>
    <w:rsid w:val="00AD25DE"/>
    <w:rsid w:val="00AD2643"/>
    <w:rsid w:val="00AD293B"/>
    <w:rsid w:val="00AD298B"/>
    <w:rsid w:val="00AD2E70"/>
    <w:rsid w:val="00AD318A"/>
    <w:rsid w:val="00AD3385"/>
    <w:rsid w:val="00AD34DA"/>
    <w:rsid w:val="00AD34DC"/>
    <w:rsid w:val="00AD3573"/>
    <w:rsid w:val="00AD36A5"/>
    <w:rsid w:val="00AD3755"/>
    <w:rsid w:val="00AD37EE"/>
    <w:rsid w:val="00AD3FE3"/>
    <w:rsid w:val="00AD4035"/>
    <w:rsid w:val="00AD4541"/>
    <w:rsid w:val="00AD4591"/>
    <w:rsid w:val="00AD47E3"/>
    <w:rsid w:val="00AD492B"/>
    <w:rsid w:val="00AD4A5D"/>
    <w:rsid w:val="00AD4B3D"/>
    <w:rsid w:val="00AD4CEA"/>
    <w:rsid w:val="00AD4FCB"/>
    <w:rsid w:val="00AD518E"/>
    <w:rsid w:val="00AD58C3"/>
    <w:rsid w:val="00AD5982"/>
    <w:rsid w:val="00AD5D12"/>
    <w:rsid w:val="00AD5D2E"/>
    <w:rsid w:val="00AD5E8C"/>
    <w:rsid w:val="00AD5EF5"/>
    <w:rsid w:val="00AD60EB"/>
    <w:rsid w:val="00AD61B2"/>
    <w:rsid w:val="00AD61CE"/>
    <w:rsid w:val="00AD645A"/>
    <w:rsid w:val="00AD64E5"/>
    <w:rsid w:val="00AD64EF"/>
    <w:rsid w:val="00AD662C"/>
    <w:rsid w:val="00AD66D9"/>
    <w:rsid w:val="00AD674F"/>
    <w:rsid w:val="00AD6852"/>
    <w:rsid w:val="00AD68B7"/>
    <w:rsid w:val="00AD6961"/>
    <w:rsid w:val="00AD6B39"/>
    <w:rsid w:val="00AD6E25"/>
    <w:rsid w:val="00AD6EF5"/>
    <w:rsid w:val="00AD7117"/>
    <w:rsid w:val="00AD720C"/>
    <w:rsid w:val="00AD7539"/>
    <w:rsid w:val="00AD7673"/>
    <w:rsid w:val="00AD7DC7"/>
    <w:rsid w:val="00AD7F7D"/>
    <w:rsid w:val="00AE0003"/>
    <w:rsid w:val="00AE0505"/>
    <w:rsid w:val="00AE0A64"/>
    <w:rsid w:val="00AE0AB8"/>
    <w:rsid w:val="00AE0DBA"/>
    <w:rsid w:val="00AE0F20"/>
    <w:rsid w:val="00AE0F21"/>
    <w:rsid w:val="00AE1337"/>
    <w:rsid w:val="00AE1361"/>
    <w:rsid w:val="00AE1809"/>
    <w:rsid w:val="00AE1837"/>
    <w:rsid w:val="00AE18DA"/>
    <w:rsid w:val="00AE1D95"/>
    <w:rsid w:val="00AE1EC1"/>
    <w:rsid w:val="00AE225F"/>
    <w:rsid w:val="00AE22B4"/>
    <w:rsid w:val="00AE23C1"/>
    <w:rsid w:val="00AE245C"/>
    <w:rsid w:val="00AE2465"/>
    <w:rsid w:val="00AE24FF"/>
    <w:rsid w:val="00AE2789"/>
    <w:rsid w:val="00AE28DC"/>
    <w:rsid w:val="00AE2CBD"/>
    <w:rsid w:val="00AE2EAB"/>
    <w:rsid w:val="00AE3263"/>
    <w:rsid w:val="00AE3311"/>
    <w:rsid w:val="00AE3997"/>
    <w:rsid w:val="00AE3B41"/>
    <w:rsid w:val="00AE42DC"/>
    <w:rsid w:val="00AE44B1"/>
    <w:rsid w:val="00AE46FA"/>
    <w:rsid w:val="00AE49D0"/>
    <w:rsid w:val="00AE4AAE"/>
    <w:rsid w:val="00AE4C85"/>
    <w:rsid w:val="00AE4DEB"/>
    <w:rsid w:val="00AE4F20"/>
    <w:rsid w:val="00AE4F34"/>
    <w:rsid w:val="00AE5250"/>
    <w:rsid w:val="00AE5832"/>
    <w:rsid w:val="00AE593D"/>
    <w:rsid w:val="00AE5A49"/>
    <w:rsid w:val="00AE5A4D"/>
    <w:rsid w:val="00AE5AAD"/>
    <w:rsid w:val="00AE5AEA"/>
    <w:rsid w:val="00AE5D08"/>
    <w:rsid w:val="00AE5D85"/>
    <w:rsid w:val="00AE5EE7"/>
    <w:rsid w:val="00AE6009"/>
    <w:rsid w:val="00AE67A1"/>
    <w:rsid w:val="00AE6F8F"/>
    <w:rsid w:val="00AE72DF"/>
    <w:rsid w:val="00AE7506"/>
    <w:rsid w:val="00AE77A4"/>
    <w:rsid w:val="00AE77C4"/>
    <w:rsid w:val="00AE7D36"/>
    <w:rsid w:val="00AE7E39"/>
    <w:rsid w:val="00AF0260"/>
    <w:rsid w:val="00AF02A1"/>
    <w:rsid w:val="00AF0383"/>
    <w:rsid w:val="00AF05E3"/>
    <w:rsid w:val="00AF0B2B"/>
    <w:rsid w:val="00AF0B6D"/>
    <w:rsid w:val="00AF0DEC"/>
    <w:rsid w:val="00AF1368"/>
    <w:rsid w:val="00AF13C4"/>
    <w:rsid w:val="00AF1498"/>
    <w:rsid w:val="00AF1945"/>
    <w:rsid w:val="00AF1BAC"/>
    <w:rsid w:val="00AF1CC0"/>
    <w:rsid w:val="00AF1D02"/>
    <w:rsid w:val="00AF1D1F"/>
    <w:rsid w:val="00AF2032"/>
    <w:rsid w:val="00AF2392"/>
    <w:rsid w:val="00AF23C1"/>
    <w:rsid w:val="00AF2443"/>
    <w:rsid w:val="00AF24B4"/>
    <w:rsid w:val="00AF275E"/>
    <w:rsid w:val="00AF281C"/>
    <w:rsid w:val="00AF28D3"/>
    <w:rsid w:val="00AF2952"/>
    <w:rsid w:val="00AF2A47"/>
    <w:rsid w:val="00AF31E4"/>
    <w:rsid w:val="00AF39DF"/>
    <w:rsid w:val="00AF3E6C"/>
    <w:rsid w:val="00AF3FAD"/>
    <w:rsid w:val="00AF453A"/>
    <w:rsid w:val="00AF4740"/>
    <w:rsid w:val="00AF480C"/>
    <w:rsid w:val="00AF48D8"/>
    <w:rsid w:val="00AF4956"/>
    <w:rsid w:val="00AF4B24"/>
    <w:rsid w:val="00AF5281"/>
    <w:rsid w:val="00AF52CF"/>
    <w:rsid w:val="00AF5336"/>
    <w:rsid w:val="00AF53DE"/>
    <w:rsid w:val="00AF5583"/>
    <w:rsid w:val="00AF57E7"/>
    <w:rsid w:val="00AF5974"/>
    <w:rsid w:val="00AF5C39"/>
    <w:rsid w:val="00AF6143"/>
    <w:rsid w:val="00AF6365"/>
    <w:rsid w:val="00AF6460"/>
    <w:rsid w:val="00AF6770"/>
    <w:rsid w:val="00AF67FD"/>
    <w:rsid w:val="00AF6871"/>
    <w:rsid w:val="00AF68B0"/>
    <w:rsid w:val="00AF7172"/>
    <w:rsid w:val="00AF71CD"/>
    <w:rsid w:val="00AF7259"/>
    <w:rsid w:val="00AF750E"/>
    <w:rsid w:val="00AF77C3"/>
    <w:rsid w:val="00AF79E3"/>
    <w:rsid w:val="00AF7ABD"/>
    <w:rsid w:val="00AF7B88"/>
    <w:rsid w:val="00AF7C03"/>
    <w:rsid w:val="00AF7E00"/>
    <w:rsid w:val="00AF7E13"/>
    <w:rsid w:val="00B00244"/>
    <w:rsid w:val="00B003E2"/>
    <w:rsid w:val="00B00422"/>
    <w:rsid w:val="00B00545"/>
    <w:rsid w:val="00B005B1"/>
    <w:rsid w:val="00B008BC"/>
    <w:rsid w:val="00B00A71"/>
    <w:rsid w:val="00B00A7F"/>
    <w:rsid w:val="00B00C04"/>
    <w:rsid w:val="00B01538"/>
    <w:rsid w:val="00B01E5B"/>
    <w:rsid w:val="00B01E73"/>
    <w:rsid w:val="00B02416"/>
    <w:rsid w:val="00B02694"/>
    <w:rsid w:val="00B02A71"/>
    <w:rsid w:val="00B02D0E"/>
    <w:rsid w:val="00B03071"/>
    <w:rsid w:val="00B030AE"/>
    <w:rsid w:val="00B03112"/>
    <w:rsid w:val="00B03426"/>
    <w:rsid w:val="00B0382A"/>
    <w:rsid w:val="00B03D47"/>
    <w:rsid w:val="00B03DE5"/>
    <w:rsid w:val="00B040A7"/>
    <w:rsid w:val="00B040DF"/>
    <w:rsid w:val="00B04384"/>
    <w:rsid w:val="00B046C0"/>
    <w:rsid w:val="00B04A37"/>
    <w:rsid w:val="00B04AB8"/>
    <w:rsid w:val="00B04C66"/>
    <w:rsid w:val="00B04D8C"/>
    <w:rsid w:val="00B05259"/>
    <w:rsid w:val="00B052BF"/>
    <w:rsid w:val="00B0535B"/>
    <w:rsid w:val="00B0564F"/>
    <w:rsid w:val="00B0573C"/>
    <w:rsid w:val="00B0594D"/>
    <w:rsid w:val="00B05BD8"/>
    <w:rsid w:val="00B05E78"/>
    <w:rsid w:val="00B05FB7"/>
    <w:rsid w:val="00B06024"/>
    <w:rsid w:val="00B06048"/>
    <w:rsid w:val="00B06967"/>
    <w:rsid w:val="00B06984"/>
    <w:rsid w:val="00B06DA2"/>
    <w:rsid w:val="00B06E94"/>
    <w:rsid w:val="00B06EF4"/>
    <w:rsid w:val="00B06F05"/>
    <w:rsid w:val="00B06F27"/>
    <w:rsid w:val="00B07238"/>
    <w:rsid w:val="00B07726"/>
    <w:rsid w:val="00B0780B"/>
    <w:rsid w:val="00B10285"/>
    <w:rsid w:val="00B102BC"/>
    <w:rsid w:val="00B104A6"/>
    <w:rsid w:val="00B1053A"/>
    <w:rsid w:val="00B107EF"/>
    <w:rsid w:val="00B10911"/>
    <w:rsid w:val="00B10D80"/>
    <w:rsid w:val="00B110CE"/>
    <w:rsid w:val="00B112A8"/>
    <w:rsid w:val="00B113C4"/>
    <w:rsid w:val="00B11491"/>
    <w:rsid w:val="00B11B75"/>
    <w:rsid w:val="00B11DCC"/>
    <w:rsid w:val="00B124D6"/>
    <w:rsid w:val="00B1286A"/>
    <w:rsid w:val="00B12895"/>
    <w:rsid w:val="00B12A64"/>
    <w:rsid w:val="00B12BF7"/>
    <w:rsid w:val="00B12CDE"/>
    <w:rsid w:val="00B12DC8"/>
    <w:rsid w:val="00B12E83"/>
    <w:rsid w:val="00B12FA7"/>
    <w:rsid w:val="00B13091"/>
    <w:rsid w:val="00B130CA"/>
    <w:rsid w:val="00B1319E"/>
    <w:rsid w:val="00B1355D"/>
    <w:rsid w:val="00B1365B"/>
    <w:rsid w:val="00B13F83"/>
    <w:rsid w:val="00B13FF2"/>
    <w:rsid w:val="00B1402C"/>
    <w:rsid w:val="00B14073"/>
    <w:rsid w:val="00B1418B"/>
    <w:rsid w:val="00B14419"/>
    <w:rsid w:val="00B144AA"/>
    <w:rsid w:val="00B145D9"/>
    <w:rsid w:val="00B1475F"/>
    <w:rsid w:val="00B14B0B"/>
    <w:rsid w:val="00B14D2B"/>
    <w:rsid w:val="00B14E37"/>
    <w:rsid w:val="00B154D8"/>
    <w:rsid w:val="00B15571"/>
    <w:rsid w:val="00B1592B"/>
    <w:rsid w:val="00B159BA"/>
    <w:rsid w:val="00B15BE7"/>
    <w:rsid w:val="00B15CC4"/>
    <w:rsid w:val="00B15D39"/>
    <w:rsid w:val="00B15F2C"/>
    <w:rsid w:val="00B16202"/>
    <w:rsid w:val="00B16763"/>
    <w:rsid w:val="00B16B97"/>
    <w:rsid w:val="00B16DFC"/>
    <w:rsid w:val="00B16F49"/>
    <w:rsid w:val="00B17124"/>
    <w:rsid w:val="00B17384"/>
    <w:rsid w:val="00B1738E"/>
    <w:rsid w:val="00B173C3"/>
    <w:rsid w:val="00B1793B"/>
    <w:rsid w:val="00B17940"/>
    <w:rsid w:val="00B17AD6"/>
    <w:rsid w:val="00B17D39"/>
    <w:rsid w:val="00B17DD8"/>
    <w:rsid w:val="00B203BD"/>
    <w:rsid w:val="00B203D3"/>
    <w:rsid w:val="00B20452"/>
    <w:rsid w:val="00B2045B"/>
    <w:rsid w:val="00B2060A"/>
    <w:rsid w:val="00B2068E"/>
    <w:rsid w:val="00B20704"/>
    <w:rsid w:val="00B20707"/>
    <w:rsid w:val="00B20736"/>
    <w:rsid w:val="00B208F8"/>
    <w:rsid w:val="00B209D3"/>
    <w:rsid w:val="00B20A6E"/>
    <w:rsid w:val="00B20B4D"/>
    <w:rsid w:val="00B20D9F"/>
    <w:rsid w:val="00B20EC3"/>
    <w:rsid w:val="00B21128"/>
    <w:rsid w:val="00B211EF"/>
    <w:rsid w:val="00B21373"/>
    <w:rsid w:val="00B214E6"/>
    <w:rsid w:val="00B215E5"/>
    <w:rsid w:val="00B21651"/>
    <w:rsid w:val="00B2170E"/>
    <w:rsid w:val="00B21A4E"/>
    <w:rsid w:val="00B21B2F"/>
    <w:rsid w:val="00B21FED"/>
    <w:rsid w:val="00B22083"/>
    <w:rsid w:val="00B2210C"/>
    <w:rsid w:val="00B22123"/>
    <w:rsid w:val="00B22152"/>
    <w:rsid w:val="00B22217"/>
    <w:rsid w:val="00B222AC"/>
    <w:rsid w:val="00B22453"/>
    <w:rsid w:val="00B22700"/>
    <w:rsid w:val="00B22A1F"/>
    <w:rsid w:val="00B22AC9"/>
    <w:rsid w:val="00B22B21"/>
    <w:rsid w:val="00B22CB2"/>
    <w:rsid w:val="00B22E23"/>
    <w:rsid w:val="00B22ED6"/>
    <w:rsid w:val="00B230FA"/>
    <w:rsid w:val="00B233E1"/>
    <w:rsid w:val="00B233F7"/>
    <w:rsid w:val="00B23447"/>
    <w:rsid w:val="00B234EC"/>
    <w:rsid w:val="00B239BA"/>
    <w:rsid w:val="00B23BB3"/>
    <w:rsid w:val="00B24038"/>
    <w:rsid w:val="00B243BA"/>
    <w:rsid w:val="00B245BE"/>
    <w:rsid w:val="00B24752"/>
    <w:rsid w:val="00B248F6"/>
    <w:rsid w:val="00B24CFA"/>
    <w:rsid w:val="00B24F8D"/>
    <w:rsid w:val="00B25168"/>
    <w:rsid w:val="00B251B7"/>
    <w:rsid w:val="00B2525F"/>
    <w:rsid w:val="00B25590"/>
    <w:rsid w:val="00B256C4"/>
    <w:rsid w:val="00B25762"/>
    <w:rsid w:val="00B25893"/>
    <w:rsid w:val="00B25AC5"/>
    <w:rsid w:val="00B25D1C"/>
    <w:rsid w:val="00B25EF4"/>
    <w:rsid w:val="00B26288"/>
    <w:rsid w:val="00B262F9"/>
    <w:rsid w:val="00B26344"/>
    <w:rsid w:val="00B26598"/>
    <w:rsid w:val="00B26A94"/>
    <w:rsid w:val="00B26EBF"/>
    <w:rsid w:val="00B27380"/>
    <w:rsid w:val="00B274E2"/>
    <w:rsid w:val="00B2756D"/>
    <w:rsid w:val="00B2756E"/>
    <w:rsid w:val="00B277FD"/>
    <w:rsid w:val="00B2783C"/>
    <w:rsid w:val="00B278DF"/>
    <w:rsid w:val="00B27AF0"/>
    <w:rsid w:val="00B27C7C"/>
    <w:rsid w:val="00B27D94"/>
    <w:rsid w:val="00B27EE3"/>
    <w:rsid w:val="00B27F06"/>
    <w:rsid w:val="00B301E4"/>
    <w:rsid w:val="00B302BF"/>
    <w:rsid w:val="00B30386"/>
    <w:rsid w:val="00B30553"/>
    <w:rsid w:val="00B30C7F"/>
    <w:rsid w:val="00B30DF1"/>
    <w:rsid w:val="00B31052"/>
    <w:rsid w:val="00B31372"/>
    <w:rsid w:val="00B3142A"/>
    <w:rsid w:val="00B3147D"/>
    <w:rsid w:val="00B31598"/>
    <w:rsid w:val="00B3187A"/>
    <w:rsid w:val="00B31920"/>
    <w:rsid w:val="00B31C3C"/>
    <w:rsid w:val="00B32133"/>
    <w:rsid w:val="00B32277"/>
    <w:rsid w:val="00B32294"/>
    <w:rsid w:val="00B32340"/>
    <w:rsid w:val="00B32705"/>
    <w:rsid w:val="00B3280F"/>
    <w:rsid w:val="00B32AF3"/>
    <w:rsid w:val="00B32C49"/>
    <w:rsid w:val="00B32C6E"/>
    <w:rsid w:val="00B32EC7"/>
    <w:rsid w:val="00B33431"/>
    <w:rsid w:val="00B3343A"/>
    <w:rsid w:val="00B33456"/>
    <w:rsid w:val="00B339CB"/>
    <w:rsid w:val="00B33D3E"/>
    <w:rsid w:val="00B33F3F"/>
    <w:rsid w:val="00B340E2"/>
    <w:rsid w:val="00B342E7"/>
    <w:rsid w:val="00B34401"/>
    <w:rsid w:val="00B34722"/>
    <w:rsid w:val="00B34777"/>
    <w:rsid w:val="00B3499A"/>
    <w:rsid w:val="00B349A4"/>
    <w:rsid w:val="00B34C44"/>
    <w:rsid w:val="00B34CEF"/>
    <w:rsid w:val="00B34CF8"/>
    <w:rsid w:val="00B34E74"/>
    <w:rsid w:val="00B35405"/>
    <w:rsid w:val="00B358FD"/>
    <w:rsid w:val="00B35ABD"/>
    <w:rsid w:val="00B35B2A"/>
    <w:rsid w:val="00B35BE9"/>
    <w:rsid w:val="00B35D6A"/>
    <w:rsid w:val="00B35E24"/>
    <w:rsid w:val="00B35F72"/>
    <w:rsid w:val="00B3644D"/>
    <w:rsid w:val="00B3648B"/>
    <w:rsid w:val="00B36EC5"/>
    <w:rsid w:val="00B36F5F"/>
    <w:rsid w:val="00B36F61"/>
    <w:rsid w:val="00B37197"/>
    <w:rsid w:val="00B3736E"/>
    <w:rsid w:val="00B376AE"/>
    <w:rsid w:val="00B37C8A"/>
    <w:rsid w:val="00B37D2C"/>
    <w:rsid w:val="00B37ECA"/>
    <w:rsid w:val="00B37FBE"/>
    <w:rsid w:val="00B40071"/>
    <w:rsid w:val="00B40243"/>
    <w:rsid w:val="00B4087D"/>
    <w:rsid w:val="00B408E1"/>
    <w:rsid w:val="00B40C4F"/>
    <w:rsid w:val="00B40DC1"/>
    <w:rsid w:val="00B40FCD"/>
    <w:rsid w:val="00B411F4"/>
    <w:rsid w:val="00B4158F"/>
    <w:rsid w:val="00B41823"/>
    <w:rsid w:val="00B4185F"/>
    <w:rsid w:val="00B41B01"/>
    <w:rsid w:val="00B41B30"/>
    <w:rsid w:val="00B41B40"/>
    <w:rsid w:val="00B41E1C"/>
    <w:rsid w:val="00B4246A"/>
    <w:rsid w:val="00B425D8"/>
    <w:rsid w:val="00B42863"/>
    <w:rsid w:val="00B42BB6"/>
    <w:rsid w:val="00B42DB8"/>
    <w:rsid w:val="00B433C5"/>
    <w:rsid w:val="00B4349D"/>
    <w:rsid w:val="00B435AC"/>
    <w:rsid w:val="00B437FC"/>
    <w:rsid w:val="00B438E9"/>
    <w:rsid w:val="00B43B18"/>
    <w:rsid w:val="00B43D18"/>
    <w:rsid w:val="00B43DA9"/>
    <w:rsid w:val="00B44272"/>
    <w:rsid w:val="00B445F2"/>
    <w:rsid w:val="00B44778"/>
    <w:rsid w:val="00B44F97"/>
    <w:rsid w:val="00B45233"/>
    <w:rsid w:val="00B4524E"/>
    <w:rsid w:val="00B4558C"/>
    <w:rsid w:val="00B455C9"/>
    <w:rsid w:val="00B4571D"/>
    <w:rsid w:val="00B4574E"/>
    <w:rsid w:val="00B45A7D"/>
    <w:rsid w:val="00B45A9D"/>
    <w:rsid w:val="00B45E7F"/>
    <w:rsid w:val="00B460F8"/>
    <w:rsid w:val="00B46527"/>
    <w:rsid w:val="00B46577"/>
    <w:rsid w:val="00B46B90"/>
    <w:rsid w:val="00B46CAA"/>
    <w:rsid w:val="00B46EE7"/>
    <w:rsid w:val="00B46F92"/>
    <w:rsid w:val="00B47255"/>
    <w:rsid w:val="00B474BF"/>
    <w:rsid w:val="00B47516"/>
    <w:rsid w:val="00B47561"/>
    <w:rsid w:val="00B4768D"/>
    <w:rsid w:val="00B478DB"/>
    <w:rsid w:val="00B47C34"/>
    <w:rsid w:val="00B47DD2"/>
    <w:rsid w:val="00B47FE4"/>
    <w:rsid w:val="00B50048"/>
    <w:rsid w:val="00B501B8"/>
    <w:rsid w:val="00B50253"/>
    <w:rsid w:val="00B502CA"/>
    <w:rsid w:val="00B50417"/>
    <w:rsid w:val="00B50552"/>
    <w:rsid w:val="00B50631"/>
    <w:rsid w:val="00B507B9"/>
    <w:rsid w:val="00B50ACB"/>
    <w:rsid w:val="00B50D54"/>
    <w:rsid w:val="00B51162"/>
    <w:rsid w:val="00B512C0"/>
    <w:rsid w:val="00B5167F"/>
    <w:rsid w:val="00B51868"/>
    <w:rsid w:val="00B51B51"/>
    <w:rsid w:val="00B51CD6"/>
    <w:rsid w:val="00B52531"/>
    <w:rsid w:val="00B52E7C"/>
    <w:rsid w:val="00B530EF"/>
    <w:rsid w:val="00B532BC"/>
    <w:rsid w:val="00B536BF"/>
    <w:rsid w:val="00B537DD"/>
    <w:rsid w:val="00B5392A"/>
    <w:rsid w:val="00B53E39"/>
    <w:rsid w:val="00B53E55"/>
    <w:rsid w:val="00B53EAC"/>
    <w:rsid w:val="00B53FE5"/>
    <w:rsid w:val="00B5407C"/>
    <w:rsid w:val="00B540DE"/>
    <w:rsid w:val="00B543C9"/>
    <w:rsid w:val="00B545F4"/>
    <w:rsid w:val="00B54617"/>
    <w:rsid w:val="00B5475F"/>
    <w:rsid w:val="00B547D0"/>
    <w:rsid w:val="00B549FB"/>
    <w:rsid w:val="00B54C9D"/>
    <w:rsid w:val="00B54D05"/>
    <w:rsid w:val="00B54FD0"/>
    <w:rsid w:val="00B55195"/>
    <w:rsid w:val="00B551EE"/>
    <w:rsid w:val="00B55555"/>
    <w:rsid w:val="00B558CF"/>
    <w:rsid w:val="00B55B15"/>
    <w:rsid w:val="00B55BC4"/>
    <w:rsid w:val="00B55C79"/>
    <w:rsid w:val="00B55F00"/>
    <w:rsid w:val="00B55FEA"/>
    <w:rsid w:val="00B5670B"/>
    <w:rsid w:val="00B567D4"/>
    <w:rsid w:val="00B56A05"/>
    <w:rsid w:val="00B570C2"/>
    <w:rsid w:val="00B571EF"/>
    <w:rsid w:val="00B57218"/>
    <w:rsid w:val="00B57576"/>
    <w:rsid w:val="00B5769D"/>
    <w:rsid w:val="00B57791"/>
    <w:rsid w:val="00B57F52"/>
    <w:rsid w:val="00B57FAE"/>
    <w:rsid w:val="00B60390"/>
    <w:rsid w:val="00B604D4"/>
    <w:rsid w:val="00B60786"/>
    <w:rsid w:val="00B60917"/>
    <w:rsid w:val="00B60D50"/>
    <w:rsid w:val="00B60F48"/>
    <w:rsid w:val="00B61020"/>
    <w:rsid w:val="00B61302"/>
    <w:rsid w:val="00B614A1"/>
    <w:rsid w:val="00B6152A"/>
    <w:rsid w:val="00B615B4"/>
    <w:rsid w:val="00B6170D"/>
    <w:rsid w:val="00B6176B"/>
    <w:rsid w:val="00B6197B"/>
    <w:rsid w:val="00B61A1E"/>
    <w:rsid w:val="00B61A45"/>
    <w:rsid w:val="00B61EBE"/>
    <w:rsid w:val="00B61F43"/>
    <w:rsid w:val="00B624DF"/>
    <w:rsid w:val="00B625ED"/>
    <w:rsid w:val="00B6298D"/>
    <w:rsid w:val="00B62BC5"/>
    <w:rsid w:val="00B62E27"/>
    <w:rsid w:val="00B62F6F"/>
    <w:rsid w:val="00B63107"/>
    <w:rsid w:val="00B63213"/>
    <w:rsid w:val="00B6321B"/>
    <w:rsid w:val="00B633FE"/>
    <w:rsid w:val="00B63483"/>
    <w:rsid w:val="00B63674"/>
    <w:rsid w:val="00B637F5"/>
    <w:rsid w:val="00B638EF"/>
    <w:rsid w:val="00B63C82"/>
    <w:rsid w:val="00B63D15"/>
    <w:rsid w:val="00B63E57"/>
    <w:rsid w:val="00B642E5"/>
    <w:rsid w:val="00B643E0"/>
    <w:rsid w:val="00B643F3"/>
    <w:rsid w:val="00B64731"/>
    <w:rsid w:val="00B64913"/>
    <w:rsid w:val="00B64BE0"/>
    <w:rsid w:val="00B64C04"/>
    <w:rsid w:val="00B6510E"/>
    <w:rsid w:val="00B65156"/>
    <w:rsid w:val="00B6519F"/>
    <w:rsid w:val="00B65351"/>
    <w:rsid w:val="00B65764"/>
    <w:rsid w:val="00B6579A"/>
    <w:rsid w:val="00B65A70"/>
    <w:rsid w:val="00B65B4D"/>
    <w:rsid w:val="00B65C32"/>
    <w:rsid w:val="00B65D2B"/>
    <w:rsid w:val="00B65D4E"/>
    <w:rsid w:val="00B65F8C"/>
    <w:rsid w:val="00B66312"/>
    <w:rsid w:val="00B669CC"/>
    <w:rsid w:val="00B66A4E"/>
    <w:rsid w:val="00B66A75"/>
    <w:rsid w:val="00B67529"/>
    <w:rsid w:val="00B67899"/>
    <w:rsid w:val="00B67A69"/>
    <w:rsid w:val="00B67E68"/>
    <w:rsid w:val="00B70134"/>
    <w:rsid w:val="00B70712"/>
    <w:rsid w:val="00B709ED"/>
    <w:rsid w:val="00B70B7E"/>
    <w:rsid w:val="00B70EFE"/>
    <w:rsid w:val="00B71034"/>
    <w:rsid w:val="00B7135C"/>
    <w:rsid w:val="00B7135D"/>
    <w:rsid w:val="00B7148E"/>
    <w:rsid w:val="00B71585"/>
    <w:rsid w:val="00B71B3E"/>
    <w:rsid w:val="00B71B44"/>
    <w:rsid w:val="00B71C12"/>
    <w:rsid w:val="00B71EE9"/>
    <w:rsid w:val="00B71F01"/>
    <w:rsid w:val="00B7294C"/>
    <w:rsid w:val="00B7298F"/>
    <w:rsid w:val="00B729CA"/>
    <w:rsid w:val="00B729F5"/>
    <w:rsid w:val="00B72E12"/>
    <w:rsid w:val="00B7331A"/>
    <w:rsid w:val="00B735D5"/>
    <w:rsid w:val="00B73B11"/>
    <w:rsid w:val="00B73B18"/>
    <w:rsid w:val="00B74796"/>
    <w:rsid w:val="00B74BAB"/>
    <w:rsid w:val="00B74BAF"/>
    <w:rsid w:val="00B74D1A"/>
    <w:rsid w:val="00B74DC2"/>
    <w:rsid w:val="00B75169"/>
    <w:rsid w:val="00B75501"/>
    <w:rsid w:val="00B7574A"/>
    <w:rsid w:val="00B75811"/>
    <w:rsid w:val="00B75869"/>
    <w:rsid w:val="00B75975"/>
    <w:rsid w:val="00B75C82"/>
    <w:rsid w:val="00B75D00"/>
    <w:rsid w:val="00B75E82"/>
    <w:rsid w:val="00B75F98"/>
    <w:rsid w:val="00B761F6"/>
    <w:rsid w:val="00B762DF"/>
    <w:rsid w:val="00B76653"/>
    <w:rsid w:val="00B76734"/>
    <w:rsid w:val="00B768E0"/>
    <w:rsid w:val="00B76902"/>
    <w:rsid w:val="00B76952"/>
    <w:rsid w:val="00B76AD2"/>
    <w:rsid w:val="00B76F13"/>
    <w:rsid w:val="00B77091"/>
    <w:rsid w:val="00B770BD"/>
    <w:rsid w:val="00B771BD"/>
    <w:rsid w:val="00B77239"/>
    <w:rsid w:val="00B776FB"/>
    <w:rsid w:val="00B77822"/>
    <w:rsid w:val="00B77B54"/>
    <w:rsid w:val="00B77ED4"/>
    <w:rsid w:val="00B77F1F"/>
    <w:rsid w:val="00B800CD"/>
    <w:rsid w:val="00B800FC"/>
    <w:rsid w:val="00B8014F"/>
    <w:rsid w:val="00B80679"/>
    <w:rsid w:val="00B80795"/>
    <w:rsid w:val="00B80BC1"/>
    <w:rsid w:val="00B80E74"/>
    <w:rsid w:val="00B81432"/>
    <w:rsid w:val="00B816FE"/>
    <w:rsid w:val="00B81809"/>
    <w:rsid w:val="00B81832"/>
    <w:rsid w:val="00B81883"/>
    <w:rsid w:val="00B818BC"/>
    <w:rsid w:val="00B819A9"/>
    <w:rsid w:val="00B81A9A"/>
    <w:rsid w:val="00B81CCE"/>
    <w:rsid w:val="00B81DC0"/>
    <w:rsid w:val="00B822DB"/>
    <w:rsid w:val="00B82318"/>
    <w:rsid w:val="00B823A2"/>
    <w:rsid w:val="00B826B1"/>
    <w:rsid w:val="00B82C74"/>
    <w:rsid w:val="00B82F1E"/>
    <w:rsid w:val="00B82F29"/>
    <w:rsid w:val="00B82F5C"/>
    <w:rsid w:val="00B830A3"/>
    <w:rsid w:val="00B830EB"/>
    <w:rsid w:val="00B83289"/>
    <w:rsid w:val="00B8332E"/>
    <w:rsid w:val="00B8385F"/>
    <w:rsid w:val="00B83A40"/>
    <w:rsid w:val="00B83F89"/>
    <w:rsid w:val="00B840A5"/>
    <w:rsid w:val="00B8472F"/>
    <w:rsid w:val="00B848FC"/>
    <w:rsid w:val="00B84914"/>
    <w:rsid w:val="00B84B01"/>
    <w:rsid w:val="00B84C8A"/>
    <w:rsid w:val="00B84D1F"/>
    <w:rsid w:val="00B85116"/>
    <w:rsid w:val="00B852E0"/>
    <w:rsid w:val="00B856A2"/>
    <w:rsid w:val="00B8599F"/>
    <w:rsid w:val="00B85E3F"/>
    <w:rsid w:val="00B85EC6"/>
    <w:rsid w:val="00B861D8"/>
    <w:rsid w:val="00B86514"/>
    <w:rsid w:val="00B866ED"/>
    <w:rsid w:val="00B86767"/>
    <w:rsid w:val="00B86B93"/>
    <w:rsid w:val="00B86C07"/>
    <w:rsid w:val="00B86D2F"/>
    <w:rsid w:val="00B87112"/>
    <w:rsid w:val="00B87124"/>
    <w:rsid w:val="00B873F2"/>
    <w:rsid w:val="00B874A1"/>
    <w:rsid w:val="00B87675"/>
    <w:rsid w:val="00B878A0"/>
    <w:rsid w:val="00B87B9D"/>
    <w:rsid w:val="00B87C8B"/>
    <w:rsid w:val="00B87D67"/>
    <w:rsid w:val="00B87D96"/>
    <w:rsid w:val="00B87DA0"/>
    <w:rsid w:val="00B87E7A"/>
    <w:rsid w:val="00B901D8"/>
    <w:rsid w:val="00B90632"/>
    <w:rsid w:val="00B90848"/>
    <w:rsid w:val="00B90861"/>
    <w:rsid w:val="00B90867"/>
    <w:rsid w:val="00B909B0"/>
    <w:rsid w:val="00B90DB1"/>
    <w:rsid w:val="00B90DED"/>
    <w:rsid w:val="00B90E8A"/>
    <w:rsid w:val="00B91236"/>
    <w:rsid w:val="00B9142D"/>
    <w:rsid w:val="00B9154A"/>
    <w:rsid w:val="00B918DA"/>
    <w:rsid w:val="00B91975"/>
    <w:rsid w:val="00B91CC9"/>
    <w:rsid w:val="00B91D9D"/>
    <w:rsid w:val="00B9203E"/>
    <w:rsid w:val="00B920B1"/>
    <w:rsid w:val="00B92240"/>
    <w:rsid w:val="00B923A4"/>
    <w:rsid w:val="00B92523"/>
    <w:rsid w:val="00B92581"/>
    <w:rsid w:val="00B92602"/>
    <w:rsid w:val="00B926C4"/>
    <w:rsid w:val="00B92820"/>
    <w:rsid w:val="00B92A0A"/>
    <w:rsid w:val="00B92A7C"/>
    <w:rsid w:val="00B92C03"/>
    <w:rsid w:val="00B92D20"/>
    <w:rsid w:val="00B92FE5"/>
    <w:rsid w:val="00B93033"/>
    <w:rsid w:val="00B932A5"/>
    <w:rsid w:val="00B932B0"/>
    <w:rsid w:val="00B9333B"/>
    <w:rsid w:val="00B935D5"/>
    <w:rsid w:val="00B93C3E"/>
    <w:rsid w:val="00B9417B"/>
    <w:rsid w:val="00B946D6"/>
    <w:rsid w:val="00B9493D"/>
    <w:rsid w:val="00B95039"/>
    <w:rsid w:val="00B95068"/>
    <w:rsid w:val="00B95131"/>
    <w:rsid w:val="00B952C2"/>
    <w:rsid w:val="00B953A2"/>
    <w:rsid w:val="00B95877"/>
    <w:rsid w:val="00B95EEA"/>
    <w:rsid w:val="00B96002"/>
    <w:rsid w:val="00B96071"/>
    <w:rsid w:val="00B961D0"/>
    <w:rsid w:val="00B96327"/>
    <w:rsid w:val="00B964B2"/>
    <w:rsid w:val="00B96635"/>
    <w:rsid w:val="00B96A64"/>
    <w:rsid w:val="00B96D0A"/>
    <w:rsid w:val="00B96D57"/>
    <w:rsid w:val="00B96F34"/>
    <w:rsid w:val="00B96F65"/>
    <w:rsid w:val="00B97811"/>
    <w:rsid w:val="00B9786A"/>
    <w:rsid w:val="00B97A06"/>
    <w:rsid w:val="00B97A30"/>
    <w:rsid w:val="00B97B7C"/>
    <w:rsid w:val="00B97DC8"/>
    <w:rsid w:val="00B97EBA"/>
    <w:rsid w:val="00BA00FC"/>
    <w:rsid w:val="00BA036B"/>
    <w:rsid w:val="00BA045D"/>
    <w:rsid w:val="00BA04C8"/>
    <w:rsid w:val="00BA0651"/>
    <w:rsid w:val="00BA065C"/>
    <w:rsid w:val="00BA0705"/>
    <w:rsid w:val="00BA08DD"/>
    <w:rsid w:val="00BA0B8F"/>
    <w:rsid w:val="00BA0BD1"/>
    <w:rsid w:val="00BA0D70"/>
    <w:rsid w:val="00BA0F1C"/>
    <w:rsid w:val="00BA135B"/>
    <w:rsid w:val="00BA1437"/>
    <w:rsid w:val="00BA15E6"/>
    <w:rsid w:val="00BA1655"/>
    <w:rsid w:val="00BA16FE"/>
    <w:rsid w:val="00BA17CB"/>
    <w:rsid w:val="00BA1A7D"/>
    <w:rsid w:val="00BA1D1E"/>
    <w:rsid w:val="00BA1FA3"/>
    <w:rsid w:val="00BA1FC9"/>
    <w:rsid w:val="00BA1FD3"/>
    <w:rsid w:val="00BA2107"/>
    <w:rsid w:val="00BA25B8"/>
    <w:rsid w:val="00BA28D9"/>
    <w:rsid w:val="00BA29DB"/>
    <w:rsid w:val="00BA2C50"/>
    <w:rsid w:val="00BA2D00"/>
    <w:rsid w:val="00BA2DAB"/>
    <w:rsid w:val="00BA2DE3"/>
    <w:rsid w:val="00BA31E3"/>
    <w:rsid w:val="00BA3264"/>
    <w:rsid w:val="00BA33FD"/>
    <w:rsid w:val="00BA364A"/>
    <w:rsid w:val="00BA37DA"/>
    <w:rsid w:val="00BA37F6"/>
    <w:rsid w:val="00BA3A44"/>
    <w:rsid w:val="00BA3A4B"/>
    <w:rsid w:val="00BA3B40"/>
    <w:rsid w:val="00BA3B5A"/>
    <w:rsid w:val="00BA3EDF"/>
    <w:rsid w:val="00BA411C"/>
    <w:rsid w:val="00BA4155"/>
    <w:rsid w:val="00BA4205"/>
    <w:rsid w:val="00BA4333"/>
    <w:rsid w:val="00BA435F"/>
    <w:rsid w:val="00BA4A57"/>
    <w:rsid w:val="00BA4F7B"/>
    <w:rsid w:val="00BA5194"/>
    <w:rsid w:val="00BA52EE"/>
    <w:rsid w:val="00BA546B"/>
    <w:rsid w:val="00BA546F"/>
    <w:rsid w:val="00BA59BE"/>
    <w:rsid w:val="00BA5C87"/>
    <w:rsid w:val="00BA5F31"/>
    <w:rsid w:val="00BA6009"/>
    <w:rsid w:val="00BA6174"/>
    <w:rsid w:val="00BA6518"/>
    <w:rsid w:val="00BA65F3"/>
    <w:rsid w:val="00BA698B"/>
    <w:rsid w:val="00BA6A9F"/>
    <w:rsid w:val="00BA6BDC"/>
    <w:rsid w:val="00BA6D62"/>
    <w:rsid w:val="00BA7115"/>
    <w:rsid w:val="00BA725C"/>
    <w:rsid w:val="00BA764F"/>
    <w:rsid w:val="00BA79B0"/>
    <w:rsid w:val="00BA7A48"/>
    <w:rsid w:val="00BA7C03"/>
    <w:rsid w:val="00BA7C7A"/>
    <w:rsid w:val="00BA7E18"/>
    <w:rsid w:val="00BB0619"/>
    <w:rsid w:val="00BB0AE2"/>
    <w:rsid w:val="00BB0C54"/>
    <w:rsid w:val="00BB0E40"/>
    <w:rsid w:val="00BB0F7C"/>
    <w:rsid w:val="00BB1430"/>
    <w:rsid w:val="00BB1442"/>
    <w:rsid w:val="00BB157D"/>
    <w:rsid w:val="00BB1985"/>
    <w:rsid w:val="00BB1C37"/>
    <w:rsid w:val="00BB1CEF"/>
    <w:rsid w:val="00BB1DDC"/>
    <w:rsid w:val="00BB220C"/>
    <w:rsid w:val="00BB2416"/>
    <w:rsid w:val="00BB28CD"/>
    <w:rsid w:val="00BB2A45"/>
    <w:rsid w:val="00BB2A55"/>
    <w:rsid w:val="00BB2C58"/>
    <w:rsid w:val="00BB2F9C"/>
    <w:rsid w:val="00BB2FFC"/>
    <w:rsid w:val="00BB3072"/>
    <w:rsid w:val="00BB31A1"/>
    <w:rsid w:val="00BB32F1"/>
    <w:rsid w:val="00BB3763"/>
    <w:rsid w:val="00BB37EB"/>
    <w:rsid w:val="00BB39D3"/>
    <w:rsid w:val="00BB3C4A"/>
    <w:rsid w:val="00BB3CF9"/>
    <w:rsid w:val="00BB4032"/>
    <w:rsid w:val="00BB4262"/>
    <w:rsid w:val="00BB4322"/>
    <w:rsid w:val="00BB44CE"/>
    <w:rsid w:val="00BB4EBE"/>
    <w:rsid w:val="00BB517F"/>
    <w:rsid w:val="00BB51D7"/>
    <w:rsid w:val="00BB52FC"/>
    <w:rsid w:val="00BB537B"/>
    <w:rsid w:val="00BB54BE"/>
    <w:rsid w:val="00BB5542"/>
    <w:rsid w:val="00BB5584"/>
    <w:rsid w:val="00BB56FF"/>
    <w:rsid w:val="00BB5882"/>
    <w:rsid w:val="00BB5BF4"/>
    <w:rsid w:val="00BB5D51"/>
    <w:rsid w:val="00BB5D68"/>
    <w:rsid w:val="00BB6059"/>
    <w:rsid w:val="00BB618C"/>
    <w:rsid w:val="00BB640C"/>
    <w:rsid w:val="00BB64F4"/>
    <w:rsid w:val="00BB690E"/>
    <w:rsid w:val="00BB6A56"/>
    <w:rsid w:val="00BB6DD2"/>
    <w:rsid w:val="00BB6F85"/>
    <w:rsid w:val="00BB750F"/>
    <w:rsid w:val="00BB75D0"/>
    <w:rsid w:val="00BB78AE"/>
    <w:rsid w:val="00BB78E2"/>
    <w:rsid w:val="00BB7943"/>
    <w:rsid w:val="00BB7AE5"/>
    <w:rsid w:val="00BB7CA7"/>
    <w:rsid w:val="00BC0105"/>
    <w:rsid w:val="00BC02BF"/>
    <w:rsid w:val="00BC08BD"/>
    <w:rsid w:val="00BC0BFB"/>
    <w:rsid w:val="00BC0C14"/>
    <w:rsid w:val="00BC0C6B"/>
    <w:rsid w:val="00BC0FF6"/>
    <w:rsid w:val="00BC107C"/>
    <w:rsid w:val="00BC148D"/>
    <w:rsid w:val="00BC15A7"/>
    <w:rsid w:val="00BC15FF"/>
    <w:rsid w:val="00BC17B5"/>
    <w:rsid w:val="00BC19F7"/>
    <w:rsid w:val="00BC1C65"/>
    <w:rsid w:val="00BC1DEE"/>
    <w:rsid w:val="00BC1EF1"/>
    <w:rsid w:val="00BC1F17"/>
    <w:rsid w:val="00BC2018"/>
    <w:rsid w:val="00BC2087"/>
    <w:rsid w:val="00BC25F0"/>
    <w:rsid w:val="00BC2672"/>
    <w:rsid w:val="00BC27A0"/>
    <w:rsid w:val="00BC2974"/>
    <w:rsid w:val="00BC2A03"/>
    <w:rsid w:val="00BC2C06"/>
    <w:rsid w:val="00BC2FF5"/>
    <w:rsid w:val="00BC32AE"/>
    <w:rsid w:val="00BC3305"/>
    <w:rsid w:val="00BC334C"/>
    <w:rsid w:val="00BC36DF"/>
    <w:rsid w:val="00BC3882"/>
    <w:rsid w:val="00BC3BBF"/>
    <w:rsid w:val="00BC3C64"/>
    <w:rsid w:val="00BC3D84"/>
    <w:rsid w:val="00BC41C2"/>
    <w:rsid w:val="00BC4259"/>
    <w:rsid w:val="00BC4470"/>
    <w:rsid w:val="00BC4618"/>
    <w:rsid w:val="00BC4707"/>
    <w:rsid w:val="00BC48EC"/>
    <w:rsid w:val="00BC49FA"/>
    <w:rsid w:val="00BC4AFE"/>
    <w:rsid w:val="00BC4C0B"/>
    <w:rsid w:val="00BC4E4C"/>
    <w:rsid w:val="00BC4F14"/>
    <w:rsid w:val="00BC4F47"/>
    <w:rsid w:val="00BC5152"/>
    <w:rsid w:val="00BC57E4"/>
    <w:rsid w:val="00BC5950"/>
    <w:rsid w:val="00BC597A"/>
    <w:rsid w:val="00BC5ADF"/>
    <w:rsid w:val="00BC5B43"/>
    <w:rsid w:val="00BC690D"/>
    <w:rsid w:val="00BC6B41"/>
    <w:rsid w:val="00BC6BAA"/>
    <w:rsid w:val="00BC7178"/>
    <w:rsid w:val="00BC73EF"/>
    <w:rsid w:val="00BC769B"/>
    <w:rsid w:val="00BC79C2"/>
    <w:rsid w:val="00BC7B84"/>
    <w:rsid w:val="00BD00AF"/>
    <w:rsid w:val="00BD0307"/>
    <w:rsid w:val="00BD037E"/>
    <w:rsid w:val="00BD06F8"/>
    <w:rsid w:val="00BD0B6A"/>
    <w:rsid w:val="00BD0D8D"/>
    <w:rsid w:val="00BD0F1E"/>
    <w:rsid w:val="00BD117C"/>
    <w:rsid w:val="00BD1545"/>
    <w:rsid w:val="00BD1C1B"/>
    <w:rsid w:val="00BD1FB2"/>
    <w:rsid w:val="00BD2154"/>
    <w:rsid w:val="00BD259A"/>
    <w:rsid w:val="00BD2B52"/>
    <w:rsid w:val="00BD2E06"/>
    <w:rsid w:val="00BD30F7"/>
    <w:rsid w:val="00BD3124"/>
    <w:rsid w:val="00BD326C"/>
    <w:rsid w:val="00BD3349"/>
    <w:rsid w:val="00BD3A7C"/>
    <w:rsid w:val="00BD3ACE"/>
    <w:rsid w:val="00BD3B1D"/>
    <w:rsid w:val="00BD3CF0"/>
    <w:rsid w:val="00BD4009"/>
    <w:rsid w:val="00BD404A"/>
    <w:rsid w:val="00BD4203"/>
    <w:rsid w:val="00BD425C"/>
    <w:rsid w:val="00BD53C9"/>
    <w:rsid w:val="00BD5A55"/>
    <w:rsid w:val="00BD5D0B"/>
    <w:rsid w:val="00BD62C3"/>
    <w:rsid w:val="00BD6643"/>
    <w:rsid w:val="00BD66D9"/>
    <w:rsid w:val="00BD6757"/>
    <w:rsid w:val="00BD675C"/>
    <w:rsid w:val="00BD679E"/>
    <w:rsid w:val="00BD6888"/>
    <w:rsid w:val="00BD69C8"/>
    <w:rsid w:val="00BD6B47"/>
    <w:rsid w:val="00BD6B82"/>
    <w:rsid w:val="00BD6BC7"/>
    <w:rsid w:val="00BD6C78"/>
    <w:rsid w:val="00BD6D11"/>
    <w:rsid w:val="00BD6DA1"/>
    <w:rsid w:val="00BD6FF8"/>
    <w:rsid w:val="00BD7090"/>
    <w:rsid w:val="00BD70B5"/>
    <w:rsid w:val="00BD7198"/>
    <w:rsid w:val="00BD7215"/>
    <w:rsid w:val="00BD74B6"/>
    <w:rsid w:val="00BD768B"/>
    <w:rsid w:val="00BD77CC"/>
    <w:rsid w:val="00BD79F4"/>
    <w:rsid w:val="00BD7AC4"/>
    <w:rsid w:val="00BD7D00"/>
    <w:rsid w:val="00BE038F"/>
    <w:rsid w:val="00BE0458"/>
    <w:rsid w:val="00BE04EB"/>
    <w:rsid w:val="00BE060F"/>
    <w:rsid w:val="00BE07AB"/>
    <w:rsid w:val="00BE0920"/>
    <w:rsid w:val="00BE095A"/>
    <w:rsid w:val="00BE10F6"/>
    <w:rsid w:val="00BE1194"/>
    <w:rsid w:val="00BE165B"/>
    <w:rsid w:val="00BE1C1F"/>
    <w:rsid w:val="00BE1C6C"/>
    <w:rsid w:val="00BE2502"/>
    <w:rsid w:val="00BE2808"/>
    <w:rsid w:val="00BE2E86"/>
    <w:rsid w:val="00BE2F27"/>
    <w:rsid w:val="00BE315E"/>
    <w:rsid w:val="00BE340C"/>
    <w:rsid w:val="00BE3E82"/>
    <w:rsid w:val="00BE4049"/>
    <w:rsid w:val="00BE40A3"/>
    <w:rsid w:val="00BE4320"/>
    <w:rsid w:val="00BE43A6"/>
    <w:rsid w:val="00BE45C1"/>
    <w:rsid w:val="00BE492B"/>
    <w:rsid w:val="00BE4AD2"/>
    <w:rsid w:val="00BE4B7F"/>
    <w:rsid w:val="00BE4C4E"/>
    <w:rsid w:val="00BE4FBB"/>
    <w:rsid w:val="00BE535A"/>
    <w:rsid w:val="00BE5471"/>
    <w:rsid w:val="00BE5567"/>
    <w:rsid w:val="00BE5C30"/>
    <w:rsid w:val="00BE5D34"/>
    <w:rsid w:val="00BE5DB9"/>
    <w:rsid w:val="00BE5EEE"/>
    <w:rsid w:val="00BE6107"/>
    <w:rsid w:val="00BE62C4"/>
    <w:rsid w:val="00BE64B7"/>
    <w:rsid w:val="00BE6716"/>
    <w:rsid w:val="00BE6954"/>
    <w:rsid w:val="00BE697C"/>
    <w:rsid w:val="00BE6A0B"/>
    <w:rsid w:val="00BE6AA8"/>
    <w:rsid w:val="00BE6BAF"/>
    <w:rsid w:val="00BE6BF4"/>
    <w:rsid w:val="00BE6C5D"/>
    <w:rsid w:val="00BE6EC3"/>
    <w:rsid w:val="00BE717E"/>
    <w:rsid w:val="00BE71FB"/>
    <w:rsid w:val="00BE7352"/>
    <w:rsid w:val="00BE76A5"/>
    <w:rsid w:val="00BE7851"/>
    <w:rsid w:val="00BE7882"/>
    <w:rsid w:val="00BE7CA6"/>
    <w:rsid w:val="00BE7D44"/>
    <w:rsid w:val="00BE7E96"/>
    <w:rsid w:val="00BF005F"/>
    <w:rsid w:val="00BF03F2"/>
    <w:rsid w:val="00BF056F"/>
    <w:rsid w:val="00BF0BFE"/>
    <w:rsid w:val="00BF0ED4"/>
    <w:rsid w:val="00BF165F"/>
    <w:rsid w:val="00BF18D1"/>
    <w:rsid w:val="00BF1918"/>
    <w:rsid w:val="00BF1BA1"/>
    <w:rsid w:val="00BF1BAE"/>
    <w:rsid w:val="00BF1ECC"/>
    <w:rsid w:val="00BF21EE"/>
    <w:rsid w:val="00BF235E"/>
    <w:rsid w:val="00BF243E"/>
    <w:rsid w:val="00BF25E2"/>
    <w:rsid w:val="00BF26A2"/>
    <w:rsid w:val="00BF2AE4"/>
    <w:rsid w:val="00BF2B25"/>
    <w:rsid w:val="00BF2D1D"/>
    <w:rsid w:val="00BF2DA1"/>
    <w:rsid w:val="00BF2F3A"/>
    <w:rsid w:val="00BF359D"/>
    <w:rsid w:val="00BF35A3"/>
    <w:rsid w:val="00BF35C6"/>
    <w:rsid w:val="00BF39FC"/>
    <w:rsid w:val="00BF3BBD"/>
    <w:rsid w:val="00BF42A0"/>
    <w:rsid w:val="00BF46DA"/>
    <w:rsid w:val="00BF4B48"/>
    <w:rsid w:val="00BF4B93"/>
    <w:rsid w:val="00BF4C40"/>
    <w:rsid w:val="00BF4E1A"/>
    <w:rsid w:val="00BF4F2E"/>
    <w:rsid w:val="00BF5011"/>
    <w:rsid w:val="00BF5319"/>
    <w:rsid w:val="00BF5542"/>
    <w:rsid w:val="00BF599C"/>
    <w:rsid w:val="00BF5B93"/>
    <w:rsid w:val="00BF5BB1"/>
    <w:rsid w:val="00BF5BBE"/>
    <w:rsid w:val="00BF5C0B"/>
    <w:rsid w:val="00BF5E4A"/>
    <w:rsid w:val="00BF637D"/>
    <w:rsid w:val="00BF65C5"/>
    <w:rsid w:val="00BF6A13"/>
    <w:rsid w:val="00BF6C35"/>
    <w:rsid w:val="00BF6C48"/>
    <w:rsid w:val="00BF6ECE"/>
    <w:rsid w:val="00BF7166"/>
    <w:rsid w:val="00BF7513"/>
    <w:rsid w:val="00BF7564"/>
    <w:rsid w:val="00BF7689"/>
    <w:rsid w:val="00BF772C"/>
    <w:rsid w:val="00BF7FD7"/>
    <w:rsid w:val="00C0025D"/>
    <w:rsid w:val="00C00371"/>
    <w:rsid w:val="00C004D0"/>
    <w:rsid w:val="00C00BD9"/>
    <w:rsid w:val="00C00DA9"/>
    <w:rsid w:val="00C00E48"/>
    <w:rsid w:val="00C00F9D"/>
    <w:rsid w:val="00C013B9"/>
    <w:rsid w:val="00C01539"/>
    <w:rsid w:val="00C01635"/>
    <w:rsid w:val="00C016D4"/>
    <w:rsid w:val="00C01F97"/>
    <w:rsid w:val="00C020FB"/>
    <w:rsid w:val="00C022B5"/>
    <w:rsid w:val="00C0253F"/>
    <w:rsid w:val="00C02716"/>
    <w:rsid w:val="00C02828"/>
    <w:rsid w:val="00C02DB6"/>
    <w:rsid w:val="00C02E2D"/>
    <w:rsid w:val="00C02E34"/>
    <w:rsid w:val="00C02E58"/>
    <w:rsid w:val="00C02EBF"/>
    <w:rsid w:val="00C03346"/>
    <w:rsid w:val="00C034B2"/>
    <w:rsid w:val="00C035C5"/>
    <w:rsid w:val="00C03669"/>
    <w:rsid w:val="00C038F2"/>
    <w:rsid w:val="00C03E17"/>
    <w:rsid w:val="00C03F2F"/>
    <w:rsid w:val="00C03F52"/>
    <w:rsid w:val="00C03F74"/>
    <w:rsid w:val="00C0404A"/>
    <w:rsid w:val="00C0424F"/>
    <w:rsid w:val="00C0468B"/>
    <w:rsid w:val="00C046AC"/>
    <w:rsid w:val="00C046B1"/>
    <w:rsid w:val="00C04989"/>
    <w:rsid w:val="00C049BB"/>
    <w:rsid w:val="00C04AE6"/>
    <w:rsid w:val="00C0540D"/>
    <w:rsid w:val="00C054A6"/>
    <w:rsid w:val="00C05561"/>
    <w:rsid w:val="00C05694"/>
    <w:rsid w:val="00C057AA"/>
    <w:rsid w:val="00C057B6"/>
    <w:rsid w:val="00C05F95"/>
    <w:rsid w:val="00C05FF7"/>
    <w:rsid w:val="00C06097"/>
    <w:rsid w:val="00C0609E"/>
    <w:rsid w:val="00C060A8"/>
    <w:rsid w:val="00C0616A"/>
    <w:rsid w:val="00C0617A"/>
    <w:rsid w:val="00C0629C"/>
    <w:rsid w:val="00C0635B"/>
    <w:rsid w:val="00C06E86"/>
    <w:rsid w:val="00C06F36"/>
    <w:rsid w:val="00C07077"/>
    <w:rsid w:val="00C070F7"/>
    <w:rsid w:val="00C072E8"/>
    <w:rsid w:val="00C07585"/>
    <w:rsid w:val="00C0794A"/>
    <w:rsid w:val="00C07BDD"/>
    <w:rsid w:val="00C07C0C"/>
    <w:rsid w:val="00C07D95"/>
    <w:rsid w:val="00C07FD4"/>
    <w:rsid w:val="00C104D7"/>
    <w:rsid w:val="00C1088C"/>
    <w:rsid w:val="00C10933"/>
    <w:rsid w:val="00C109EA"/>
    <w:rsid w:val="00C10A99"/>
    <w:rsid w:val="00C11581"/>
    <w:rsid w:val="00C11658"/>
    <w:rsid w:val="00C11699"/>
    <w:rsid w:val="00C11C19"/>
    <w:rsid w:val="00C11C27"/>
    <w:rsid w:val="00C122BD"/>
    <w:rsid w:val="00C12499"/>
    <w:rsid w:val="00C12606"/>
    <w:rsid w:val="00C12692"/>
    <w:rsid w:val="00C1280C"/>
    <w:rsid w:val="00C12B2F"/>
    <w:rsid w:val="00C12D0B"/>
    <w:rsid w:val="00C12F54"/>
    <w:rsid w:val="00C12FFE"/>
    <w:rsid w:val="00C1322B"/>
    <w:rsid w:val="00C13576"/>
    <w:rsid w:val="00C13598"/>
    <w:rsid w:val="00C13611"/>
    <w:rsid w:val="00C1384D"/>
    <w:rsid w:val="00C13A11"/>
    <w:rsid w:val="00C13A56"/>
    <w:rsid w:val="00C13AF7"/>
    <w:rsid w:val="00C13BBF"/>
    <w:rsid w:val="00C13BCA"/>
    <w:rsid w:val="00C13DF2"/>
    <w:rsid w:val="00C14165"/>
    <w:rsid w:val="00C143F5"/>
    <w:rsid w:val="00C144CA"/>
    <w:rsid w:val="00C146A8"/>
    <w:rsid w:val="00C148EF"/>
    <w:rsid w:val="00C14A96"/>
    <w:rsid w:val="00C14AFD"/>
    <w:rsid w:val="00C14EAC"/>
    <w:rsid w:val="00C151B9"/>
    <w:rsid w:val="00C1553C"/>
    <w:rsid w:val="00C157EF"/>
    <w:rsid w:val="00C15877"/>
    <w:rsid w:val="00C159F9"/>
    <w:rsid w:val="00C15A50"/>
    <w:rsid w:val="00C15E6F"/>
    <w:rsid w:val="00C15E91"/>
    <w:rsid w:val="00C15F00"/>
    <w:rsid w:val="00C1616C"/>
    <w:rsid w:val="00C161F8"/>
    <w:rsid w:val="00C163CF"/>
    <w:rsid w:val="00C163D9"/>
    <w:rsid w:val="00C164C5"/>
    <w:rsid w:val="00C16ABD"/>
    <w:rsid w:val="00C16D8C"/>
    <w:rsid w:val="00C1705A"/>
    <w:rsid w:val="00C171EF"/>
    <w:rsid w:val="00C172CC"/>
    <w:rsid w:val="00C17489"/>
    <w:rsid w:val="00C176BC"/>
    <w:rsid w:val="00C177B2"/>
    <w:rsid w:val="00C179A5"/>
    <w:rsid w:val="00C17D9C"/>
    <w:rsid w:val="00C17E47"/>
    <w:rsid w:val="00C17EE0"/>
    <w:rsid w:val="00C200D7"/>
    <w:rsid w:val="00C2017D"/>
    <w:rsid w:val="00C203FA"/>
    <w:rsid w:val="00C20547"/>
    <w:rsid w:val="00C20581"/>
    <w:rsid w:val="00C2080E"/>
    <w:rsid w:val="00C20A07"/>
    <w:rsid w:val="00C20B48"/>
    <w:rsid w:val="00C20CAC"/>
    <w:rsid w:val="00C20E2F"/>
    <w:rsid w:val="00C2122B"/>
    <w:rsid w:val="00C2122E"/>
    <w:rsid w:val="00C2163E"/>
    <w:rsid w:val="00C21720"/>
    <w:rsid w:val="00C21DE7"/>
    <w:rsid w:val="00C22145"/>
    <w:rsid w:val="00C22236"/>
    <w:rsid w:val="00C225CF"/>
    <w:rsid w:val="00C22874"/>
    <w:rsid w:val="00C22A4B"/>
    <w:rsid w:val="00C23257"/>
    <w:rsid w:val="00C233B3"/>
    <w:rsid w:val="00C233CD"/>
    <w:rsid w:val="00C2344C"/>
    <w:rsid w:val="00C234F1"/>
    <w:rsid w:val="00C2372B"/>
    <w:rsid w:val="00C239F6"/>
    <w:rsid w:val="00C23A3F"/>
    <w:rsid w:val="00C23A56"/>
    <w:rsid w:val="00C23B45"/>
    <w:rsid w:val="00C23BE6"/>
    <w:rsid w:val="00C23C9A"/>
    <w:rsid w:val="00C24056"/>
    <w:rsid w:val="00C241FC"/>
    <w:rsid w:val="00C2432E"/>
    <w:rsid w:val="00C24895"/>
    <w:rsid w:val="00C24979"/>
    <w:rsid w:val="00C25101"/>
    <w:rsid w:val="00C252FF"/>
    <w:rsid w:val="00C254D6"/>
    <w:rsid w:val="00C2580C"/>
    <w:rsid w:val="00C25983"/>
    <w:rsid w:val="00C259C2"/>
    <w:rsid w:val="00C259C8"/>
    <w:rsid w:val="00C25B0B"/>
    <w:rsid w:val="00C25F28"/>
    <w:rsid w:val="00C26529"/>
    <w:rsid w:val="00C265B1"/>
    <w:rsid w:val="00C2679B"/>
    <w:rsid w:val="00C269C0"/>
    <w:rsid w:val="00C26B78"/>
    <w:rsid w:val="00C26C00"/>
    <w:rsid w:val="00C26C17"/>
    <w:rsid w:val="00C26C84"/>
    <w:rsid w:val="00C26D9C"/>
    <w:rsid w:val="00C26FF9"/>
    <w:rsid w:val="00C27033"/>
    <w:rsid w:val="00C27197"/>
    <w:rsid w:val="00C271F2"/>
    <w:rsid w:val="00C276C3"/>
    <w:rsid w:val="00C27806"/>
    <w:rsid w:val="00C278B0"/>
    <w:rsid w:val="00C27A07"/>
    <w:rsid w:val="00C27AB6"/>
    <w:rsid w:val="00C27D2A"/>
    <w:rsid w:val="00C3000A"/>
    <w:rsid w:val="00C30289"/>
    <w:rsid w:val="00C30516"/>
    <w:rsid w:val="00C30687"/>
    <w:rsid w:val="00C30954"/>
    <w:rsid w:val="00C30DD7"/>
    <w:rsid w:val="00C30E28"/>
    <w:rsid w:val="00C30EA7"/>
    <w:rsid w:val="00C30F2A"/>
    <w:rsid w:val="00C3117C"/>
    <w:rsid w:val="00C31BF1"/>
    <w:rsid w:val="00C31CE4"/>
    <w:rsid w:val="00C31E4C"/>
    <w:rsid w:val="00C32140"/>
    <w:rsid w:val="00C321B2"/>
    <w:rsid w:val="00C32499"/>
    <w:rsid w:val="00C326EF"/>
    <w:rsid w:val="00C32886"/>
    <w:rsid w:val="00C32A07"/>
    <w:rsid w:val="00C32A77"/>
    <w:rsid w:val="00C33122"/>
    <w:rsid w:val="00C3328F"/>
    <w:rsid w:val="00C33406"/>
    <w:rsid w:val="00C33CB8"/>
    <w:rsid w:val="00C33CC3"/>
    <w:rsid w:val="00C33DCC"/>
    <w:rsid w:val="00C33ED1"/>
    <w:rsid w:val="00C33F31"/>
    <w:rsid w:val="00C34117"/>
    <w:rsid w:val="00C3455E"/>
    <w:rsid w:val="00C34669"/>
    <w:rsid w:val="00C3494C"/>
    <w:rsid w:val="00C34D3C"/>
    <w:rsid w:val="00C34F2C"/>
    <w:rsid w:val="00C35553"/>
    <w:rsid w:val="00C355CA"/>
    <w:rsid w:val="00C35BAC"/>
    <w:rsid w:val="00C35D80"/>
    <w:rsid w:val="00C3622F"/>
    <w:rsid w:val="00C3699C"/>
    <w:rsid w:val="00C36C2F"/>
    <w:rsid w:val="00C36CF3"/>
    <w:rsid w:val="00C3700C"/>
    <w:rsid w:val="00C373A8"/>
    <w:rsid w:val="00C374F4"/>
    <w:rsid w:val="00C37793"/>
    <w:rsid w:val="00C37840"/>
    <w:rsid w:val="00C37863"/>
    <w:rsid w:val="00C3786C"/>
    <w:rsid w:val="00C3793A"/>
    <w:rsid w:val="00C3798D"/>
    <w:rsid w:val="00C40268"/>
    <w:rsid w:val="00C40389"/>
    <w:rsid w:val="00C405B2"/>
    <w:rsid w:val="00C40633"/>
    <w:rsid w:val="00C40650"/>
    <w:rsid w:val="00C40844"/>
    <w:rsid w:val="00C40950"/>
    <w:rsid w:val="00C40AA9"/>
    <w:rsid w:val="00C40C68"/>
    <w:rsid w:val="00C40E86"/>
    <w:rsid w:val="00C40EE1"/>
    <w:rsid w:val="00C412C6"/>
    <w:rsid w:val="00C4133F"/>
    <w:rsid w:val="00C413B0"/>
    <w:rsid w:val="00C41551"/>
    <w:rsid w:val="00C41877"/>
    <w:rsid w:val="00C4189F"/>
    <w:rsid w:val="00C41BFE"/>
    <w:rsid w:val="00C41EFB"/>
    <w:rsid w:val="00C41F71"/>
    <w:rsid w:val="00C42268"/>
    <w:rsid w:val="00C42488"/>
    <w:rsid w:val="00C428CC"/>
    <w:rsid w:val="00C429D2"/>
    <w:rsid w:val="00C42E47"/>
    <w:rsid w:val="00C4356F"/>
    <w:rsid w:val="00C438AD"/>
    <w:rsid w:val="00C43C51"/>
    <w:rsid w:val="00C43E48"/>
    <w:rsid w:val="00C43EF4"/>
    <w:rsid w:val="00C442C6"/>
    <w:rsid w:val="00C44538"/>
    <w:rsid w:val="00C446E6"/>
    <w:rsid w:val="00C44921"/>
    <w:rsid w:val="00C44EEA"/>
    <w:rsid w:val="00C451BD"/>
    <w:rsid w:val="00C452C1"/>
    <w:rsid w:val="00C452DD"/>
    <w:rsid w:val="00C452EC"/>
    <w:rsid w:val="00C4533D"/>
    <w:rsid w:val="00C4546D"/>
    <w:rsid w:val="00C454FA"/>
    <w:rsid w:val="00C45515"/>
    <w:rsid w:val="00C4563E"/>
    <w:rsid w:val="00C45A9C"/>
    <w:rsid w:val="00C45B5F"/>
    <w:rsid w:val="00C45DCD"/>
    <w:rsid w:val="00C45E84"/>
    <w:rsid w:val="00C45F14"/>
    <w:rsid w:val="00C45F63"/>
    <w:rsid w:val="00C4622D"/>
    <w:rsid w:val="00C4689C"/>
    <w:rsid w:val="00C4692F"/>
    <w:rsid w:val="00C46C70"/>
    <w:rsid w:val="00C46CB8"/>
    <w:rsid w:val="00C46E61"/>
    <w:rsid w:val="00C470DF"/>
    <w:rsid w:val="00C47133"/>
    <w:rsid w:val="00C472C7"/>
    <w:rsid w:val="00C47416"/>
    <w:rsid w:val="00C47650"/>
    <w:rsid w:val="00C477F7"/>
    <w:rsid w:val="00C47AD6"/>
    <w:rsid w:val="00C47CFC"/>
    <w:rsid w:val="00C47FBB"/>
    <w:rsid w:val="00C50451"/>
    <w:rsid w:val="00C504A8"/>
    <w:rsid w:val="00C504E9"/>
    <w:rsid w:val="00C506ED"/>
    <w:rsid w:val="00C508C0"/>
    <w:rsid w:val="00C508C3"/>
    <w:rsid w:val="00C50C0B"/>
    <w:rsid w:val="00C50DCB"/>
    <w:rsid w:val="00C510AB"/>
    <w:rsid w:val="00C51101"/>
    <w:rsid w:val="00C51434"/>
    <w:rsid w:val="00C51455"/>
    <w:rsid w:val="00C514DD"/>
    <w:rsid w:val="00C518CD"/>
    <w:rsid w:val="00C519DA"/>
    <w:rsid w:val="00C51C03"/>
    <w:rsid w:val="00C51D7C"/>
    <w:rsid w:val="00C51E7E"/>
    <w:rsid w:val="00C52164"/>
    <w:rsid w:val="00C5217B"/>
    <w:rsid w:val="00C522CB"/>
    <w:rsid w:val="00C52C8F"/>
    <w:rsid w:val="00C52D62"/>
    <w:rsid w:val="00C52DCD"/>
    <w:rsid w:val="00C54072"/>
    <w:rsid w:val="00C542EE"/>
    <w:rsid w:val="00C54389"/>
    <w:rsid w:val="00C544D2"/>
    <w:rsid w:val="00C54901"/>
    <w:rsid w:val="00C54921"/>
    <w:rsid w:val="00C54BD4"/>
    <w:rsid w:val="00C54C4E"/>
    <w:rsid w:val="00C54D82"/>
    <w:rsid w:val="00C54E73"/>
    <w:rsid w:val="00C552BB"/>
    <w:rsid w:val="00C552CE"/>
    <w:rsid w:val="00C55454"/>
    <w:rsid w:val="00C558D6"/>
    <w:rsid w:val="00C5591E"/>
    <w:rsid w:val="00C55A82"/>
    <w:rsid w:val="00C55BD5"/>
    <w:rsid w:val="00C56313"/>
    <w:rsid w:val="00C56387"/>
    <w:rsid w:val="00C56823"/>
    <w:rsid w:val="00C56B5E"/>
    <w:rsid w:val="00C56B86"/>
    <w:rsid w:val="00C56C6B"/>
    <w:rsid w:val="00C56D3C"/>
    <w:rsid w:val="00C56FAF"/>
    <w:rsid w:val="00C57094"/>
    <w:rsid w:val="00C574BF"/>
    <w:rsid w:val="00C5754D"/>
    <w:rsid w:val="00C57677"/>
    <w:rsid w:val="00C5788E"/>
    <w:rsid w:val="00C57A6B"/>
    <w:rsid w:val="00C57E55"/>
    <w:rsid w:val="00C60261"/>
    <w:rsid w:val="00C6031D"/>
    <w:rsid w:val="00C60447"/>
    <w:rsid w:val="00C6087D"/>
    <w:rsid w:val="00C60B01"/>
    <w:rsid w:val="00C60C57"/>
    <w:rsid w:val="00C60C5A"/>
    <w:rsid w:val="00C60C92"/>
    <w:rsid w:val="00C60CD8"/>
    <w:rsid w:val="00C60E22"/>
    <w:rsid w:val="00C614A2"/>
    <w:rsid w:val="00C616F9"/>
    <w:rsid w:val="00C618CA"/>
    <w:rsid w:val="00C61C93"/>
    <w:rsid w:val="00C61D4C"/>
    <w:rsid w:val="00C61DFD"/>
    <w:rsid w:val="00C6200E"/>
    <w:rsid w:val="00C62017"/>
    <w:rsid w:val="00C6260D"/>
    <w:rsid w:val="00C6260F"/>
    <w:rsid w:val="00C6262C"/>
    <w:rsid w:val="00C626C3"/>
    <w:rsid w:val="00C62B4E"/>
    <w:rsid w:val="00C62BE8"/>
    <w:rsid w:val="00C634FF"/>
    <w:rsid w:val="00C63650"/>
    <w:rsid w:val="00C6370E"/>
    <w:rsid w:val="00C63AD1"/>
    <w:rsid w:val="00C63BD2"/>
    <w:rsid w:val="00C63C5C"/>
    <w:rsid w:val="00C63D59"/>
    <w:rsid w:val="00C63EE8"/>
    <w:rsid w:val="00C63FE4"/>
    <w:rsid w:val="00C64011"/>
    <w:rsid w:val="00C6410A"/>
    <w:rsid w:val="00C64123"/>
    <w:rsid w:val="00C647B3"/>
    <w:rsid w:val="00C64822"/>
    <w:rsid w:val="00C648D0"/>
    <w:rsid w:val="00C6491C"/>
    <w:rsid w:val="00C6497C"/>
    <w:rsid w:val="00C64BBE"/>
    <w:rsid w:val="00C64C7F"/>
    <w:rsid w:val="00C64D3D"/>
    <w:rsid w:val="00C64D4D"/>
    <w:rsid w:val="00C64E4E"/>
    <w:rsid w:val="00C64F8D"/>
    <w:rsid w:val="00C65034"/>
    <w:rsid w:val="00C6525E"/>
    <w:rsid w:val="00C65883"/>
    <w:rsid w:val="00C65932"/>
    <w:rsid w:val="00C6594E"/>
    <w:rsid w:val="00C65BCD"/>
    <w:rsid w:val="00C65D63"/>
    <w:rsid w:val="00C65EC8"/>
    <w:rsid w:val="00C664CD"/>
    <w:rsid w:val="00C6659A"/>
    <w:rsid w:val="00C66644"/>
    <w:rsid w:val="00C66711"/>
    <w:rsid w:val="00C668B2"/>
    <w:rsid w:val="00C66E79"/>
    <w:rsid w:val="00C66FE2"/>
    <w:rsid w:val="00C670E6"/>
    <w:rsid w:val="00C67524"/>
    <w:rsid w:val="00C67722"/>
    <w:rsid w:val="00C67B0A"/>
    <w:rsid w:val="00C67C0F"/>
    <w:rsid w:val="00C67CFE"/>
    <w:rsid w:val="00C67FBD"/>
    <w:rsid w:val="00C7089B"/>
    <w:rsid w:val="00C708EC"/>
    <w:rsid w:val="00C7099A"/>
    <w:rsid w:val="00C713A3"/>
    <w:rsid w:val="00C715FE"/>
    <w:rsid w:val="00C717EA"/>
    <w:rsid w:val="00C7183F"/>
    <w:rsid w:val="00C7189D"/>
    <w:rsid w:val="00C719E3"/>
    <w:rsid w:val="00C71B56"/>
    <w:rsid w:val="00C72257"/>
    <w:rsid w:val="00C7238C"/>
    <w:rsid w:val="00C724AF"/>
    <w:rsid w:val="00C72691"/>
    <w:rsid w:val="00C727C7"/>
    <w:rsid w:val="00C72972"/>
    <w:rsid w:val="00C72AE4"/>
    <w:rsid w:val="00C72D12"/>
    <w:rsid w:val="00C73184"/>
    <w:rsid w:val="00C732DB"/>
    <w:rsid w:val="00C7379F"/>
    <w:rsid w:val="00C73A0B"/>
    <w:rsid w:val="00C73B21"/>
    <w:rsid w:val="00C73CD3"/>
    <w:rsid w:val="00C73E8A"/>
    <w:rsid w:val="00C73FD6"/>
    <w:rsid w:val="00C74137"/>
    <w:rsid w:val="00C741E3"/>
    <w:rsid w:val="00C743A2"/>
    <w:rsid w:val="00C7459C"/>
    <w:rsid w:val="00C74791"/>
    <w:rsid w:val="00C748C8"/>
    <w:rsid w:val="00C74905"/>
    <w:rsid w:val="00C74946"/>
    <w:rsid w:val="00C74A01"/>
    <w:rsid w:val="00C74B48"/>
    <w:rsid w:val="00C75016"/>
    <w:rsid w:val="00C758D6"/>
    <w:rsid w:val="00C75D58"/>
    <w:rsid w:val="00C75E01"/>
    <w:rsid w:val="00C7629A"/>
    <w:rsid w:val="00C7635B"/>
    <w:rsid w:val="00C766B5"/>
    <w:rsid w:val="00C766CA"/>
    <w:rsid w:val="00C766D1"/>
    <w:rsid w:val="00C76713"/>
    <w:rsid w:val="00C76D0A"/>
    <w:rsid w:val="00C76F2F"/>
    <w:rsid w:val="00C76FB4"/>
    <w:rsid w:val="00C77673"/>
    <w:rsid w:val="00C77785"/>
    <w:rsid w:val="00C778AB"/>
    <w:rsid w:val="00C77987"/>
    <w:rsid w:val="00C779FB"/>
    <w:rsid w:val="00C77B8D"/>
    <w:rsid w:val="00C77CF0"/>
    <w:rsid w:val="00C77DA6"/>
    <w:rsid w:val="00C800D6"/>
    <w:rsid w:val="00C8016E"/>
    <w:rsid w:val="00C80450"/>
    <w:rsid w:val="00C80730"/>
    <w:rsid w:val="00C81050"/>
    <w:rsid w:val="00C81545"/>
    <w:rsid w:val="00C819B4"/>
    <w:rsid w:val="00C81C87"/>
    <w:rsid w:val="00C81CF4"/>
    <w:rsid w:val="00C81DB2"/>
    <w:rsid w:val="00C8203F"/>
    <w:rsid w:val="00C82112"/>
    <w:rsid w:val="00C822EE"/>
    <w:rsid w:val="00C82489"/>
    <w:rsid w:val="00C828CF"/>
    <w:rsid w:val="00C829F0"/>
    <w:rsid w:val="00C82BD0"/>
    <w:rsid w:val="00C82CE7"/>
    <w:rsid w:val="00C82E63"/>
    <w:rsid w:val="00C82E8B"/>
    <w:rsid w:val="00C82FEC"/>
    <w:rsid w:val="00C83035"/>
    <w:rsid w:val="00C8317C"/>
    <w:rsid w:val="00C83533"/>
    <w:rsid w:val="00C839EA"/>
    <w:rsid w:val="00C83FF7"/>
    <w:rsid w:val="00C84374"/>
    <w:rsid w:val="00C847CE"/>
    <w:rsid w:val="00C84808"/>
    <w:rsid w:val="00C84892"/>
    <w:rsid w:val="00C84F15"/>
    <w:rsid w:val="00C8527B"/>
    <w:rsid w:val="00C855E2"/>
    <w:rsid w:val="00C85738"/>
    <w:rsid w:val="00C85B3C"/>
    <w:rsid w:val="00C85C26"/>
    <w:rsid w:val="00C85E8E"/>
    <w:rsid w:val="00C85F1F"/>
    <w:rsid w:val="00C86049"/>
    <w:rsid w:val="00C866FB"/>
    <w:rsid w:val="00C868ED"/>
    <w:rsid w:val="00C86C60"/>
    <w:rsid w:val="00C86D01"/>
    <w:rsid w:val="00C8708E"/>
    <w:rsid w:val="00C870A4"/>
    <w:rsid w:val="00C870C9"/>
    <w:rsid w:val="00C871B6"/>
    <w:rsid w:val="00C87424"/>
    <w:rsid w:val="00C87516"/>
    <w:rsid w:val="00C87579"/>
    <w:rsid w:val="00C878FE"/>
    <w:rsid w:val="00C8798E"/>
    <w:rsid w:val="00C87E1F"/>
    <w:rsid w:val="00C87EAA"/>
    <w:rsid w:val="00C902D8"/>
    <w:rsid w:val="00C904D5"/>
    <w:rsid w:val="00C9102D"/>
    <w:rsid w:val="00C91138"/>
    <w:rsid w:val="00C91618"/>
    <w:rsid w:val="00C916B0"/>
    <w:rsid w:val="00C918D5"/>
    <w:rsid w:val="00C91AC6"/>
    <w:rsid w:val="00C91B09"/>
    <w:rsid w:val="00C91C5C"/>
    <w:rsid w:val="00C91F17"/>
    <w:rsid w:val="00C92093"/>
    <w:rsid w:val="00C92671"/>
    <w:rsid w:val="00C9276E"/>
    <w:rsid w:val="00C9292D"/>
    <w:rsid w:val="00C92C83"/>
    <w:rsid w:val="00C92DB7"/>
    <w:rsid w:val="00C93374"/>
    <w:rsid w:val="00C93418"/>
    <w:rsid w:val="00C936B0"/>
    <w:rsid w:val="00C93838"/>
    <w:rsid w:val="00C938F2"/>
    <w:rsid w:val="00C93F3B"/>
    <w:rsid w:val="00C94021"/>
    <w:rsid w:val="00C9419B"/>
    <w:rsid w:val="00C9469D"/>
    <w:rsid w:val="00C9479D"/>
    <w:rsid w:val="00C948B0"/>
    <w:rsid w:val="00C949BF"/>
    <w:rsid w:val="00C94CEF"/>
    <w:rsid w:val="00C94E92"/>
    <w:rsid w:val="00C94F3C"/>
    <w:rsid w:val="00C95177"/>
    <w:rsid w:val="00C951BA"/>
    <w:rsid w:val="00C957ED"/>
    <w:rsid w:val="00C95918"/>
    <w:rsid w:val="00C95C65"/>
    <w:rsid w:val="00C95DFB"/>
    <w:rsid w:val="00C96194"/>
    <w:rsid w:val="00C9646D"/>
    <w:rsid w:val="00C96514"/>
    <w:rsid w:val="00C96673"/>
    <w:rsid w:val="00C9683E"/>
    <w:rsid w:val="00C968C2"/>
    <w:rsid w:val="00C96D32"/>
    <w:rsid w:val="00C96F4F"/>
    <w:rsid w:val="00C97147"/>
    <w:rsid w:val="00C972A7"/>
    <w:rsid w:val="00C972F3"/>
    <w:rsid w:val="00C9756D"/>
    <w:rsid w:val="00C97680"/>
    <w:rsid w:val="00C9769B"/>
    <w:rsid w:val="00C97855"/>
    <w:rsid w:val="00C97ABE"/>
    <w:rsid w:val="00C97B94"/>
    <w:rsid w:val="00C97F15"/>
    <w:rsid w:val="00C97FA1"/>
    <w:rsid w:val="00CA01E5"/>
    <w:rsid w:val="00CA0235"/>
    <w:rsid w:val="00CA02DF"/>
    <w:rsid w:val="00CA04AB"/>
    <w:rsid w:val="00CA04C2"/>
    <w:rsid w:val="00CA054F"/>
    <w:rsid w:val="00CA06C0"/>
    <w:rsid w:val="00CA06D9"/>
    <w:rsid w:val="00CA0B46"/>
    <w:rsid w:val="00CA0B71"/>
    <w:rsid w:val="00CA0C44"/>
    <w:rsid w:val="00CA0E56"/>
    <w:rsid w:val="00CA0E57"/>
    <w:rsid w:val="00CA1043"/>
    <w:rsid w:val="00CA112D"/>
    <w:rsid w:val="00CA1333"/>
    <w:rsid w:val="00CA1353"/>
    <w:rsid w:val="00CA1834"/>
    <w:rsid w:val="00CA1C27"/>
    <w:rsid w:val="00CA1C2F"/>
    <w:rsid w:val="00CA1CB0"/>
    <w:rsid w:val="00CA1D63"/>
    <w:rsid w:val="00CA1D6B"/>
    <w:rsid w:val="00CA2662"/>
    <w:rsid w:val="00CA2925"/>
    <w:rsid w:val="00CA2A98"/>
    <w:rsid w:val="00CA2BB2"/>
    <w:rsid w:val="00CA2E7F"/>
    <w:rsid w:val="00CA2EF3"/>
    <w:rsid w:val="00CA30E9"/>
    <w:rsid w:val="00CA30F2"/>
    <w:rsid w:val="00CA322A"/>
    <w:rsid w:val="00CA36EC"/>
    <w:rsid w:val="00CA37B1"/>
    <w:rsid w:val="00CA385E"/>
    <w:rsid w:val="00CA3AA1"/>
    <w:rsid w:val="00CA3D0E"/>
    <w:rsid w:val="00CA3E71"/>
    <w:rsid w:val="00CA3F2E"/>
    <w:rsid w:val="00CA3F70"/>
    <w:rsid w:val="00CA408C"/>
    <w:rsid w:val="00CA40D7"/>
    <w:rsid w:val="00CA425C"/>
    <w:rsid w:val="00CA46C9"/>
    <w:rsid w:val="00CA4C47"/>
    <w:rsid w:val="00CA4D87"/>
    <w:rsid w:val="00CA4F22"/>
    <w:rsid w:val="00CA5006"/>
    <w:rsid w:val="00CA5123"/>
    <w:rsid w:val="00CA53C8"/>
    <w:rsid w:val="00CA5933"/>
    <w:rsid w:val="00CA5E41"/>
    <w:rsid w:val="00CA5EF7"/>
    <w:rsid w:val="00CA5FC0"/>
    <w:rsid w:val="00CA6106"/>
    <w:rsid w:val="00CA6264"/>
    <w:rsid w:val="00CA65EE"/>
    <w:rsid w:val="00CA673B"/>
    <w:rsid w:val="00CA6982"/>
    <w:rsid w:val="00CA6D10"/>
    <w:rsid w:val="00CA77DD"/>
    <w:rsid w:val="00CA7A96"/>
    <w:rsid w:val="00CA7B03"/>
    <w:rsid w:val="00CA7D62"/>
    <w:rsid w:val="00CA7E7A"/>
    <w:rsid w:val="00CA7EBF"/>
    <w:rsid w:val="00CB005A"/>
    <w:rsid w:val="00CB087A"/>
    <w:rsid w:val="00CB0B11"/>
    <w:rsid w:val="00CB0B5F"/>
    <w:rsid w:val="00CB0BE3"/>
    <w:rsid w:val="00CB0D63"/>
    <w:rsid w:val="00CB100F"/>
    <w:rsid w:val="00CB1194"/>
    <w:rsid w:val="00CB13E0"/>
    <w:rsid w:val="00CB16FB"/>
    <w:rsid w:val="00CB1852"/>
    <w:rsid w:val="00CB1A6A"/>
    <w:rsid w:val="00CB1D21"/>
    <w:rsid w:val="00CB1F1C"/>
    <w:rsid w:val="00CB1FDF"/>
    <w:rsid w:val="00CB23CA"/>
    <w:rsid w:val="00CB23F0"/>
    <w:rsid w:val="00CB2B94"/>
    <w:rsid w:val="00CB2C12"/>
    <w:rsid w:val="00CB2C6C"/>
    <w:rsid w:val="00CB2CD7"/>
    <w:rsid w:val="00CB3237"/>
    <w:rsid w:val="00CB33E6"/>
    <w:rsid w:val="00CB391B"/>
    <w:rsid w:val="00CB3A19"/>
    <w:rsid w:val="00CB3B78"/>
    <w:rsid w:val="00CB4118"/>
    <w:rsid w:val="00CB44A2"/>
    <w:rsid w:val="00CB4515"/>
    <w:rsid w:val="00CB45B3"/>
    <w:rsid w:val="00CB47F9"/>
    <w:rsid w:val="00CB4C2F"/>
    <w:rsid w:val="00CB4F73"/>
    <w:rsid w:val="00CB514C"/>
    <w:rsid w:val="00CB51E0"/>
    <w:rsid w:val="00CB530E"/>
    <w:rsid w:val="00CB55C3"/>
    <w:rsid w:val="00CB5976"/>
    <w:rsid w:val="00CB5D26"/>
    <w:rsid w:val="00CB5F6E"/>
    <w:rsid w:val="00CB615C"/>
    <w:rsid w:val="00CB62A9"/>
    <w:rsid w:val="00CB65AF"/>
    <w:rsid w:val="00CB6ABC"/>
    <w:rsid w:val="00CB6DAF"/>
    <w:rsid w:val="00CB6E0A"/>
    <w:rsid w:val="00CB7523"/>
    <w:rsid w:val="00CB7FCA"/>
    <w:rsid w:val="00CC024A"/>
    <w:rsid w:val="00CC02A2"/>
    <w:rsid w:val="00CC03E9"/>
    <w:rsid w:val="00CC0849"/>
    <w:rsid w:val="00CC0BE4"/>
    <w:rsid w:val="00CC0CD6"/>
    <w:rsid w:val="00CC0FB0"/>
    <w:rsid w:val="00CC101E"/>
    <w:rsid w:val="00CC1425"/>
    <w:rsid w:val="00CC15F6"/>
    <w:rsid w:val="00CC16AE"/>
    <w:rsid w:val="00CC16FC"/>
    <w:rsid w:val="00CC1E88"/>
    <w:rsid w:val="00CC20D0"/>
    <w:rsid w:val="00CC2220"/>
    <w:rsid w:val="00CC22C5"/>
    <w:rsid w:val="00CC25D1"/>
    <w:rsid w:val="00CC267A"/>
    <w:rsid w:val="00CC28BE"/>
    <w:rsid w:val="00CC2B60"/>
    <w:rsid w:val="00CC3140"/>
    <w:rsid w:val="00CC35A1"/>
    <w:rsid w:val="00CC3776"/>
    <w:rsid w:val="00CC37B9"/>
    <w:rsid w:val="00CC38B7"/>
    <w:rsid w:val="00CC396B"/>
    <w:rsid w:val="00CC3A1F"/>
    <w:rsid w:val="00CC3CE1"/>
    <w:rsid w:val="00CC3EF0"/>
    <w:rsid w:val="00CC3EF2"/>
    <w:rsid w:val="00CC3EFB"/>
    <w:rsid w:val="00CC40D5"/>
    <w:rsid w:val="00CC47E7"/>
    <w:rsid w:val="00CC4811"/>
    <w:rsid w:val="00CC488A"/>
    <w:rsid w:val="00CC4BC2"/>
    <w:rsid w:val="00CC5145"/>
    <w:rsid w:val="00CC5210"/>
    <w:rsid w:val="00CC536E"/>
    <w:rsid w:val="00CC568C"/>
    <w:rsid w:val="00CC56BA"/>
    <w:rsid w:val="00CC57ED"/>
    <w:rsid w:val="00CC5A86"/>
    <w:rsid w:val="00CC5B81"/>
    <w:rsid w:val="00CC5FDC"/>
    <w:rsid w:val="00CC628A"/>
    <w:rsid w:val="00CC63CC"/>
    <w:rsid w:val="00CC63FF"/>
    <w:rsid w:val="00CC650F"/>
    <w:rsid w:val="00CC6562"/>
    <w:rsid w:val="00CC67C4"/>
    <w:rsid w:val="00CC68F8"/>
    <w:rsid w:val="00CC6991"/>
    <w:rsid w:val="00CC6C32"/>
    <w:rsid w:val="00CC6D4F"/>
    <w:rsid w:val="00CC71C6"/>
    <w:rsid w:val="00CC7308"/>
    <w:rsid w:val="00CC7A43"/>
    <w:rsid w:val="00CC7B76"/>
    <w:rsid w:val="00CC7DA3"/>
    <w:rsid w:val="00CD0030"/>
    <w:rsid w:val="00CD0742"/>
    <w:rsid w:val="00CD090A"/>
    <w:rsid w:val="00CD0A84"/>
    <w:rsid w:val="00CD0A8E"/>
    <w:rsid w:val="00CD0C4E"/>
    <w:rsid w:val="00CD0DDC"/>
    <w:rsid w:val="00CD0FE2"/>
    <w:rsid w:val="00CD1A3E"/>
    <w:rsid w:val="00CD1DF4"/>
    <w:rsid w:val="00CD1EA7"/>
    <w:rsid w:val="00CD2122"/>
    <w:rsid w:val="00CD2393"/>
    <w:rsid w:val="00CD24BA"/>
    <w:rsid w:val="00CD26F0"/>
    <w:rsid w:val="00CD2C16"/>
    <w:rsid w:val="00CD2C8A"/>
    <w:rsid w:val="00CD2CC3"/>
    <w:rsid w:val="00CD2DA3"/>
    <w:rsid w:val="00CD2EB0"/>
    <w:rsid w:val="00CD303A"/>
    <w:rsid w:val="00CD34D6"/>
    <w:rsid w:val="00CD35FE"/>
    <w:rsid w:val="00CD3951"/>
    <w:rsid w:val="00CD39FE"/>
    <w:rsid w:val="00CD3CA6"/>
    <w:rsid w:val="00CD3D58"/>
    <w:rsid w:val="00CD3EDC"/>
    <w:rsid w:val="00CD425C"/>
    <w:rsid w:val="00CD454E"/>
    <w:rsid w:val="00CD4A26"/>
    <w:rsid w:val="00CD4CA6"/>
    <w:rsid w:val="00CD4DD7"/>
    <w:rsid w:val="00CD4F05"/>
    <w:rsid w:val="00CD4F5E"/>
    <w:rsid w:val="00CD4FD9"/>
    <w:rsid w:val="00CD56C9"/>
    <w:rsid w:val="00CD59C8"/>
    <w:rsid w:val="00CD5B7A"/>
    <w:rsid w:val="00CD5B7E"/>
    <w:rsid w:val="00CD5BB3"/>
    <w:rsid w:val="00CD5C49"/>
    <w:rsid w:val="00CD5C8C"/>
    <w:rsid w:val="00CD5E65"/>
    <w:rsid w:val="00CD63D6"/>
    <w:rsid w:val="00CD671E"/>
    <w:rsid w:val="00CD6A28"/>
    <w:rsid w:val="00CD6BF8"/>
    <w:rsid w:val="00CD6E64"/>
    <w:rsid w:val="00CD6F25"/>
    <w:rsid w:val="00CD6F68"/>
    <w:rsid w:val="00CD72C3"/>
    <w:rsid w:val="00CD7368"/>
    <w:rsid w:val="00CD7916"/>
    <w:rsid w:val="00CD7B15"/>
    <w:rsid w:val="00CD7F1B"/>
    <w:rsid w:val="00CE00F2"/>
    <w:rsid w:val="00CE06EF"/>
    <w:rsid w:val="00CE0806"/>
    <w:rsid w:val="00CE0BF9"/>
    <w:rsid w:val="00CE0EAD"/>
    <w:rsid w:val="00CE0F40"/>
    <w:rsid w:val="00CE1379"/>
    <w:rsid w:val="00CE1A00"/>
    <w:rsid w:val="00CE1EEF"/>
    <w:rsid w:val="00CE1F15"/>
    <w:rsid w:val="00CE21F0"/>
    <w:rsid w:val="00CE2C3B"/>
    <w:rsid w:val="00CE2CE7"/>
    <w:rsid w:val="00CE30DB"/>
    <w:rsid w:val="00CE32A7"/>
    <w:rsid w:val="00CE33C4"/>
    <w:rsid w:val="00CE33DE"/>
    <w:rsid w:val="00CE34BE"/>
    <w:rsid w:val="00CE38D2"/>
    <w:rsid w:val="00CE3C82"/>
    <w:rsid w:val="00CE3CE2"/>
    <w:rsid w:val="00CE3D5E"/>
    <w:rsid w:val="00CE3E7D"/>
    <w:rsid w:val="00CE3F20"/>
    <w:rsid w:val="00CE3FC0"/>
    <w:rsid w:val="00CE4204"/>
    <w:rsid w:val="00CE4279"/>
    <w:rsid w:val="00CE43FA"/>
    <w:rsid w:val="00CE4833"/>
    <w:rsid w:val="00CE48C1"/>
    <w:rsid w:val="00CE4927"/>
    <w:rsid w:val="00CE4990"/>
    <w:rsid w:val="00CE4D18"/>
    <w:rsid w:val="00CE4E91"/>
    <w:rsid w:val="00CE4EA6"/>
    <w:rsid w:val="00CE55B6"/>
    <w:rsid w:val="00CE5A2A"/>
    <w:rsid w:val="00CE6C92"/>
    <w:rsid w:val="00CE6E69"/>
    <w:rsid w:val="00CE7638"/>
    <w:rsid w:val="00CE7798"/>
    <w:rsid w:val="00CE7A5C"/>
    <w:rsid w:val="00CE7BEA"/>
    <w:rsid w:val="00CE7ECF"/>
    <w:rsid w:val="00CE7FD3"/>
    <w:rsid w:val="00CF03CB"/>
    <w:rsid w:val="00CF0799"/>
    <w:rsid w:val="00CF07E1"/>
    <w:rsid w:val="00CF09E2"/>
    <w:rsid w:val="00CF0A7D"/>
    <w:rsid w:val="00CF0E6B"/>
    <w:rsid w:val="00CF0F1C"/>
    <w:rsid w:val="00CF1103"/>
    <w:rsid w:val="00CF12AF"/>
    <w:rsid w:val="00CF136B"/>
    <w:rsid w:val="00CF1433"/>
    <w:rsid w:val="00CF1A5D"/>
    <w:rsid w:val="00CF1D09"/>
    <w:rsid w:val="00CF1D98"/>
    <w:rsid w:val="00CF1E1C"/>
    <w:rsid w:val="00CF1EAE"/>
    <w:rsid w:val="00CF2286"/>
    <w:rsid w:val="00CF231B"/>
    <w:rsid w:val="00CF23A9"/>
    <w:rsid w:val="00CF2797"/>
    <w:rsid w:val="00CF2997"/>
    <w:rsid w:val="00CF2B16"/>
    <w:rsid w:val="00CF3183"/>
    <w:rsid w:val="00CF34CC"/>
    <w:rsid w:val="00CF3550"/>
    <w:rsid w:val="00CF385A"/>
    <w:rsid w:val="00CF3CF3"/>
    <w:rsid w:val="00CF3D67"/>
    <w:rsid w:val="00CF3DA9"/>
    <w:rsid w:val="00CF41E0"/>
    <w:rsid w:val="00CF425B"/>
    <w:rsid w:val="00CF43AB"/>
    <w:rsid w:val="00CF4C95"/>
    <w:rsid w:val="00CF4D59"/>
    <w:rsid w:val="00CF4E09"/>
    <w:rsid w:val="00CF515F"/>
    <w:rsid w:val="00CF53EB"/>
    <w:rsid w:val="00CF5481"/>
    <w:rsid w:val="00CF5CC9"/>
    <w:rsid w:val="00CF5E51"/>
    <w:rsid w:val="00CF5FA0"/>
    <w:rsid w:val="00CF5FE1"/>
    <w:rsid w:val="00CF60FE"/>
    <w:rsid w:val="00CF6170"/>
    <w:rsid w:val="00CF62A1"/>
    <w:rsid w:val="00CF63EB"/>
    <w:rsid w:val="00CF6485"/>
    <w:rsid w:val="00CF64B0"/>
    <w:rsid w:val="00CF6AFA"/>
    <w:rsid w:val="00CF6AFE"/>
    <w:rsid w:val="00CF6F27"/>
    <w:rsid w:val="00CF6F48"/>
    <w:rsid w:val="00CF73A4"/>
    <w:rsid w:val="00CF7481"/>
    <w:rsid w:val="00CF749D"/>
    <w:rsid w:val="00CF762E"/>
    <w:rsid w:val="00CF7CF5"/>
    <w:rsid w:val="00D004D3"/>
    <w:rsid w:val="00D0067B"/>
    <w:rsid w:val="00D00C0C"/>
    <w:rsid w:val="00D00EE0"/>
    <w:rsid w:val="00D00FD6"/>
    <w:rsid w:val="00D01928"/>
    <w:rsid w:val="00D0192D"/>
    <w:rsid w:val="00D01B9D"/>
    <w:rsid w:val="00D01BA3"/>
    <w:rsid w:val="00D0225E"/>
    <w:rsid w:val="00D023BF"/>
    <w:rsid w:val="00D02798"/>
    <w:rsid w:val="00D027D4"/>
    <w:rsid w:val="00D02A8B"/>
    <w:rsid w:val="00D02CC0"/>
    <w:rsid w:val="00D02D96"/>
    <w:rsid w:val="00D02F40"/>
    <w:rsid w:val="00D03081"/>
    <w:rsid w:val="00D030BC"/>
    <w:rsid w:val="00D030E7"/>
    <w:rsid w:val="00D03372"/>
    <w:rsid w:val="00D0338F"/>
    <w:rsid w:val="00D036AE"/>
    <w:rsid w:val="00D03752"/>
    <w:rsid w:val="00D0380B"/>
    <w:rsid w:val="00D03909"/>
    <w:rsid w:val="00D0396D"/>
    <w:rsid w:val="00D03A3E"/>
    <w:rsid w:val="00D03C70"/>
    <w:rsid w:val="00D03D75"/>
    <w:rsid w:val="00D03FEC"/>
    <w:rsid w:val="00D0406A"/>
    <w:rsid w:val="00D040EF"/>
    <w:rsid w:val="00D04214"/>
    <w:rsid w:val="00D046F6"/>
    <w:rsid w:val="00D04A5E"/>
    <w:rsid w:val="00D04BEA"/>
    <w:rsid w:val="00D04C6F"/>
    <w:rsid w:val="00D04CFE"/>
    <w:rsid w:val="00D04E4F"/>
    <w:rsid w:val="00D05390"/>
    <w:rsid w:val="00D0540D"/>
    <w:rsid w:val="00D054A9"/>
    <w:rsid w:val="00D0567E"/>
    <w:rsid w:val="00D05966"/>
    <w:rsid w:val="00D05A1D"/>
    <w:rsid w:val="00D06210"/>
    <w:rsid w:val="00D0650C"/>
    <w:rsid w:val="00D06549"/>
    <w:rsid w:val="00D06673"/>
    <w:rsid w:val="00D068A9"/>
    <w:rsid w:val="00D06913"/>
    <w:rsid w:val="00D07241"/>
    <w:rsid w:val="00D07649"/>
    <w:rsid w:val="00D07789"/>
    <w:rsid w:val="00D07903"/>
    <w:rsid w:val="00D07906"/>
    <w:rsid w:val="00D07BB7"/>
    <w:rsid w:val="00D07D01"/>
    <w:rsid w:val="00D10367"/>
    <w:rsid w:val="00D1038C"/>
    <w:rsid w:val="00D105B9"/>
    <w:rsid w:val="00D108E0"/>
    <w:rsid w:val="00D10CCB"/>
    <w:rsid w:val="00D11361"/>
    <w:rsid w:val="00D115F8"/>
    <w:rsid w:val="00D11AEA"/>
    <w:rsid w:val="00D11D47"/>
    <w:rsid w:val="00D1232C"/>
    <w:rsid w:val="00D125AD"/>
    <w:rsid w:val="00D12673"/>
    <w:rsid w:val="00D1276C"/>
    <w:rsid w:val="00D129F8"/>
    <w:rsid w:val="00D12B9A"/>
    <w:rsid w:val="00D12C25"/>
    <w:rsid w:val="00D12C6A"/>
    <w:rsid w:val="00D12E13"/>
    <w:rsid w:val="00D13167"/>
    <w:rsid w:val="00D1360A"/>
    <w:rsid w:val="00D139FD"/>
    <w:rsid w:val="00D14112"/>
    <w:rsid w:val="00D14122"/>
    <w:rsid w:val="00D1418E"/>
    <w:rsid w:val="00D146B3"/>
    <w:rsid w:val="00D14813"/>
    <w:rsid w:val="00D14B33"/>
    <w:rsid w:val="00D14B7E"/>
    <w:rsid w:val="00D14FD8"/>
    <w:rsid w:val="00D152B0"/>
    <w:rsid w:val="00D153E0"/>
    <w:rsid w:val="00D158FE"/>
    <w:rsid w:val="00D16210"/>
    <w:rsid w:val="00D1651C"/>
    <w:rsid w:val="00D16542"/>
    <w:rsid w:val="00D1658C"/>
    <w:rsid w:val="00D166BB"/>
    <w:rsid w:val="00D16826"/>
    <w:rsid w:val="00D16910"/>
    <w:rsid w:val="00D16915"/>
    <w:rsid w:val="00D1691D"/>
    <w:rsid w:val="00D169F6"/>
    <w:rsid w:val="00D16C4F"/>
    <w:rsid w:val="00D17099"/>
    <w:rsid w:val="00D1721A"/>
    <w:rsid w:val="00D173E5"/>
    <w:rsid w:val="00D1764D"/>
    <w:rsid w:val="00D17887"/>
    <w:rsid w:val="00D17982"/>
    <w:rsid w:val="00D17EE9"/>
    <w:rsid w:val="00D20034"/>
    <w:rsid w:val="00D2029E"/>
    <w:rsid w:val="00D204C7"/>
    <w:rsid w:val="00D20518"/>
    <w:rsid w:val="00D2057A"/>
    <w:rsid w:val="00D2082D"/>
    <w:rsid w:val="00D209B2"/>
    <w:rsid w:val="00D20A36"/>
    <w:rsid w:val="00D20ADB"/>
    <w:rsid w:val="00D20C04"/>
    <w:rsid w:val="00D20F23"/>
    <w:rsid w:val="00D21107"/>
    <w:rsid w:val="00D21707"/>
    <w:rsid w:val="00D218C4"/>
    <w:rsid w:val="00D21980"/>
    <w:rsid w:val="00D21C26"/>
    <w:rsid w:val="00D21CA9"/>
    <w:rsid w:val="00D21D91"/>
    <w:rsid w:val="00D21F0B"/>
    <w:rsid w:val="00D22018"/>
    <w:rsid w:val="00D2204F"/>
    <w:rsid w:val="00D2225A"/>
    <w:rsid w:val="00D22336"/>
    <w:rsid w:val="00D22908"/>
    <w:rsid w:val="00D22938"/>
    <w:rsid w:val="00D22B82"/>
    <w:rsid w:val="00D22CC4"/>
    <w:rsid w:val="00D22D95"/>
    <w:rsid w:val="00D22DCC"/>
    <w:rsid w:val="00D23078"/>
    <w:rsid w:val="00D232D7"/>
    <w:rsid w:val="00D2332A"/>
    <w:rsid w:val="00D23648"/>
    <w:rsid w:val="00D237DA"/>
    <w:rsid w:val="00D23C75"/>
    <w:rsid w:val="00D23CB6"/>
    <w:rsid w:val="00D2418B"/>
    <w:rsid w:val="00D2441D"/>
    <w:rsid w:val="00D245E8"/>
    <w:rsid w:val="00D24A6F"/>
    <w:rsid w:val="00D24D3E"/>
    <w:rsid w:val="00D24F9A"/>
    <w:rsid w:val="00D25020"/>
    <w:rsid w:val="00D2528D"/>
    <w:rsid w:val="00D25308"/>
    <w:rsid w:val="00D2538F"/>
    <w:rsid w:val="00D255B4"/>
    <w:rsid w:val="00D255C4"/>
    <w:rsid w:val="00D257D4"/>
    <w:rsid w:val="00D25978"/>
    <w:rsid w:val="00D25C2D"/>
    <w:rsid w:val="00D25C56"/>
    <w:rsid w:val="00D25CB0"/>
    <w:rsid w:val="00D25CE5"/>
    <w:rsid w:val="00D25D2A"/>
    <w:rsid w:val="00D25DB5"/>
    <w:rsid w:val="00D25F29"/>
    <w:rsid w:val="00D2662D"/>
    <w:rsid w:val="00D26696"/>
    <w:rsid w:val="00D266F5"/>
    <w:rsid w:val="00D267EB"/>
    <w:rsid w:val="00D26885"/>
    <w:rsid w:val="00D26CB0"/>
    <w:rsid w:val="00D26F0A"/>
    <w:rsid w:val="00D271F6"/>
    <w:rsid w:val="00D2737D"/>
    <w:rsid w:val="00D273A4"/>
    <w:rsid w:val="00D2756C"/>
    <w:rsid w:val="00D27597"/>
    <w:rsid w:val="00D2768F"/>
    <w:rsid w:val="00D279C1"/>
    <w:rsid w:val="00D27B8B"/>
    <w:rsid w:val="00D27BC9"/>
    <w:rsid w:val="00D3028A"/>
    <w:rsid w:val="00D3036B"/>
    <w:rsid w:val="00D304B0"/>
    <w:rsid w:val="00D3084A"/>
    <w:rsid w:val="00D30DDF"/>
    <w:rsid w:val="00D3103F"/>
    <w:rsid w:val="00D3185C"/>
    <w:rsid w:val="00D318EF"/>
    <w:rsid w:val="00D31C32"/>
    <w:rsid w:val="00D31CAE"/>
    <w:rsid w:val="00D31DD6"/>
    <w:rsid w:val="00D32148"/>
    <w:rsid w:val="00D323C8"/>
    <w:rsid w:val="00D32503"/>
    <w:rsid w:val="00D32516"/>
    <w:rsid w:val="00D3298D"/>
    <w:rsid w:val="00D32A61"/>
    <w:rsid w:val="00D32B16"/>
    <w:rsid w:val="00D3313F"/>
    <w:rsid w:val="00D3388D"/>
    <w:rsid w:val="00D338AE"/>
    <w:rsid w:val="00D33CD4"/>
    <w:rsid w:val="00D3427A"/>
    <w:rsid w:val="00D342AE"/>
    <w:rsid w:val="00D34339"/>
    <w:rsid w:val="00D34458"/>
    <w:rsid w:val="00D344B9"/>
    <w:rsid w:val="00D34816"/>
    <w:rsid w:val="00D34F61"/>
    <w:rsid w:val="00D34FAF"/>
    <w:rsid w:val="00D34FFD"/>
    <w:rsid w:val="00D350D2"/>
    <w:rsid w:val="00D3523A"/>
    <w:rsid w:val="00D35353"/>
    <w:rsid w:val="00D3546D"/>
    <w:rsid w:val="00D356EC"/>
    <w:rsid w:val="00D36063"/>
    <w:rsid w:val="00D3612B"/>
    <w:rsid w:val="00D361EB"/>
    <w:rsid w:val="00D36255"/>
    <w:rsid w:val="00D36357"/>
    <w:rsid w:val="00D36563"/>
    <w:rsid w:val="00D369EA"/>
    <w:rsid w:val="00D36AC0"/>
    <w:rsid w:val="00D36B75"/>
    <w:rsid w:val="00D3751D"/>
    <w:rsid w:val="00D3766C"/>
    <w:rsid w:val="00D37979"/>
    <w:rsid w:val="00D379F7"/>
    <w:rsid w:val="00D37EBD"/>
    <w:rsid w:val="00D403DD"/>
    <w:rsid w:val="00D4046A"/>
    <w:rsid w:val="00D406C2"/>
    <w:rsid w:val="00D40E5E"/>
    <w:rsid w:val="00D40F26"/>
    <w:rsid w:val="00D40F8D"/>
    <w:rsid w:val="00D41271"/>
    <w:rsid w:val="00D416A0"/>
    <w:rsid w:val="00D41792"/>
    <w:rsid w:val="00D418B8"/>
    <w:rsid w:val="00D41D3E"/>
    <w:rsid w:val="00D42024"/>
    <w:rsid w:val="00D4214B"/>
    <w:rsid w:val="00D4245C"/>
    <w:rsid w:val="00D4255A"/>
    <w:rsid w:val="00D42586"/>
    <w:rsid w:val="00D42A42"/>
    <w:rsid w:val="00D42B6E"/>
    <w:rsid w:val="00D42D3C"/>
    <w:rsid w:val="00D42D43"/>
    <w:rsid w:val="00D42E0C"/>
    <w:rsid w:val="00D4311D"/>
    <w:rsid w:val="00D43665"/>
    <w:rsid w:val="00D43A49"/>
    <w:rsid w:val="00D43CAB"/>
    <w:rsid w:val="00D43CC5"/>
    <w:rsid w:val="00D43CD9"/>
    <w:rsid w:val="00D441CF"/>
    <w:rsid w:val="00D4471F"/>
    <w:rsid w:val="00D44951"/>
    <w:rsid w:val="00D44CDC"/>
    <w:rsid w:val="00D44E41"/>
    <w:rsid w:val="00D45673"/>
    <w:rsid w:val="00D457B4"/>
    <w:rsid w:val="00D4590E"/>
    <w:rsid w:val="00D45B41"/>
    <w:rsid w:val="00D45C45"/>
    <w:rsid w:val="00D45D9B"/>
    <w:rsid w:val="00D45E2C"/>
    <w:rsid w:val="00D45FB2"/>
    <w:rsid w:val="00D46037"/>
    <w:rsid w:val="00D4611B"/>
    <w:rsid w:val="00D463EF"/>
    <w:rsid w:val="00D4657F"/>
    <w:rsid w:val="00D46AE5"/>
    <w:rsid w:val="00D46C5C"/>
    <w:rsid w:val="00D46D20"/>
    <w:rsid w:val="00D46DAF"/>
    <w:rsid w:val="00D47031"/>
    <w:rsid w:val="00D4703E"/>
    <w:rsid w:val="00D471EF"/>
    <w:rsid w:val="00D47386"/>
    <w:rsid w:val="00D476F8"/>
    <w:rsid w:val="00D477F9"/>
    <w:rsid w:val="00D47855"/>
    <w:rsid w:val="00D47995"/>
    <w:rsid w:val="00D47AC1"/>
    <w:rsid w:val="00D47C97"/>
    <w:rsid w:val="00D47ECD"/>
    <w:rsid w:val="00D47F82"/>
    <w:rsid w:val="00D5008B"/>
    <w:rsid w:val="00D500AB"/>
    <w:rsid w:val="00D50201"/>
    <w:rsid w:val="00D5027E"/>
    <w:rsid w:val="00D50426"/>
    <w:rsid w:val="00D504B8"/>
    <w:rsid w:val="00D50513"/>
    <w:rsid w:val="00D505A9"/>
    <w:rsid w:val="00D50817"/>
    <w:rsid w:val="00D509AA"/>
    <w:rsid w:val="00D50DAD"/>
    <w:rsid w:val="00D50E65"/>
    <w:rsid w:val="00D50F01"/>
    <w:rsid w:val="00D51554"/>
    <w:rsid w:val="00D51A71"/>
    <w:rsid w:val="00D51B15"/>
    <w:rsid w:val="00D51BF3"/>
    <w:rsid w:val="00D51F27"/>
    <w:rsid w:val="00D51F61"/>
    <w:rsid w:val="00D527F1"/>
    <w:rsid w:val="00D5287D"/>
    <w:rsid w:val="00D52A66"/>
    <w:rsid w:val="00D52E44"/>
    <w:rsid w:val="00D5309B"/>
    <w:rsid w:val="00D533EE"/>
    <w:rsid w:val="00D536F4"/>
    <w:rsid w:val="00D53C05"/>
    <w:rsid w:val="00D540C9"/>
    <w:rsid w:val="00D543B5"/>
    <w:rsid w:val="00D54487"/>
    <w:rsid w:val="00D5453E"/>
    <w:rsid w:val="00D54968"/>
    <w:rsid w:val="00D54E90"/>
    <w:rsid w:val="00D54E9E"/>
    <w:rsid w:val="00D54F0B"/>
    <w:rsid w:val="00D54FE6"/>
    <w:rsid w:val="00D55283"/>
    <w:rsid w:val="00D55612"/>
    <w:rsid w:val="00D556E6"/>
    <w:rsid w:val="00D556FD"/>
    <w:rsid w:val="00D55720"/>
    <w:rsid w:val="00D55768"/>
    <w:rsid w:val="00D5582D"/>
    <w:rsid w:val="00D55AFC"/>
    <w:rsid w:val="00D55D10"/>
    <w:rsid w:val="00D55D97"/>
    <w:rsid w:val="00D55DB2"/>
    <w:rsid w:val="00D55FFD"/>
    <w:rsid w:val="00D5678F"/>
    <w:rsid w:val="00D5685A"/>
    <w:rsid w:val="00D56EB3"/>
    <w:rsid w:val="00D5702B"/>
    <w:rsid w:val="00D57513"/>
    <w:rsid w:val="00D577BA"/>
    <w:rsid w:val="00D578B8"/>
    <w:rsid w:val="00D5797F"/>
    <w:rsid w:val="00D57DE6"/>
    <w:rsid w:val="00D57EE9"/>
    <w:rsid w:val="00D57FC4"/>
    <w:rsid w:val="00D602E4"/>
    <w:rsid w:val="00D608D6"/>
    <w:rsid w:val="00D60D8C"/>
    <w:rsid w:val="00D60E86"/>
    <w:rsid w:val="00D6131C"/>
    <w:rsid w:val="00D6148C"/>
    <w:rsid w:val="00D618AE"/>
    <w:rsid w:val="00D618DA"/>
    <w:rsid w:val="00D6198C"/>
    <w:rsid w:val="00D61A0A"/>
    <w:rsid w:val="00D62081"/>
    <w:rsid w:val="00D6211B"/>
    <w:rsid w:val="00D6211C"/>
    <w:rsid w:val="00D62227"/>
    <w:rsid w:val="00D624B5"/>
    <w:rsid w:val="00D62A9B"/>
    <w:rsid w:val="00D62DAA"/>
    <w:rsid w:val="00D62E5B"/>
    <w:rsid w:val="00D630C7"/>
    <w:rsid w:val="00D63208"/>
    <w:rsid w:val="00D63328"/>
    <w:rsid w:val="00D6344E"/>
    <w:rsid w:val="00D63470"/>
    <w:rsid w:val="00D63671"/>
    <w:rsid w:val="00D63877"/>
    <w:rsid w:val="00D638D5"/>
    <w:rsid w:val="00D63995"/>
    <w:rsid w:val="00D63A84"/>
    <w:rsid w:val="00D63BE4"/>
    <w:rsid w:val="00D63C73"/>
    <w:rsid w:val="00D63F3D"/>
    <w:rsid w:val="00D64474"/>
    <w:rsid w:val="00D644FE"/>
    <w:rsid w:val="00D649C0"/>
    <w:rsid w:val="00D64FA9"/>
    <w:rsid w:val="00D6516C"/>
    <w:rsid w:val="00D651EA"/>
    <w:rsid w:val="00D65352"/>
    <w:rsid w:val="00D653C3"/>
    <w:rsid w:val="00D654FC"/>
    <w:rsid w:val="00D65533"/>
    <w:rsid w:val="00D659B3"/>
    <w:rsid w:val="00D65BAA"/>
    <w:rsid w:val="00D65D39"/>
    <w:rsid w:val="00D65DB5"/>
    <w:rsid w:val="00D65F9A"/>
    <w:rsid w:val="00D65FDA"/>
    <w:rsid w:val="00D66189"/>
    <w:rsid w:val="00D6671E"/>
    <w:rsid w:val="00D66BE8"/>
    <w:rsid w:val="00D66E99"/>
    <w:rsid w:val="00D66FBF"/>
    <w:rsid w:val="00D67389"/>
    <w:rsid w:val="00D6768F"/>
    <w:rsid w:val="00D67BDE"/>
    <w:rsid w:val="00D67CB1"/>
    <w:rsid w:val="00D702CA"/>
    <w:rsid w:val="00D703E6"/>
    <w:rsid w:val="00D705C4"/>
    <w:rsid w:val="00D7068E"/>
    <w:rsid w:val="00D7092E"/>
    <w:rsid w:val="00D70ADA"/>
    <w:rsid w:val="00D70B78"/>
    <w:rsid w:val="00D70C90"/>
    <w:rsid w:val="00D70CA2"/>
    <w:rsid w:val="00D70CF8"/>
    <w:rsid w:val="00D70D31"/>
    <w:rsid w:val="00D70F27"/>
    <w:rsid w:val="00D7135E"/>
    <w:rsid w:val="00D715D1"/>
    <w:rsid w:val="00D716BA"/>
    <w:rsid w:val="00D7192E"/>
    <w:rsid w:val="00D719B9"/>
    <w:rsid w:val="00D71EAB"/>
    <w:rsid w:val="00D71EF7"/>
    <w:rsid w:val="00D721E4"/>
    <w:rsid w:val="00D724F9"/>
    <w:rsid w:val="00D72770"/>
    <w:rsid w:val="00D7286A"/>
    <w:rsid w:val="00D72D47"/>
    <w:rsid w:val="00D72E1B"/>
    <w:rsid w:val="00D72F22"/>
    <w:rsid w:val="00D73082"/>
    <w:rsid w:val="00D73290"/>
    <w:rsid w:val="00D732F3"/>
    <w:rsid w:val="00D732F5"/>
    <w:rsid w:val="00D73731"/>
    <w:rsid w:val="00D7391C"/>
    <w:rsid w:val="00D73AEF"/>
    <w:rsid w:val="00D73B38"/>
    <w:rsid w:val="00D73BBC"/>
    <w:rsid w:val="00D73BE3"/>
    <w:rsid w:val="00D73D58"/>
    <w:rsid w:val="00D744CC"/>
    <w:rsid w:val="00D749CA"/>
    <w:rsid w:val="00D74A9A"/>
    <w:rsid w:val="00D74EEB"/>
    <w:rsid w:val="00D74FC1"/>
    <w:rsid w:val="00D75025"/>
    <w:rsid w:val="00D75043"/>
    <w:rsid w:val="00D751E3"/>
    <w:rsid w:val="00D751EF"/>
    <w:rsid w:val="00D752C4"/>
    <w:rsid w:val="00D75506"/>
    <w:rsid w:val="00D756B8"/>
    <w:rsid w:val="00D75735"/>
    <w:rsid w:val="00D757CF"/>
    <w:rsid w:val="00D75BC5"/>
    <w:rsid w:val="00D75ED3"/>
    <w:rsid w:val="00D75F83"/>
    <w:rsid w:val="00D76155"/>
    <w:rsid w:val="00D76194"/>
    <w:rsid w:val="00D765F9"/>
    <w:rsid w:val="00D7661D"/>
    <w:rsid w:val="00D766A1"/>
    <w:rsid w:val="00D76710"/>
    <w:rsid w:val="00D769C2"/>
    <w:rsid w:val="00D76A9E"/>
    <w:rsid w:val="00D76D03"/>
    <w:rsid w:val="00D76D9C"/>
    <w:rsid w:val="00D77303"/>
    <w:rsid w:val="00D7767A"/>
    <w:rsid w:val="00D777A0"/>
    <w:rsid w:val="00D7793E"/>
    <w:rsid w:val="00D77B34"/>
    <w:rsid w:val="00D77B44"/>
    <w:rsid w:val="00D77D84"/>
    <w:rsid w:val="00D77EF1"/>
    <w:rsid w:val="00D77F75"/>
    <w:rsid w:val="00D80007"/>
    <w:rsid w:val="00D800E5"/>
    <w:rsid w:val="00D800E9"/>
    <w:rsid w:val="00D80343"/>
    <w:rsid w:val="00D80351"/>
    <w:rsid w:val="00D8050B"/>
    <w:rsid w:val="00D80672"/>
    <w:rsid w:val="00D806CD"/>
    <w:rsid w:val="00D80B0E"/>
    <w:rsid w:val="00D811CC"/>
    <w:rsid w:val="00D81220"/>
    <w:rsid w:val="00D81309"/>
    <w:rsid w:val="00D81323"/>
    <w:rsid w:val="00D813ED"/>
    <w:rsid w:val="00D81850"/>
    <w:rsid w:val="00D81CD9"/>
    <w:rsid w:val="00D81F1D"/>
    <w:rsid w:val="00D81F37"/>
    <w:rsid w:val="00D821AD"/>
    <w:rsid w:val="00D82304"/>
    <w:rsid w:val="00D8282A"/>
    <w:rsid w:val="00D8289A"/>
    <w:rsid w:val="00D82D0C"/>
    <w:rsid w:val="00D82FEB"/>
    <w:rsid w:val="00D832A9"/>
    <w:rsid w:val="00D83524"/>
    <w:rsid w:val="00D836BF"/>
    <w:rsid w:val="00D83A9E"/>
    <w:rsid w:val="00D8400C"/>
    <w:rsid w:val="00D846C4"/>
    <w:rsid w:val="00D84AB0"/>
    <w:rsid w:val="00D84D19"/>
    <w:rsid w:val="00D84F4A"/>
    <w:rsid w:val="00D851C8"/>
    <w:rsid w:val="00D8533E"/>
    <w:rsid w:val="00D85735"/>
    <w:rsid w:val="00D8579E"/>
    <w:rsid w:val="00D858A2"/>
    <w:rsid w:val="00D85D35"/>
    <w:rsid w:val="00D85EF7"/>
    <w:rsid w:val="00D85F38"/>
    <w:rsid w:val="00D85FAC"/>
    <w:rsid w:val="00D863EF"/>
    <w:rsid w:val="00D86584"/>
    <w:rsid w:val="00D86600"/>
    <w:rsid w:val="00D86E9D"/>
    <w:rsid w:val="00D86FF2"/>
    <w:rsid w:val="00D8722F"/>
    <w:rsid w:val="00D8754E"/>
    <w:rsid w:val="00D87596"/>
    <w:rsid w:val="00D87A23"/>
    <w:rsid w:val="00D900E4"/>
    <w:rsid w:val="00D90221"/>
    <w:rsid w:val="00D902DC"/>
    <w:rsid w:val="00D9036D"/>
    <w:rsid w:val="00D90878"/>
    <w:rsid w:val="00D9090C"/>
    <w:rsid w:val="00D90D90"/>
    <w:rsid w:val="00D914B1"/>
    <w:rsid w:val="00D91B27"/>
    <w:rsid w:val="00D91BC6"/>
    <w:rsid w:val="00D91C4A"/>
    <w:rsid w:val="00D91D6F"/>
    <w:rsid w:val="00D91DEB"/>
    <w:rsid w:val="00D91E3C"/>
    <w:rsid w:val="00D91F87"/>
    <w:rsid w:val="00D921DC"/>
    <w:rsid w:val="00D922F0"/>
    <w:rsid w:val="00D9233A"/>
    <w:rsid w:val="00D924B9"/>
    <w:rsid w:val="00D925B2"/>
    <w:rsid w:val="00D929C9"/>
    <w:rsid w:val="00D92A04"/>
    <w:rsid w:val="00D9313E"/>
    <w:rsid w:val="00D932CF"/>
    <w:rsid w:val="00D9352B"/>
    <w:rsid w:val="00D935DE"/>
    <w:rsid w:val="00D93AD1"/>
    <w:rsid w:val="00D93C6C"/>
    <w:rsid w:val="00D93E71"/>
    <w:rsid w:val="00D93F6F"/>
    <w:rsid w:val="00D93F84"/>
    <w:rsid w:val="00D93F87"/>
    <w:rsid w:val="00D93F91"/>
    <w:rsid w:val="00D93FBE"/>
    <w:rsid w:val="00D94048"/>
    <w:rsid w:val="00D9472F"/>
    <w:rsid w:val="00D948B3"/>
    <w:rsid w:val="00D94A3D"/>
    <w:rsid w:val="00D95012"/>
    <w:rsid w:val="00D950A3"/>
    <w:rsid w:val="00D95225"/>
    <w:rsid w:val="00D952D1"/>
    <w:rsid w:val="00D95388"/>
    <w:rsid w:val="00D9575A"/>
    <w:rsid w:val="00D9581A"/>
    <w:rsid w:val="00D95911"/>
    <w:rsid w:val="00D959BB"/>
    <w:rsid w:val="00D95BD0"/>
    <w:rsid w:val="00D95CC1"/>
    <w:rsid w:val="00D95EBB"/>
    <w:rsid w:val="00D963EF"/>
    <w:rsid w:val="00D965AA"/>
    <w:rsid w:val="00D96801"/>
    <w:rsid w:val="00D9696E"/>
    <w:rsid w:val="00D96A37"/>
    <w:rsid w:val="00D96A9F"/>
    <w:rsid w:val="00D96DBC"/>
    <w:rsid w:val="00D971A7"/>
    <w:rsid w:val="00D97209"/>
    <w:rsid w:val="00D973A3"/>
    <w:rsid w:val="00D9740A"/>
    <w:rsid w:val="00D97731"/>
    <w:rsid w:val="00D97F74"/>
    <w:rsid w:val="00DA0253"/>
    <w:rsid w:val="00DA03B5"/>
    <w:rsid w:val="00DA06CA"/>
    <w:rsid w:val="00DA0D2A"/>
    <w:rsid w:val="00DA0E37"/>
    <w:rsid w:val="00DA0F50"/>
    <w:rsid w:val="00DA132F"/>
    <w:rsid w:val="00DA1759"/>
    <w:rsid w:val="00DA1768"/>
    <w:rsid w:val="00DA17B0"/>
    <w:rsid w:val="00DA187D"/>
    <w:rsid w:val="00DA1D14"/>
    <w:rsid w:val="00DA1FEB"/>
    <w:rsid w:val="00DA22B9"/>
    <w:rsid w:val="00DA238B"/>
    <w:rsid w:val="00DA24ED"/>
    <w:rsid w:val="00DA252E"/>
    <w:rsid w:val="00DA25FA"/>
    <w:rsid w:val="00DA2A9C"/>
    <w:rsid w:val="00DA2EFA"/>
    <w:rsid w:val="00DA322F"/>
    <w:rsid w:val="00DA3925"/>
    <w:rsid w:val="00DA3988"/>
    <w:rsid w:val="00DA3A14"/>
    <w:rsid w:val="00DA3C0D"/>
    <w:rsid w:val="00DA3D5B"/>
    <w:rsid w:val="00DA3E45"/>
    <w:rsid w:val="00DA3F4B"/>
    <w:rsid w:val="00DA45C1"/>
    <w:rsid w:val="00DA4818"/>
    <w:rsid w:val="00DA49B0"/>
    <w:rsid w:val="00DA4ABD"/>
    <w:rsid w:val="00DA4F79"/>
    <w:rsid w:val="00DA52B7"/>
    <w:rsid w:val="00DA53B1"/>
    <w:rsid w:val="00DA58AD"/>
    <w:rsid w:val="00DA5C1F"/>
    <w:rsid w:val="00DA5EB1"/>
    <w:rsid w:val="00DA5EF1"/>
    <w:rsid w:val="00DA5F81"/>
    <w:rsid w:val="00DA6003"/>
    <w:rsid w:val="00DA61EB"/>
    <w:rsid w:val="00DA6441"/>
    <w:rsid w:val="00DA64FB"/>
    <w:rsid w:val="00DA6D1C"/>
    <w:rsid w:val="00DA71F6"/>
    <w:rsid w:val="00DA7211"/>
    <w:rsid w:val="00DA729D"/>
    <w:rsid w:val="00DA73DE"/>
    <w:rsid w:val="00DA756C"/>
    <w:rsid w:val="00DA76BF"/>
    <w:rsid w:val="00DA771D"/>
    <w:rsid w:val="00DA794D"/>
    <w:rsid w:val="00DA7AB3"/>
    <w:rsid w:val="00DA7B38"/>
    <w:rsid w:val="00DA7BF0"/>
    <w:rsid w:val="00DA7C79"/>
    <w:rsid w:val="00DA7F7F"/>
    <w:rsid w:val="00DB018E"/>
    <w:rsid w:val="00DB0847"/>
    <w:rsid w:val="00DB0979"/>
    <w:rsid w:val="00DB09A4"/>
    <w:rsid w:val="00DB0A60"/>
    <w:rsid w:val="00DB0B06"/>
    <w:rsid w:val="00DB0CCE"/>
    <w:rsid w:val="00DB0CEE"/>
    <w:rsid w:val="00DB0D03"/>
    <w:rsid w:val="00DB1055"/>
    <w:rsid w:val="00DB1152"/>
    <w:rsid w:val="00DB1188"/>
    <w:rsid w:val="00DB1398"/>
    <w:rsid w:val="00DB1482"/>
    <w:rsid w:val="00DB1605"/>
    <w:rsid w:val="00DB1941"/>
    <w:rsid w:val="00DB1F46"/>
    <w:rsid w:val="00DB2548"/>
    <w:rsid w:val="00DB2F73"/>
    <w:rsid w:val="00DB3125"/>
    <w:rsid w:val="00DB329C"/>
    <w:rsid w:val="00DB3398"/>
    <w:rsid w:val="00DB33DF"/>
    <w:rsid w:val="00DB3592"/>
    <w:rsid w:val="00DB36BB"/>
    <w:rsid w:val="00DB39FE"/>
    <w:rsid w:val="00DB3DEE"/>
    <w:rsid w:val="00DB427F"/>
    <w:rsid w:val="00DB42FB"/>
    <w:rsid w:val="00DB44CF"/>
    <w:rsid w:val="00DB44D1"/>
    <w:rsid w:val="00DB488F"/>
    <w:rsid w:val="00DB4D30"/>
    <w:rsid w:val="00DB4DDD"/>
    <w:rsid w:val="00DB50B9"/>
    <w:rsid w:val="00DB51AC"/>
    <w:rsid w:val="00DB529F"/>
    <w:rsid w:val="00DB5429"/>
    <w:rsid w:val="00DB5449"/>
    <w:rsid w:val="00DB5559"/>
    <w:rsid w:val="00DB5AB2"/>
    <w:rsid w:val="00DB5BA1"/>
    <w:rsid w:val="00DB5BB7"/>
    <w:rsid w:val="00DB5C3E"/>
    <w:rsid w:val="00DB5D13"/>
    <w:rsid w:val="00DB5FFD"/>
    <w:rsid w:val="00DB6422"/>
    <w:rsid w:val="00DB64C6"/>
    <w:rsid w:val="00DB663C"/>
    <w:rsid w:val="00DB6A75"/>
    <w:rsid w:val="00DB6B73"/>
    <w:rsid w:val="00DB6CEE"/>
    <w:rsid w:val="00DB6F30"/>
    <w:rsid w:val="00DB735B"/>
    <w:rsid w:val="00DB7553"/>
    <w:rsid w:val="00DB7686"/>
    <w:rsid w:val="00DB790E"/>
    <w:rsid w:val="00DB7A80"/>
    <w:rsid w:val="00DC03EE"/>
    <w:rsid w:val="00DC06FA"/>
    <w:rsid w:val="00DC083E"/>
    <w:rsid w:val="00DC0886"/>
    <w:rsid w:val="00DC0B6F"/>
    <w:rsid w:val="00DC1337"/>
    <w:rsid w:val="00DC136B"/>
    <w:rsid w:val="00DC1430"/>
    <w:rsid w:val="00DC14CD"/>
    <w:rsid w:val="00DC1500"/>
    <w:rsid w:val="00DC152D"/>
    <w:rsid w:val="00DC1689"/>
    <w:rsid w:val="00DC1824"/>
    <w:rsid w:val="00DC1AF2"/>
    <w:rsid w:val="00DC1C07"/>
    <w:rsid w:val="00DC1E02"/>
    <w:rsid w:val="00DC1EAD"/>
    <w:rsid w:val="00DC1F0F"/>
    <w:rsid w:val="00DC22AD"/>
    <w:rsid w:val="00DC2340"/>
    <w:rsid w:val="00DC2404"/>
    <w:rsid w:val="00DC294F"/>
    <w:rsid w:val="00DC2D3D"/>
    <w:rsid w:val="00DC331A"/>
    <w:rsid w:val="00DC38B7"/>
    <w:rsid w:val="00DC3AB9"/>
    <w:rsid w:val="00DC3B17"/>
    <w:rsid w:val="00DC3DE2"/>
    <w:rsid w:val="00DC448D"/>
    <w:rsid w:val="00DC4530"/>
    <w:rsid w:val="00DC4659"/>
    <w:rsid w:val="00DC4718"/>
    <w:rsid w:val="00DC490B"/>
    <w:rsid w:val="00DC49C7"/>
    <w:rsid w:val="00DC4C15"/>
    <w:rsid w:val="00DC4CD4"/>
    <w:rsid w:val="00DC55CE"/>
    <w:rsid w:val="00DC5663"/>
    <w:rsid w:val="00DC5A7D"/>
    <w:rsid w:val="00DC6332"/>
    <w:rsid w:val="00DC7060"/>
    <w:rsid w:val="00DC7141"/>
    <w:rsid w:val="00DC7685"/>
    <w:rsid w:val="00DC7758"/>
    <w:rsid w:val="00DC77E9"/>
    <w:rsid w:val="00DC7E59"/>
    <w:rsid w:val="00DC7F94"/>
    <w:rsid w:val="00DD0018"/>
    <w:rsid w:val="00DD04A4"/>
    <w:rsid w:val="00DD0535"/>
    <w:rsid w:val="00DD054A"/>
    <w:rsid w:val="00DD05D5"/>
    <w:rsid w:val="00DD08A0"/>
    <w:rsid w:val="00DD08EE"/>
    <w:rsid w:val="00DD09CA"/>
    <w:rsid w:val="00DD0AAC"/>
    <w:rsid w:val="00DD0B08"/>
    <w:rsid w:val="00DD0BB0"/>
    <w:rsid w:val="00DD0BBE"/>
    <w:rsid w:val="00DD0CA4"/>
    <w:rsid w:val="00DD0CE6"/>
    <w:rsid w:val="00DD0E4B"/>
    <w:rsid w:val="00DD0E96"/>
    <w:rsid w:val="00DD0F45"/>
    <w:rsid w:val="00DD105E"/>
    <w:rsid w:val="00DD1192"/>
    <w:rsid w:val="00DD16EF"/>
    <w:rsid w:val="00DD17AA"/>
    <w:rsid w:val="00DD1D62"/>
    <w:rsid w:val="00DD1F6A"/>
    <w:rsid w:val="00DD1F8C"/>
    <w:rsid w:val="00DD21C4"/>
    <w:rsid w:val="00DD235F"/>
    <w:rsid w:val="00DD2501"/>
    <w:rsid w:val="00DD25F4"/>
    <w:rsid w:val="00DD26DD"/>
    <w:rsid w:val="00DD2979"/>
    <w:rsid w:val="00DD29FD"/>
    <w:rsid w:val="00DD2CDC"/>
    <w:rsid w:val="00DD2D6D"/>
    <w:rsid w:val="00DD2E99"/>
    <w:rsid w:val="00DD2F63"/>
    <w:rsid w:val="00DD30E2"/>
    <w:rsid w:val="00DD3176"/>
    <w:rsid w:val="00DD3368"/>
    <w:rsid w:val="00DD34DB"/>
    <w:rsid w:val="00DD37D4"/>
    <w:rsid w:val="00DD38E0"/>
    <w:rsid w:val="00DD3A98"/>
    <w:rsid w:val="00DD3AA2"/>
    <w:rsid w:val="00DD3B93"/>
    <w:rsid w:val="00DD3C73"/>
    <w:rsid w:val="00DD3CD2"/>
    <w:rsid w:val="00DD3EFB"/>
    <w:rsid w:val="00DD3FDE"/>
    <w:rsid w:val="00DD41EB"/>
    <w:rsid w:val="00DD42BB"/>
    <w:rsid w:val="00DD4408"/>
    <w:rsid w:val="00DD4663"/>
    <w:rsid w:val="00DD46F4"/>
    <w:rsid w:val="00DD47A9"/>
    <w:rsid w:val="00DD47E2"/>
    <w:rsid w:val="00DD48C1"/>
    <w:rsid w:val="00DD48C7"/>
    <w:rsid w:val="00DD4A93"/>
    <w:rsid w:val="00DD4D8A"/>
    <w:rsid w:val="00DD4DA2"/>
    <w:rsid w:val="00DD4DC9"/>
    <w:rsid w:val="00DD4E0E"/>
    <w:rsid w:val="00DD51C1"/>
    <w:rsid w:val="00DD5353"/>
    <w:rsid w:val="00DD54C4"/>
    <w:rsid w:val="00DD58E7"/>
    <w:rsid w:val="00DD5963"/>
    <w:rsid w:val="00DD6392"/>
    <w:rsid w:val="00DD6696"/>
    <w:rsid w:val="00DD68CA"/>
    <w:rsid w:val="00DD68FD"/>
    <w:rsid w:val="00DD698C"/>
    <w:rsid w:val="00DD6CC7"/>
    <w:rsid w:val="00DD6D50"/>
    <w:rsid w:val="00DD6E48"/>
    <w:rsid w:val="00DD7553"/>
    <w:rsid w:val="00DD79ED"/>
    <w:rsid w:val="00DD7D1B"/>
    <w:rsid w:val="00DD7DAB"/>
    <w:rsid w:val="00DD7E60"/>
    <w:rsid w:val="00DE00ED"/>
    <w:rsid w:val="00DE06EB"/>
    <w:rsid w:val="00DE08C9"/>
    <w:rsid w:val="00DE0EA3"/>
    <w:rsid w:val="00DE1112"/>
    <w:rsid w:val="00DE11D5"/>
    <w:rsid w:val="00DE139C"/>
    <w:rsid w:val="00DE13FF"/>
    <w:rsid w:val="00DE14DC"/>
    <w:rsid w:val="00DE15C4"/>
    <w:rsid w:val="00DE1783"/>
    <w:rsid w:val="00DE19EC"/>
    <w:rsid w:val="00DE1B34"/>
    <w:rsid w:val="00DE2348"/>
    <w:rsid w:val="00DE2A12"/>
    <w:rsid w:val="00DE2ACC"/>
    <w:rsid w:val="00DE2B91"/>
    <w:rsid w:val="00DE2C61"/>
    <w:rsid w:val="00DE2C8F"/>
    <w:rsid w:val="00DE316A"/>
    <w:rsid w:val="00DE3206"/>
    <w:rsid w:val="00DE35B8"/>
    <w:rsid w:val="00DE37AD"/>
    <w:rsid w:val="00DE3A07"/>
    <w:rsid w:val="00DE3A64"/>
    <w:rsid w:val="00DE3BAD"/>
    <w:rsid w:val="00DE3CD2"/>
    <w:rsid w:val="00DE3F38"/>
    <w:rsid w:val="00DE3FF2"/>
    <w:rsid w:val="00DE4039"/>
    <w:rsid w:val="00DE40D0"/>
    <w:rsid w:val="00DE416F"/>
    <w:rsid w:val="00DE45BC"/>
    <w:rsid w:val="00DE4C36"/>
    <w:rsid w:val="00DE4D6A"/>
    <w:rsid w:val="00DE4E98"/>
    <w:rsid w:val="00DE5633"/>
    <w:rsid w:val="00DE583B"/>
    <w:rsid w:val="00DE5B5C"/>
    <w:rsid w:val="00DE5C26"/>
    <w:rsid w:val="00DE6023"/>
    <w:rsid w:val="00DE610D"/>
    <w:rsid w:val="00DE6312"/>
    <w:rsid w:val="00DE6512"/>
    <w:rsid w:val="00DE663C"/>
    <w:rsid w:val="00DE66C3"/>
    <w:rsid w:val="00DE67D2"/>
    <w:rsid w:val="00DE68C8"/>
    <w:rsid w:val="00DE68E3"/>
    <w:rsid w:val="00DE690F"/>
    <w:rsid w:val="00DE694D"/>
    <w:rsid w:val="00DE6C1C"/>
    <w:rsid w:val="00DE6D90"/>
    <w:rsid w:val="00DE6E1A"/>
    <w:rsid w:val="00DE6E9B"/>
    <w:rsid w:val="00DE6FA0"/>
    <w:rsid w:val="00DE705A"/>
    <w:rsid w:val="00DE71E2"/>
    <w:rsid w:val="00DE7467"/>
    <w:rsid w:val="00DE767F"/>
    <w:rsid w:val="00DE77E8"/>
    <w:rsid w:val="00DE7A22"/>
    <w:rsid w:val="00DE7A75"/>
    <w:rsid w:val="00DE7A7D"/>
    <w:rsid w:val="00DE7AD6"/>
    <w:rsid w:val="00DF007E"/>
    <w:rsid w:val="00DF0168"/>
    <w:rsid w:val="00DF01A6"/>
    <w:rsid w:val="00DF0217"/>
    <w:rsid w:val="00DF04B1"/>
    <w:rsid w:val="00DF05FF"/>
    <w:rsid w:val="00DF0626"/>
    <w:rsid w:val="00DF0921"/>
    <w:rsid w:val="00DF0961"/>
    <w:rsid w:val="00DF11DE"/>
    <w:rsid w:val="00DF1687"/>
    <w:rsid w:val="00DF1724"/>
    <w:rsid w:val="00DF1B2E"/>
    <w:rsid w:val="00DF1D57"/>
    <w:rsid w:val="00DF1F63"/>
    <w:rsid w:val="00DF1FCD"/>
    <w:rsid w:val="00DF20B5"/>
    <w:rsid w:val="00DF21DF"/>
    <w:rsid w:val="00DF224B"/>
    <w:rsid w:val="00DF22E4"/>
    <w:rsid w:val="00DF2307"/>
    <w:rsid w:val="00DF241D"/>
    <w:rsid w:val="00DF24B2"/>
    <w:rsid w:val="00DF25D3"/>
    <w:rsid w:val="00DF2697"/>
    <w:rsid w:val="00DF2BAA"/>
    <w:rsid w:val="00DF344E"/>
    <w:rsid w:val="00DF3748"/>
    <w:rsid w:val="00DF387E"/>
    <w:rsid w:val="00DF390D"/>
    <w:rsid w:val="00DF39C1"/>
    <w:rsid w:val="00DF3A8D"/>
    <w:rsid w:val="00DF3D19"/>
    <w:rsid w:val="00DF41C7"/>
    <w:rsid w:val="00DF425D"/>
    <w:rsid w:val="00DF42D3"/>
    <w:rsid w:val="00DF4A75"/>
    <w:rsid w:val="00DF4B23"/>
    <w:rsid w:val="00DF4B58"/>
    <w:rsid w:val="00DF4D14"/>
    <w:rsid w:val="00DF50A9"/>
    <w:rsid w:val="00DF525F"/>
    <w:rsid w:val="00DF52F5"/>
    <w:rsid w:val="00DF5AA4"/>
    <w:rsid w:val="00DF6190"/>
    <w:rsid w:val="00DF63B4"/>
    <w:rsid w:val="00DF64CB"/>
    <w:rsid w:val="00DF64FF"/>
    <w:rsid w:val="00DF6A0C"/>
    <w:rsid w:val="00DF6BB0"/>
    <w:rsid w:val="00DF6C12"/>
    <w:rsid w:val="00DF6C14"/>
    <w:rsid w:val="00DF6E00"/>
    <w:rsid w:val="00DF6EFC"/>
    <w:rsid w:val="00DF7043"/>
    <w:rsid w:val="00DF7101"/>
    <w:rsid w:val="00DF717D"/>
    <w:rsid w:val="00DF78A2"/>
    <w:rsid w:val="00DF7C4B"/>
    <w:rsid w:val="00E001AB"/>
    <w:rsid w:val="00E0042D"/>
    <w:rsid w:val="00E00511"/>
    <w:rsid w:val="00E00566"/>
    <w:rsid w:val="00E0057A"/>
    <w:rsid w:val="00E00676"/>
    <w:rsid w:val="00E00800"/>
    <w:rsid w:val="00E00A06"/>
    <w:rsid w:val="00E00BFD"/>
    <w:rsid w:val="00E00CCF"/>
    <w:rsid w:val="00E0113B"/>
    <w:rsid w:val="00E011FB"/>
    <w:rsid w:val="00E01503"/>
    <w:rsid w:val="00E018A7"/>
    <w:rsid w:val="00E019A9"/>
    <w:rsid w:val="00E019F7"/>
    <w:rsid w:val="00E01A4F"/>
    <w:rsid w:val="00E01AFD"/>
    <w:rsid w:val="00E01BFD"/>
    <w:rsid w:val="00E01CE1"/>
    <w:rsid w:val="00E022FA"/>
    <w:rsid w:val="00E02387"/>
    <w:rsid w:val="00E025B5"/>
    <w:rsid w:val="00E026A3"/>
    <w:rsid w:val="00E026DD"/>
    <w:rsid w:val="00E028AF"/>
    <w:rsid w:val="00E02E73"/>
    <w:rsid w:val="00E03045"/>
    <w:rsid w:val="00E0342E"/>
    <w:rsid w:val="00E035EA"/>
    <w:rsid w:val="00E036B9"/>
    <w:rsid w:val="00E03862"/>
    <w:rsid w:val="00E03EFE"/>
    <w:rsid w:val="00E03F18"/>
    <w:rsid w:val="00E03FF4"/>
    <w:rsid w:val="00E04653"/>
    <w:rsid w:val="00E04694"/>
    <w:rsid w:val="00E04736"/>
    <w:rsid w:val="00E049FA"/>
    <w:rsid w:val="00E04BB3"/>
    <w:rsid w:val="00E051C8"/>
    <w:rsid w:val="00E052B4"/>
    <w:rsid w:val="00E053F2"/>
    <w:rsid w:val="00E05931"/>
    <w:rsid w:val="00E05BD1"/>
    <w:rsid w:val="00E05E47"/>
    <w:rsid w:val="00E06320"/>
    <w:rsid w:val="00E064CA"/>
    <w:rsid w:val="00E06595"/>
    <w:rsid w:val="00E06698"/>
    <w:rsid w:val="00E06E5C"/>
    <w:rsid w:val="00E0748B"/>
    <w:rsid w:val="00E07542"/>
    <w:rsid w:val="00E07783"/>
    <w:rsid w:val="00E077E2"/>
    <w:rsid w:val="00E07902"/>
    <w:rsid w:val="00E07B69"/>
    <w:rsid w:val="00E07B96"/>
    <w:rsid w:val="00E07D7E"/>
    <w:rsid w:val="00E07D80"/>
    <w:rsid w:val="00E07DD0"/>
    <w:rsid w:val="00E07EF7"/>
    <w:rsid w:val="00E07F3A"/>
    <w:rsid w:val="00E10026"/>
    <w:rsid w:val="00E10161"/>
    <w:rsid w:val="00E1066C"/>
    <w:rsid w:val="00E106A6"/>
    <w:rsid w:val="00E10710"/>
    <w:rsid w:val="00E10955"/>
    <w:rsid w:val="00E10AE6"/>
    <w:rsid w:val="00E10CBB"/>
    <w:rsid w:val="00E110F4"/>
    <w:rsid w:val="00E11201"/>
    <w:rsid w:val="00E112AA"/>
    <w:rsid w:val="00E119AB"/>
    <w:rsid w:val="00E119C3"/>
    <w:rsid w:val="00E11DB4"/>
    <w:rsid w:val="00E11E42"/>
    <w:rsid w:val="00E1226C"/>
    <w:rsid w:val="00E1228A"/>
    <w:rsid w:val="00E124CB"/>
    <w:rsid w:val="00E12A2C"/>
    <w:rsid w:val="00E12D27"/>
    <w:rsid w:val="00E12F50"/>
    <w:rsid w:val="00E12FAF"/>
    <w:rsid w:val="00E133DA"/>
    <w:rsid w:val="00E13442"/>
    <w:rsid w:val="00E134BA"/>
    <w:rsid w:val="00E14114"/>
    <w:rsid w:val="00E145A1"/>
    <w:rsid w:val="00E14797"/>
    <w:rsid w:val="00E14825"/>
    <w:rsid w:val="00E14B8D"/>
    <w:rsid w:val="00E14F9C"/>
    <w:rsid w:val="00E150BA"/>
    <w:rsid w:val="00E1513B"/>
    <w:rsid w:val="00E1513F"/>
    <w:rsid w:val="00E15290"/>
    <w:rsid w:val="00E1530B"/>
    <w:rsid w:val="00E15AA1"/>
    <w:rsid w:val="00E15AE3"/>
    <w:rsid w:val="00E15B03"/>
    <w:rsid w:val="00E15EC3"/>
    <w:rsid w:val="00E165AA"/>
    <w:rsid w:val="00E16744"/>
    <w:rsid w:val="00E167AF"/>
    <w:rsid w:val="00E167DA"/>
    <w:rsid w:val="00E1680B"/>
    <w:rsid w:val="00E16938"/>
    <w:rsid w:val="00E16C11"/>
    <w:rsid w:val="00E16D39"/>
    <w:rsid w:val="00E16E16"/>
    <w:rsid w:val="00E16EA7"/>
    <w:rsid w:val="00E174AC"/>
    <w:rsid w:val="00E17668"/>
    <w:rsid w:val="00E17720"/>
    <w:rsid w:val="00E17D3B"/>
    <w:rsid w:val="00E17F3D"/>
    <w:rsid w:val="00E17F91"/>
    <w:rsid w:val="00E2000C"/>
    <w:rsid w:val="00E200D2"/>
    <w:rsid w:val="00E2024C"/>
    <w:rsid w:val="00E2044C"/>
    <w:rsid w:val="00E20639"/>
    <w:rsid w:val="00E20AC3"/>
    <w:rsid w:val="00E20BA6"/>
    <w:rsid w:val="00E20DCF"/>
    <w:rsid w:val="00E20E80"/>
    <w:rsid w:val="00E210A5"/>
    <w:rsid w:val="00E210B9"/>
    <w:rsid w:val="00E2137E"/>
    <w:rsid w:val="00E215BD"/>
    <w:rsid w:val="00E21776"/>
    <w:rsid w:val="00E218E8"/>
    <w:rsid w:val="00E21D6F"/>
    <w:rsid w:val="00E2202C"/>
    <w:rsid w:val="00E224BA"/>
    <w:rsid w:val="00E2254D"/>
    <w:rsid w:val="00E22571"/>
    <w:rsid w:val="00E22841"/>
    <w:rsid w:val="00E22927"/>
    <w:rsid w:val="00E22D70"/>
    <w:rsid w:val="00E230FB"/>
    <w:rsid w:val="00E235E3"/>
    <w:rsid w:val="00E23964"/>
    <w:rsid w:val="00E23BE8"/>
    <w:rsid w:val="00E23DF5"/>
    <w:rsid w:val="00E23EBA"/>
    <w:rsid w:val="00E23F55"/>
    <w:rsid w:val="00E23FF0"/>
    <w:rsid w:val="00E240D8"/>
    <w:rsid w:val="00E240DD"/>
    <w:rsid w:val="00E2417D"/>
    <w:rsid w:val="00E244A3"/>
    <w:rsid w:val="00E244CD"/>
    <w:rsid w:val="00E246BF"/>
    <w:rsid w:val="00E2486A"/>
    <w:rsid w:val="00E24E2D"/>
    <w:rsid w:val="00E24ECE"/>
    <w:rsid w:val="00E24FEF"/>
    <w:rsid w:val="00E24FF8"/>
    <w:rsid w:val="00E250C4"/>
    <w:rsid w:val="00E2533C"/>
    <w:rsid w:val="00E25686"/>
    <w:rsid w:val="00E259B4"/>
    <w:rsid w:val="00E25CA6"/>
    <w:rsid w:val="00E25DAE"/>
    <w:rsid w:val="00E260D0"/>
    <w:rsid w:val="00E262D8"/>
    <w:rsid w:val="00E262D9"/>
    <w:rsid w:val="00E2632B"/>
    <w:rsid w:val="00E26596"/>
    <w:rsid w:val="00E2661B"/>
    <w:rsid w:val="00E2672A"/>
    <w:rsid w:val="00E267DA"/>
    <w:rsid w:val="00E26914"/>
    <w:rsid w:val="00E26C93"/>
    <w:rsid w:val="00E26CEC"/>
    <w:rsid w:val="00E26E31"/>
    <w:rsid w:val="00E26F1D"/>
    <w:rsid w:val="00E26F8C"/>
    <w:rsid w:val="00E2713C"/>
    <w:rsid w:val="00E271AA"/>
    <w:rsid w:val="00E27213"/>
    <w:rsid w:val="00E2755D"/>
    <w:rsid w:val="00E2756B"/>
    <w:rsid w:val="00E27D4B"/>
    <w:rsid w:val="00E27D72"/>
    <w:rsid w:val="00E30214"/>
    <w:rsid w:val="00E3050A"/>
    <w:rsid w:val="00E30647"/>
    <w:rsid w:val="00E30A80"/>
    <w:rsid w:val="00E30FFC"/>
    <w:rsid w:val="00E3149A"/>
    <w:rsid w:val="00E31921"/>
    <w:rsid w:val="00E31B8C"/>
    <w:rsid w:val="00E31DAC"/>
    <w:rsid w:val="00E32044"/>
    <w:rsid w:val="00E324E7"/>
    <w:rsid w:val="00E32782"/>
    <w:rsid w:val="00E327A1"/>
    <w:rsid w:val="00E327B5"/>
    <w:rsid w:val="00E32B51"/>
    <w:rsid w:val="00E32C28"/>
    <w:rsid w:val="00E32EF7"/>
    <w:rsid w:val="00E332ED"/>
    <w:rsid w:val="00E3361E"/>
    <w:rsid w:val="00E33646"/>
    <w:rsid w:val="00E3396E"/>
    <w:rsid w:val="00E33A9C"/>
    <w:rsid w:val="00E33D03"/>
    <w:rsid w:val="00E33F4E"/>
    <w:rsid w:val="00E33F77"/>
    <w:rsid w:val="00E34076"/>
    <w:rsid w:val="00E340EE"/>
    <w:rsid w:val="00E34290"/>
    <w:rsid w:val="00E345BA"/>
    <w:rsid w:val="00E345CB"/>
    <w:rsid w:val="00E348D6"/>
    <w:rsid w:val="00E34C1F"/>
    <w:rsid w:val="00E34E5E"/>
    <w:rsid w:val="00E3507C"/>
    <w:rsid w:val="00E350A0"/>
    <w:rsid w:val="00E35109"/>
    <w:rsid w:val="00E354D1"/>
    <w:rsid w:val="00E3563B"/>
    <w:rsid w:val="00E357FC"/>
    <w:rsid w:val="00E358B2"/>
    <w:rsid w:val="00E35972"/>
    <w:rsid w:val="00E35AB5"/>
    <w:rsid w:val="00E35ABA"/>
    <w:rsid w:val="00E35D93"/>
    <w:rsid w:val="00E35E47"/>
    <w:rsid w:val="00E35F00"/>
    <w:rsid w:val="00E35F5B"/>
    <w:rsid w:val="00E36011"/>
    <w:rsid w:val="00E36092"/>
    <w:rsid w:val="00E36301"/>
    <w:rsid w:val="00E36368"/>
    <w:rsid w:val="00E36412"/>
    <w:rsid w:val="00E374FF"/>
    <w:rsid w:val="00E37C7A"/>
    <w:rsid w:val="00E37CD9"/>
    <w:rsid w:val="00E37E1C"/>
    <w:rsid w:val="00E37EB6"/>
    <w:rsid w:val="00E37ED3"/>
    <w:rsid w:val="00E40034"/>
    <w:rsid w:val="00E4012A"/>
    <w:rsid w:val="00E40422"/>
    <w:rsid w:val="00E4047A"/>
    <w:rsid w:val="00E40744"/>
    <w:rsid w:val="00E40869"/>
    <w:rsid w:val="00E40B53"/>
    <w:rsid w:val="00E40BFC"/>
    <w:rsid w:val="00E40D76"/>
    <w:rsid w:val="00E40F95"/>
    <w:rsid w:val="00E410C0"/>
    <w:rsid w:val="00E41400"/>
    <w:rsid w:val="00E414EA"/>
    <w:rsid w:val="00E41680"/>
    <w:rsid w:val="00E416A6"/>
    <w:rsid w:val="00E41AE9"/>
    <w:rsid w:val="00E41BEB"/>
    <w:rsid w:val="00E41D1C"/>
    <w:rsid w:val="00E42053"/>
    <w:rsid w:val="00E42342"/>
    <w:rsid w:val="00E42487"/>
    <w:rsid w:val="00E425EB"/>
    <w:rsid w:val="00E426C3"/>
    <w:rsid w:val="00E42A6C"/>
    <w:rsid w:val="00E42D9F"/>
    <w:rsid w:val="00E42E9E"/>
    <w:rsid w:val="00E4354B"/>
    <w:rsid w:val="00E43E82"/>
    <w:rsid w:val="00E43F5A"/>
    <w:rsid w:val="00E440EC"/>
    <w:rsid w:val="00E442BB"/>
    <w:rsid w:val="00E4431F"/>
    <w:rsid w:val="00E4441C"/>
    <w:rsid w:val="00E445DB"/>
    <w:rsid w:val="00E445EE"/>
    <w:rsid w:val="00E44978"/>
    <w:rsid w:val="00E44DA7"/>
    <w:rsid w:val="00E44DBC"/>
    <w:rsid w:val="00E452F5"/>
    <w:rsid w:val="00E454CE"/>
    <w:rsid w:val="00E456F3"/>
    <w:rsid w:val="00E45780"/>
    <w:rsid w:val="00E459E1"/>
    <w:rsid w:val="00E45A28"/>
    <w:rsid w:val="00E45A44"/>
    <w:rsid w:val="00E45E46"/>
    <w:rsid w:val="00E461FC"/>
    <w:rsid w:val="00E468E6"/>
    <w:rsid w:val="00E46BD4"/>
    <w:rsid w:val="00E46D62"/>
    <w:rsid w:val="00E4718B"/>
    <w:rsid w:val="00E47264"/>
    <w:rsid w:val="00E47341"/>
    <w:rsid w:val="00E47A95"/>
    <w:rsid w:val="00E47AF4"/>
    <w:rsid w:val="00E47B28"/>
    <w:rsid w:val="00E47B3D"/>
    <w:rsid w:val="00E47BE0"/>
    <w:rsid w:val="00E47D6C"/>
    <w:rsid w:val="00E47DCC"/>
    <w:rsid w:val="00E47E60"/>
    <w:rsid w:val="00E47F11"/>
    <w:rsid w:val="00E47F70"/>
    <w:rsid w:val="00E47FD7"/>
    <w:rsid w:val="00E501F4"/>
    <w:rsid w:val="00E5035B"/>
    <w:rsid w:val="00E50E7B"/>
    <w:rsid w:val="00E50E93"/>
    <w:rsid w:val="00E50F7F"/>
    <w:rsid w:val="00E5100C"/>
    <w:rsid w:val="00E514E7"/>
    <w:rsid w:val="00E51AC2"/>
    <w:rsid w:val="00E51C1C"/>
    <w:rsid w:val="00E51F1B"/>
    <w:rsid w:val="00E51FBF"/>
    <w:rsid w:val="00E51FE3"/>
    <w:rsid w:val="00E5237F"/>
    <w:rsid w:val="00E523AE"/>
    <w:rsid w:val="00E526EC"/>
    <w:rsid w:val="00E52880"/>
    <w:rsid w:val="00E529B5"/>
    <w:rsid w:val="00E52B29"/>
    <w:rsid w:val="00E52D40"/>
    <w:rsid w:val="00E52EDB"/>
    <w:rsid w:val="00E53184"/>
    <w:rsid w:val="00E53331"/>
    <w:rsid w:val="00E53468"/>
    <w:rsid w:val="00E53B9A"/>
    <w:rsid w:val="00E53BFC"/>
    <w:rsid w:val="00E53DDE"/>
    <w:rsid w:val="00E53E4D"/>
    <w:rsid w:val="00E541D9"/>
    <w:rsid w:val="00E5451E"/>
    <w:rsid w:val="00E54571"/>
    <w:rsid w:val="00E54676"/>
    <w:rsid w:val="00E548E4"/>
    <w:rsid w:val="00E54A25"/>
    <w:rsid w:val="00E54ACA"/>
    <w:rsid w:val="00E54F57"/>
    <w:rsid w:val="00E54F7B"/>
    <w:rsid w:val="00E55018"/>
    <w:rsid w:val="00E5513A"/>
    <w:rsid w:val="00E55257"/>
    <w:rsid w:val="00E553FC"/>
    <w:rsid w:val="00E5573A"/>
    <w:rsid w:val="00E55877"/>
    <w:rsid w:val="00E558DF"/>
    <w:rsid w:val="00E55C2C"/>
    <w:rsid w:val="00E55EAA"/>
    <w:rsid w:val="00E560FE"/>
    <w:rsid w:val="00E5647F"/>
    <w:rsid w:val="00E566F6"/>
    <w:rsid w:val="00E56705"/>
    <w:rsid w:val="00E56712"/>
    <w:rsid w:val="00E57450"/>
    <w:rsid w:val="00E5755A"/>
    <w:rsid w:val="00E5757D"/>
    <w:rsid w:val="00E578E8"/>
    <w:rsid w:val="00E578F1"/>
    <w:rsid w:val="00E57BC5"/>
    <w:rsid w:val="00E57FC8"/>
    <w:rsid w:val="00E606B6"/>
    <w:rsid w:val="00E606E1"/>
    <w:rsid w:val="00E60D6A"/>
    <w:rsid w:val="00E60F70"/>
    <w:rsid w:val="00E61428"/>
    <w:rsid w:val="00E618F3"/>
    <w:rsid w:val="00E6197C"/>
    <w:rsid w:val="00E61A5D"/>
    <w:rsid w:val="00E6252B"/>
    <w:rsid w:val="00E62667"/>
    <w:rsid w:val="00E6296A"/>
    <w:rsid w:val="00E62A4A"/>
    <w:rsid w:val="00E62EC7"/>
    <w:rsid w:val="00E62F03"/>
    <w:rsid w:val="00E62F69"/>
    <w:rsid w:val="00E63208"/>
    <w:rsid w:val="00E632B8"/>
    <w:rsid w:val="00E6343A"/>
    <w:rsid w:val="00E63C33"/>
    <w:rsid w:val="00E63E6B"/>
    <w:rsid w:val="00E640B3"/>
    <w:rsid w:val="00E64165"/>
    <w:rsid w:val="00E6418E"/>
    <w:rsid w:val="00E6442E"/>
    <w:rsid w:val="00E6466C"/>
    <w:rsid w:val="00E646D9"/>
    <w:rsid w:val="00E648A9"/>
    <w:rsid w:val="00E64B2D"/>
    <w:rsid w:val="00E64B79"/>
    <w:rsid w:val="00E64CAD"/>
    <w:rsid w:val="00E650CE"/>
    <w:rsid w:val="00E65928"/>
    <w:rsid w:val="00E65A28"/>
    <w:rsid w:val="00E65B1F"/>
    <w:rsid w:val="00E65C06"/>
    <w:rsid w:val="00E65F49"/>
    <w:rsid w:val="00E665BD"/>
    <w:rsid w:val="00E66753"/>
    <w:rsid w:val="00E669E2"/>
    <w:rsid w:val="00E66A36"/>
    <w:rsid w:val="00E66AF6"/>
    <w:rsid w:val="00E66C75"/>
    <w:rsid w:val="00E66D9D"/>
    <w:rsid w:val="00E66F39"/>
    <w:rsid w:val="00E67374"/>
    <w:rsid w:val="00E67506"/>
    <w:rsid w:val="00E676B8"/>
    <w:rsid w:val="00E67747"/>
    <w:rsid w:val="00E677BE"/>
    <w:rsid w:val="00E67A7C"/>
    <w:rsid w:val="00E67BA0"/>
    <w:rsid w:val="00E67FDE"/>
    <w:rsid w:val="00E701AC"/>
    <w:rsid w:val="00E701C2"/>
    <w:rsid w:val="00E703F2"/>
    <w:rsid w:val="00E704BD"/>
    <w:rsid w:val="00E704E7"/>
    <w:rsid w:val="00E70553"/>
    <w:rsid w:val="00E70618"/>
    <w:rsid w:val="00E706A8"/>
    <w:rsid w:val="00E706EA"/>
    <w:rsid w:val="00E7097D"/>
    <w:rsid w:val="00E70E8F"/>
    <w:rsid w:val="00E70EBF"/>
    <w:rsid w:val="00E70FDE"/>
    <w:rsid w:val="00E713E8"/>
    <w:rsid w:val="00E71550"/>
    <w:rsid w:val="00E716AC"/>
    <w:rsid w:val="00E718C6"/>
    <w:rsid w:val="00E7190A"/>
    <w:rsid w:val="00E71A88"/>
    <w:rsid w:val="00E71D7E"/>
    <w:rsid w:val="00E71E1C"/>
    <w:rsid w:val="00E71F14"/>
    <w:rsid w:val="00E721C6"/>
    <w:rsid w:val="00E722A0"/>
    <w:rsid w:val="00E7279E"/>
    <w:rsid w:val="00E727DD"/>
    <w:rsid w:val="00E72825"/>
    <w:rsid w:val="00E729FA"/>
    <w:rsid w:val="00E72BE3"/>
    <w:rsid w:val="00E72E75"/>
    <w:rsid w:val="00E73102"/>
    <w:rsid w:val="00E732D8"/>
    <w:rsid w:val="00E7338A"/>
    <w:rsid w:val="00E733CF"/>
    <w:rsid w:val="00E7343D"/>
    <w:rsid w:val="00E73500"/>
    <w:rsid w:val="00E737C9"/>
    <w:rsid w:val="00E7388C"/>
    <w:rsid w:val="00E73AFF"/>
    <w:rsid w:val="00E73B88"/>
    <w:rsid w:val="00E73F3F"/>
    <w:rsid w:val="00E74257"/>
    <w:rsid w:val="00E7426D"/>
    <w:rsid w:val="00E746E0"/>
    <w:rsid w:val="00E748B6"/>
    <w:rsid w:val="00E74D7C"/>
    <w:rsid w:val="00E74FD5"/>
    <w:rsid w:val="00E753A7"/>
    <w:rsid w:val="00E75941"/>
    <w:rsid w:val="00E75BA1"/>
    <w:rsid w:val="00E75CA0"/>
    <w:rsid w:val="00E75DC3"/>
    <w:rsid w:val="00E75F7E"/>
    <w:rsid w:val="00E763CC"/>
    <w:rsid w:val="00E76498"/>
    <w:rsid w:val="00E769C7"/>
    <w:rsid w:val="00E76E81"/>
    <w:rsid w:val="00E76F4D"/>
    <w:rsid w:val="00E770AA"/>
    <w:rsid w:val="00E770C8"/>
    <w:rsid w:val="00E77188"/>
    <w:rsid w:val="00E772A0"/>
    <w:rsid w:val="00E77329"/>
    <w:rsid w:val="00E779EC"/>
    <w:rsid w:val="00E77E9C"/>
    <w:rsid w:val="00E80279"/>
    <w:rsid w:val="00E8067E"/>
    <w:rsid w:val="00E80735"/>
    <w:rsid w:val="00E8073F"/>
    <w:rsid w:val="00E807B7"/>
    <w:rsid w:val="00E8091D"/>
    <w:rsid w:val="00E80A35"/>
    <w:rsid w:val="00E80BE5"/>
    <w:rsid w:val="00E80CF3"/>
    <w:rsid w:val="00E80D7E"/>
    <w:rsid w:val="00E80F43"/>
    <w:rsid w:val="00E80F74"/>
    <w:rsid w:val="00E810FD"/>
    <w:rsid w:val="00E811F1"/>
    <w:rsid w:val="00E814C7"/>
    <w:rsid w:val="00E815D6"/>
    <w:rsid w:val="00E81982"/>
    <w:rsid w:val="00E819EF"/>
    <w:rsid w:val="00E81C23"/>
    <w:rsid w:val="00E81D36"/>
    <w:rsid w:val="00E81DA1"/>
    <w:rsid w:val="00E81F66"/>
    <w:rsid w:val="00E821B4"/>
    <w:rsid w:val="00E8249C"/>
    <w:rsid w:val="00E82738"/>
    <w:rsid w:val="00E828A0"/>
    <w:rsid w:val="00E82AE2"/>
    <w:rsid w:val="00E82DCB"/>
    <w:rsid w:val="00E82F5F"/>
    <w:rsid w:val="00E82FA0"/>
    <w:rsid w:val="00E8312A"/>
    <w:rsid w:val="00E8315C"/>
    <w:rsid w:val="00E833C3"/>
    <w:rsid w:val="00E8359B"/>
    <w:rsid w:val="00E83718"/>
    <w:rsid w:val="00E83884"/>
    <w:rsid w:val="00E838CC"/>
    <w:rsid w:val="00E83926"/>
    <w:rsid w:val="00E8393E"/>
    <w:rsid w:val="00E839D1"/>
    <w:rsid w:val="00E83F07"/>
    <w:rsid w:val="00E84114"/>
    <w:rsid w:val="00E84132"/>
    <w:rsid w:val="00E844A6"/>
    <w:rsid w:val="00E844BA"/>
    <w:rsid w:val="00E8498B"/>
    <w:rsid w:val="00E849DB"/>
    <w:rsid w:val="00E84A11"/>
    <w:rsid w:val="00E84C75"/>
    <w:rsid w:val="00E85023"/>
    <w:rsid w:val="00E8545D"/>
    <w:rsid w:val="00E85487"/>
    <w:rsid w:val="00E854FE"/>
    <w:rsid w:val="00E855E3"/>
    <w:rsid w:val="00E85A66"/>
    <w:rsid w:val="00E85A95"/>
    <w:rsid w:val="00E85BDE"/>
    <w:rsid w:val="00E85C2E"/>
    <w:rsid w:val="00E85C59"/>
    <w:rsid w:val="00E85CBD"/>
    <w:rsid w:val="00E85E6A"/>
    <w:rsid w:val="00E8614A"/>
    <w:rsid w:val="00E86162"/>
    <w:rsid w:val="00E8644E"/>
    <w:rsid w:val="00E86661"/>
    <w:rsid w:val="00E866D7"/>
    <w:rsid w:val="00E867F2"/>
    <w:rsid w:val="00E86874"/>
    <w:rsid w:val="00E86BE4"/>
    <w:rsid w:val="00E87315"/>
    <w:rsid w:val="00E877AC"/>
    <w:rsid w:val="00E87C25"/>
    <w:rsid w:val="00E87CDC"/>
    <w:rsid w:val="00E9019B"/>
    <w:rsid w:val="00E90350"/>
    <w:rsid w:val="00E906CE"/>
    <w:rsid w:val="00E90C29"/>
    <w:rsid w:val="00E90F20"/>
    <w:rsid w:val="00E90FA0"/>
    <w:rsid w:val="00E90FC1"/>
    <w:rsid w:val="00E910AB"/>
    <w:rsid w:val="00E910EC"/>
    <w:rsid w:val="00E910FE"/>
    <w:rsid w:val="00E91444"/>
    <w:rsid w:val="00E914FB"/>
    <w:rsid w:val="00E91692"/>
    <w:rsid w:val="00E91710"/>
    <w:rsid w:val="00E91A0F"/>
    <w:rsid w:val="00E91D45"/>
    <w:rsid w:val="00E91D66"/>
    <w:rsid w:val="00E9209A"/>
    <w:rsid w:val="00E92151"/>
    <w:rsid w:val="00E92192"/>
    <w:rsid w:val="00E92280"/>
    <w:rsid w:val="00E923C2"/>
    <w:rsid w:val="00E92639"/>
    <w:rsid w:val="00E9264F"/>
    <w:rsid w:val="00E926A1"/>
    <w:rsid w:val="00E92804"/>
    <w:rsid w:val="00E92968"/>
    <w:rsid w:val="00E92E75"/>
    <w:rsid w:val="00E92E7E"/>
    <w:rsid w:val="00E9340E"/>
    <w:rsid w:val="00E934CD"/>
    <w:rsid w:val="00E9396B"/>
    <w:rsid w:val="00E939A0"/>
    <w:rsid w:val="00E939C8"/>
    <w:rsid w:val="00E93A0C"/>
    <w:rsid w:val="00E93ADF"/>
    <w:rsid w:val="00E93BB6"/>
    <w:rsid w:val="00E94063"/>
    <w:rsid w:val="00E941E9"/>
    <w:rsid w:val="00E94232"/>
    <w:rsid w:val="00E945AC"/>
    <w:rsid w:val="00E946D5"/>
    <w:rsid w:val="00E94931"/>
    <w:rsid w:val="00E94FE1"/>
    <w:rsid w:val="00E95260"/>
    <w:rsid w:val="00E952A3"/>
    <w:rsid w:val="00E953B4"/>
    <w:rsid w:val="00E953F6"/>
    <w:rsid w:val="00E95584"/>
    <w:rsid w:val="00E955B8"/>
    <w:rsid w:val="00E956D6"/>
    <w:rsid w:val="00E9573B"/>
    <w:rsid w:val="00E95937"/>
    <w:rsid w:val="00E95CB1"/>
    <w:rsid w:val="00E9620D"/>
    <w:rsid w:val="00E96392"/>
    <w:rsid w:val="00E9646A"/>
    <w:rsid w:val="00E964DC"/>
    <w:rsid w:val="00E96680"/>
    <w:rsid w:val="00E967E0"/>
    <w:rsid w:val="00E968C8"/>
    <w:rsid w:val="00E969F8"/>
    <w:rsid w:val="00E97038"/>
    <w:rsid w:val="00E97052"/>
    <w:rsid w:val="00E97069"/>
    <w:rsid w:val="00E976C0"/>
    <w:rsid w:val="00E97B00"/>
    <w:rsid w:val="00E97C4A"/>
    <w:rsid w:val="00E97E9C"/>
    <w:rsid w:val="00E97FA4"/>
    <w:rsid w:val="00EA04B5"/>
    <w:rsid w:val="00EA0570"/>
    <w:rsid w:val="00EA07D2"/>
    <w:rsid w:val="00EA086B"/>
    <w:rsid w:val="00EA0976"/>
    <w:rsid w:val="00EA0A00"/>
    <w:rsid w:val="00EA0A65"/>
    <w:rsid w:val="00EA0AC9"/>
    <w:rsid w:val="00EA0DD0"/>
    <w:rsid w:val="00EA0FE5"/>
    <w:rsid w:val="00EA105E"/>
    <w:rsid w:val="00EA12CF"/>
    <w:rsid w:val="00EA1729"/>
    <w:rsid w:val="00EA17E0"/>
    <w:rsid w:val="00EA1A5B"/>
    <w:rsid w:val="00EA1AB4"/>
    <w:rsid w:val="00EA1DD2"/>
    <w:rsid w:val="00EA2448"/>
    <w:rsid w:val="00EA272E"/>
    <w:rsid w:val="00EA2A13"/>
    <w:rsid w:val="00EA2B00"/>
    <w:rsid w:val="00EA2BAC"/>
    <w:rsid w:val="00EA2BF7"/>
    <w:rsid w:val="00EA2F0E"/>
    <w:rsid w:val="00EA3342"/>
    <w:rsid w:val="00EA3551"/>
    <w:rsid w:val="00EA366A"/>
    <w:rsid w:val="00EA3773"/>
    <w:rsid w:val="00EA379C"/>
    <w:rsid w:val="00EA38A6"/>
    <w:rsid w:val="00EA391B"/>
    <w:rsid w:val="00EA397D"/>
    <w:rsid w:val="00EA3C3F"/>
    <w:rsid w:val="00EA3D87"/>
    <w:rsid w:val="00EA3DB3"/>
    <w:rsid w:val="00EA410A"/>
    <w:rsid w:val="00EA470A"/>
    <w:rsid w:val="00EA4807"/>
    <w:rsid w:val="00EA498D"/>
    <w:rsid w:val="00EA4A0F"/>
    <w:rsid w:val="00EA4BD7"/>
    <w:rsid w:val="00EA4BEF"/>
    <w:rsid w:val="00EA4C95"/>
    <w:rsid w:val="00EA4FB3"/>
    <w:rsid w:val="00EA500D"/>
    <w:rsid w:val="00EA5042"/>
    <w:rsid w:val="00EA51BA"/>
    <w:rsid w:val="00EA52EB"/>
    <w:rsid w:val="00EA5470"/>
    <w:rsid w:val="00EA5660"/>
    <w:rsid w:val="00EA5900"/>
    <w:rsid w:val="00EA5A5F"/>
    <w:rsid w:val="00EA5F30"/>
    <w:rsid w:val="00EA5F4F"/>
    <w:rsid w:val="00EA5FC1"/>
    <w:rsid w:val="00EA63FC"/>
    <w:rsid w:val="00EA6593"/>
    <w:rsid w:val="00EA65C3"/>
    <w:rsid w:val="00EA6846"/>
    <w:rsid w:val="00EA6D18"/>
    <w:rsid w:val="00EA6DC1"/>
    <w:rsid w:val="00EA6EA7"/>
    <w:rsid w:val="00EA702C"/>
    <w:rsid w:val="00EA7262"/>
    <w:rsid w:val="00EA752A"/>
    <w:rsid w:val="00EA7880"/>
    <w:rsid w:val="00EA7D3F"/>
    <w:rsid w:val="00EA7DA3"/>
    <w:rsid w:val="00EB0054"/>
    <w:rsid w:val="00EB05B2"/>
    <w:rsid w:val="00EB0878"/>
    <w:rsid w:val="00EB09D4"/>
    <w:rsid w:val="00EB13E7"/>
    <w:rsid w:val="00EB14FE"/>
    <w:rsid w:val="00EB1998"/>
    <w:rsid w:val="00EB1A05"/>
    <w:rsid w:val="00EB1FE8"/>
    <w:rsid w:val="00EB23AD"/>
    <w:rsid w:val="00EB28C0"/>
    <w:rsid w:val="00EB28EF"/>
    <w:rsid w:val="00EB3085"/>
    <w:rsid w:val="00EB33FC"/>
    <w:rsid w:val="00EB3569"/>
    <w:rsid w:val="00EB35AD"/>
    <w:rsid w:val="00EB3634"/>
    <w:rsid w:val="00EB38E2"/>
    <w:rsid w:val="00EB3BD2"/>
    <w:rsid w:val="00EB3C17"/>
    <w:rsid w:val="00EB3D7D"/>
    <w:rsid w:val="00EB3DE0"/>
    <w:rsid w:val="00EB41E0"/>
    <w:rsid w:val="00EB4477"/>
    <w:rsid w:val="00EB480D"/>
    <w:rsid w:val="00EB4D8F"/>
    <w:rsid w:val="00EB4FC4"/>
    <w:rsid w:val="00EB5045"/>
    <w:rsid w:val="00EB50B4"/>
    <w:rsid w:val="00EB5297"/>
    <w:rsid w:val="00EB5354"/>
    <w:rsid w:val="00EB5732"/>
    <w:rsid w:val="00EB5A33"/>
    <w:rsid w:val="00EB5AD7"/>
    <w:rsid w:val="00EB5CDA"/>
    <w:rsid w:val="00EB5F9B"/>
    <w:rsid w:val="00EB5FC5"/>
    <w:rsid w:val="00EB6369"/>
    <w:rsid w:val="00EB66CA"/>
    <w:rsid w:val="00EB686E"/>
    <w:rsid w:val="00EB6ACC"/>
    <w:rsid w:val="00EB6B7A"/>
    <w:rsid w:val="00EB6BBF"/>
    <w:rsid w:val="00EB6F70"/>
    <w:rsid w:val="00EB7172"/>
    <w:rsid w:val="00EB71AC"/>
    <w:rsid w:val="00EB72EC"/>
    <w:rsid w:val="00EB73A3"/>
    <w:rsid w:val="00EB73DA"/>
    <w:rsid w:val="00EB7416"/>
    <w:rsid w:val="00EB76E7"/>
    <w:rsid w:val="00EB7805"/>
    <w:rsid w:val="00EB7819"/>
    <w:rsid w:val="00EB7872"/>
    <w:rsid w:val="00EB7899"/>
    <w:rsid w:val="00EB7968"/>
    <w:rsid w:val="00EB79C3"/>
    <w:rsid w:val="00EB7D64"/>
    <w:rsid w:val="00EB7FB1"/>
    <w:rsid w:val="00EC0296"/>
    <w:rsid w:val="00EC0D1B"/>
    <w:rsid w:val="00EC0E5F"/>
    <w:rsid w:val="00EC0FA3"/>
    <w:rsid w:val="00EC1267"/>
    <w:rsid w:val="00EC147E"/>
    <w:rsid w:val="00EC1485"/>
    <w:rsid w:val="00EC171D"/>
    <w:rsid w:val="00EC1778"/>
    <w:rsid w:val="00EC1A12"/>
    <w:rsid w:val="00EC1E84"/>
    <w:rsid w:val="00EC2073"/>
    <w:rsid w:val="00EC213F"/>
    <w:rsid w:val="00EC21CE"/>
    <w:rsid w:val="00EC22B8"/>
    <w:rsid w:val="00EC22CC"/>
    <w:rsid w:val="00EC2397"/>
    <w:rsid w:val="00EC25AE"/>
    <w:rsid w:val="00EC2853"/>
    <w:rsid w:val="00EC29A4"/>
    <w:rsid w:val="00EC2A64"/>
    <w:rsid w:val="00EC2BBA"/>
    <w:rsid w:val="00EC2D01"/>
    <w:rsid w:val="00EC2E79"/>
    <w:rsid w:val="00EC2FD1"/>
    <w:rsid w:val="00EC3244"/>
    <w:rsid w:val="00EC329B"/>
    <w:rsid w:val="00EC330B"/>
    <w:rsid w:val="00EC3373"/>
    <w:rsid w:val="00EC3460"/>
    <w:rsid w:val="00EC378E"/>
    <w:rsid w:val="00EC3930"/>
    <w:rsid w:val="00EC3DEE"/>
    <w:rsid w:val="00EC3E15"/>
    <w:rsid w:val="00EC4191"/>
    <w:rsid w:val="00EC41F2"/>
    <w:rsid w:val="00EC4730"/>
    <w:rsid w:val="00EC4A43"/>
    <w:rsid w:val="00EC4AEC"/>
    <w:rsid w:val="00EC4D4E"/>
    <w:rsid w:val="00EC504B"/>
    <w:rsid w:val="00EC52AB"/>
    <w:rsid w:val="00EC55FE"/>
    <w:rsid w:val="00EC5A36"/>
    <w:rsid w:val="00EC5BA9"/>
    <w:rsid w:val="00EC5C62"/>
    <w:rsid w:val="00EC5CDA"/>
    <w:rsid w:val="00EC5D31"/>
    <w:rsid w:val="00EC5D3E"/>
    <w:rsid w:val="00EC5EB5"/>
    <w:rsid w:val="00EC607D"/>
    <w:rsid w:val="00EC6224"/>
    <w:rsid w:val="00EC6408"/>
    <w:rsid w:val="00EC6565"/>
    <w:rsid w:val="00EC66B5"/>
    <w:rsid w:val="00EC66F7"/>
    <w:rsid w:val="00EC693A"/>
    <w:rsid w:val="00EC6A26"/>
    <w:rsid w:val="00EC6A94"/>
    <w:rsid w:val="00EC6D57"/>
    <w:rsid w:val="00EC6FD0"/>
    <w:rsid w:val="00EC7108"/>
    <w:rsid w:val="00EC7658"/>
    <w:rsid w:val="00EC7776"/>
    <w:rsid w:val="00EC77BC"/>
    <w:rsid w:val="00EC79AC"/>
    <w:rsid w:val="00EC7C10"/>
    <w:rsid w:val="00EC7FBF"/>
    <w:rsid w:val="00ED0071"/>
    <w:rsid w:val="00ED00C7"/>
    <w:rsid w:val="00ED00F1"/>
    <w:rsid w:val="00ED0121"/>
    <w:rsid w:val="00ED03EF"/>
    <w:rsid w:val="00ED0683"/>
    <w:rsid w:val="00ED08E1"/>
    <w:rsid w:val="00ED0EC9"/>
    <w:rsid w:val="00ED16AE"/>
    <w:rsid w:val="00ED18F9"/>
    <w:rsid w:val="00ED1945"/>
    <w:rsid w:val="00ED1B22"/>
    <w:rsid w:val="00ED1B52"/>
    <w:rsid w:val="00ED1DB1"/>
    <w:rsid w:val="00ED1DE5"/>
    <w:rsid w:val="00ED288E"/>
    <w:rsid w:val="00ED2992"/>
    <w:rsid w:val="00ED2AA6"/>
    <w:rsid w:val="00ED2B5E"/>
    <w:rsid w:val="00ED2BF3"/>
    <w:rsid w:val="00ED2DBA"/>
    <w:rsid w:val="00ED3583"/>
    <w:rsid w:val="00ED393F"/>
    <w:rsid w:val="00ED415B"/>
    <w:rsid w:val="00ED4391"/>
    <w:rsid w:val="00ED4567"/>
    <w:rsid w:val="00ED45E3"/>
    <w:rsid w:val="00ED490D"/>
    <w:rsid w:val="00ED49EA"/>
    <w:rsid w:val="00ED5010"/>
    <w:rsid w:val="00ED5067"/>
    <w:rsid w:val="00ED51B4"/>
    <w:rsid w:val="00ED5353"/>
    <w:rsid w:val="00ED53D7"/>
    <w:rsid w:val="00ED5700"/>
    <w:rsid w:val="00ED5861"/>
    <w:rsid w:val="00ED58A2"/>
    <w:rsid w:val="00ED5958"/>
    <w:rsid w:val="00ED599B"/>
    <w:rsid w:val="00ED5A75"/>
    <w:rsid w:val="00ED5B24"/>
    <w:rsid w:val="00ED5C84"/>
    <w:rsid w:val="00ED5EBB"/>
    <w:rsid w:val="00ED6198"/>
    <w:rsid w:val="00ED619C"/>
    <w:rsid w:val="00ED61CE"/>
    <w:rsid w:val="00ED61D6"/>
    <w:rsid w:val="00ED6365"/>
    <w:rsid w:val="00ED668B"/>
    <w:rsid w:val="00ED67A7"/>
    <w:rsid w:val="00ED6BFF"/>
    <w:rsid w:val="00ED6C82"/>
    <w:rsid w:val="00ED6DBA"/>
    <w:rsid w:val="00ED7076"/>
    <w:rsid w:val="00ED71BD"/>
    <w:rsid w:val="00ED72FB"/>
    <w:rsid w:val="00ED741C"/>
    <w:rsid w:val="00ED7494"/>
    <w:rsid w:val="00ED74F1"/>
    <w:rsid w:val="00ED7537"/>
    <w:rsid w:val="00ED77B0"/>
    <w:rsid w:val="00ED795B"/>
    <w:rsid w:val="00ED7968"/>
    <w:rsid w:val="00ED7980"/>
    <w:rsid w:val="00ED7D45"/>
    <w:rsid w:val="00ED7E29"/>
    <w:rsid w:val="00ED7ECD"/>
    <w:rsid w:val="00ED7FA1"/>
    <w:rsid w:val="00ED7FE0"/>
    <w:rsid w:val="00EE02FD"/>
    <w:rsid w:val="00EE063A"/>
    <w:rsid w:val="00EE080D"/>
    <w:rsid w:val="00EE0BF4"/>
    <w:rsid w:val="00EE108E"/>
    <w:rsid w:val="00EE15E3"/>
    <w:rsid w:val="00EE179D"/>
    <w:rsid w:val="00EE1F6B"/>
    <w:rsid w:val="00EE233C"/>
    <w:rsid w:val="00EE249E"/>
    <w:rsid w:val="00EE2736"/>
    <w:rsid w:val="00EE27F2"/>
    <w:rsid w:val="00EE291C"/>
    <w:rsid w:val="00EE2B4F"/>
    <w:rsid w:val="00EE2E42"/>
    <w:rsid w:val="00EE2EF7"/>
    <w:rsid w:val="00EE30A0"/>
    <w:rsid w:val="00EE31E0"/>
    <w:rsid w:val="00EE321D"/>
    <w:rsid w:val="00EE3252"/>
    <w:rsid w:val="00EE33AB"/>
    <w:rsid w:val="00EE364E"/>
    <w:rsid w:val="00EE36B4"/>
    <w:rsid w:val="00EE38D4"/>
    <w:rsid w:val="00EE3A44"/>
    <w:rsid w:val="00EE3CA1"/>
    <w:rsid w:val="00EE3F57"/>
    <w:rsid w:val="00EE429F"/>
    <w:rsid w:val="00EE5206"/>
    <w:rsid w:val="00EE5500"/>
    <w:rsid w:val="00EE55F2"/>
    <w:rsid w:val="00EE5608"/>
    <w:rsid w:val="00EE5617"/>
    <w:rsid w:val="00EE57E2"/>
    <w:rsid w:val="00EE596C"/>
    <w:rsid w:val="00EE5C53"/>
    <w:rsid w:val="00EE5DBD"/>
    <w:rsid w:val="00EE5E43"/>
    <w:rsid w:val="00EE5F3C"/>
    <w:rsid w:val="00EE62EA"/>
    <w:rsid w:val="00EE6360"/>
    <w:rsid w:val="00EE6375"/>
    <w:rsid w:val="00EE64C4"/>
    <w:rsid w:val="00EE66C4"/>
    <w:rsid w:val="00EE68A4"/>
    <w:rsid w:val="00EE6AC1"/>
    <w:rsid w:val="00EE6C82"/>
    <w:rsid w:val="00EE6CA8"/>
    <w:rsid w:val="00EE6D30"/>
    <w:rsid w:val="00EE7023"/>
    <w:rsid w:val="00EE7079"/>
    <w:rsid w:val="00EE7413"/>
    <w:rsid w:val="00EE742E"/>
    <w:rsid w:val="00EE74CF"/>
    <w:rsid w:val="00EE7B75"/>
    <w:rsid w:val="00EE7D88"/>
    <w:rsid w:val="00EF014F"/>
    <w:rsid w:val="00EF06F3"/>
    <w:rsid w:val="00EF0B03"/>
    <w:rsid w:val="00EF0F27"/>
    <w:rsid w:val="00EF0F8B"/>
    <w:rsid w:val="00EF1C1E"/>
    <w:rsid w:val="00EF2435"/>
    <w:rsid w:val="00EF27FA"/>
    <w:rsid w:val="00EF292B"/>
    <w:rsid w:val="00EF2A83"/>
    <w:rsid w:val="00EF2B97"/>
    <w:rsid w:val="00EF2BBC"/>
    <w:rsid w:val="00EF2D0F"/>
    <w:rsid w:val="00EF2D2D"/>
    <w:rsid w:val="00EF2EAF"/>
    <w:rsid w:val="00EF2ECC"/>
    <w:rsid w:val="00EF2F68"/>
    <w:rsid w:val="00EF3726"/>
    <w:rsid w:val="00EF3970"/>
    <w:rsid w:val="00EF45AB"/>
    <w:rsid w:val="00EF464C"/>
    <w:rsid w:val="00EF47A2"/>
    <w:rsid w:val="00EF4870"/>
    <w:rsid w:val="00EF4BF6"/>
    <w:rsid w:val="00EF4DBB"/>
    <w:rsid w:val="00EF4E17"/>
    <w:rsid w:val="00EF4EC8"/>
    <w:rsid w:val="00EF4FE9"/>
    <w:rsid w:val="00EF58BE"/>
    <w:rsid w:val="00EF5AFF"/>
    <w:rsid w:val="00EF5B07"/>
    <w:rsid w:val="00EF5C1F"/>
    <w:rsid w:val="00EF62C2"/>
    <w:rsid w:val="00EF62CE"/>
    <w:rsid w:val="00EF65CD"/>
    <w:rsid w:val="00EF674A"/>
    <w:rsid w:val="00EF681F"/>
    <w:rsid w:val="00EF69CF"/>
    <w:rsid w:val="00EF6A22"/>
    <w:rsid w:val="00EF6AB3"/>
    <w:rsid w:val="00EF6FDF"/>
    <w:rsid w:val="00EF7140"/>
    <w:rsid w:val="00EF735E"/>
    <w:rsid w:val="00EF7446"/>
    <w:rsid w:val="00EF751B"/>
    <w:rsid w:val="00EF7532"/>
    <w:rsid w:val="00EF7547"/>
    <w:rsid w:val="00EF764D"/>
    <w:rsid w:val="00EF7A3C"/>
    <w:rsid w:val="00EF7C1C"/>
    <w:rsid w:val="00EF7C57"/>
    <w:rsid w:val="00EF7FFD"/>
    <w:rsid w:val="00F001C4"/>
    <w:rsid w:val="00F00329"/>
    <w:rsid w:val="00F003AC"/>
    <w:rsid w:val="00F0045F"/>
    <w:rsid w:val="00F0064C"/>
    <w:rsid w:val="00F0095F"/>
    <w:rsid w:val="00F00A30"/>
    <w:rsid w:val="00F00C00"/>
    <w:rsid w:val="00F00EB1"/>
    <w:rsid w:val="00F0101C"/>
    <w:rsid w:val="00F01C61"/>
    <w:rsid w:val="00F01D4C"/>
    <w:rsid w:val="00F0204C"/>
    <w:rsid w:val="00F0215C"/>
    <w:rsid w:val="00F0227A"/>
    <w:rsid w:val="00F024C9"/>
    <w:rsid w:val="00F02536"/>
    <w:rsid w:val="00F02787"/>
    <w:rsid w:val="00F02999"/>
    <w:rsid w:val="00F0301B"/>
    <w:rsid w:val="00F03755"/>
    <w:rsid w:val="00F0394D"/>
    <w:rsid w:val="00F03AC7"/>
    <w:rsid w:val="00F03CBE"/>
    <w:rsid w:val="00F03F51"/>
    <w:rsid w:val="00F0402B"/>
    <w:rsid w:val="00F0433D"/>
    <w:rsid w:val="00F0467B"/>
    <w:rsid w:val="00F04CA3"/>
    <w:rsid w:val="00F0502D"/>
    <w:rsid w:val="00F05490"/>
    <w:rsid w:val="00F0552F"/>
    <w:rsid w:val="00F055B6"/>
    <w:rsid w:val="00F05725"/>
    <w:rsid w:val="00F05779"/>
    <w:rsid w:val="00F05946"/>
    <w:rsid w:val="00F05968"/>
    <w:rsid w:val="00F05A57"/>
    <w:rsid w:val="00F05B30"/>
    <w:rsid w:val="00F05B41"/>
    <w:rsid w:val="00F06196"/>
    <w:rsid w:val="00F06290"/>
    <w:rsid w:val="00F062E7"/>
    <w:rsid w:val="00F06426"/>
    <w:rsid w:val="00F06516"/>
    <w:rsid w:val="00F0664C"/>
    <w:rsid w:val="00F06796"/>
    <w:rsid w:val="00F06E02"/>
    <w:rsid w:val="00F06E57"/>
    <w:rsid w:val="00F07336"/>
    <w:rsid w:val="00F0734B"/>
    <w:rsid w:val="00F0750C"/>
    <w:rsid w:val="00F07534"/>
    <w:rsid w:val="00F075A5"/>
    <w:rsid w:val="00F078BF"/>
    <w:rsid w:val="00F079B2"/>
    <w:rsid w:val="00F07AFE"/>
    <w:rsid w:val="00F07BB0"/>
    <w:rsid w:val="00F07EB8"/>
    <w:rsid w:val="00F100FA"/>
    <w:rsid w:val="00F10152"/>
    <w:rsid w:val="00F10276"/>
    <w:rsid w:val="00F102F1"/>
    <w:rsid w:val="00F1045F"/>
    <w:rsid w:val="00F10498"/>
    <w:rsid w:val="00F104AE"/>
    <w:rsid w:val="00F105F2"/>
    <w:rsid w:val="00F10851"/>
    <w:rsid w:val="00F109B9"/>
    <w:rsid w:val="00F10DA1"/>
    <w:rsid w:val="00F10E89"/>
    <w:rsid w:val="00F10ECC"/>
    <w:rsid w:val="00F1117E"/>
    <w:rsid w:val="00F11487"/>
    <w:rsid w:val="00F1150C"/>
    <w:rsid w:val="00F11736"/>
    <w:rsid w:val="00F1178B"/>
    <w:rsid w:val="00F117EE"/>
    <w:rsid w:val="00F11909"/>
    <w:rsid w:val="00F1197C"/>
    <w:rsid w:val="00F11C40"/>
    <w:rsid w:val="00F11C55"/>
    <w:rsid w:val="00F1295E"/>
    <w:rsid w:val="00F12B04"/>
    <w:rsid w:val="00F12C8F"/>
    <w:rsid w:val="00F12D6D"/>
    <w:rsid w:val="00F12DB3"/>
    <w:rsid w:val="00F12DE3"/>
    <w:rsid w:val="00F12E05"/>
    <w:rsid w:val="00F12EE7"/>
    <w:rsid w:val="00F13094"/>
    <w:rsid w:val="00F132BE"/>
    <w:rsid w:val="00F132DF"/>
    <w:rsid w:val="00F13396"/>
    <w:rsid w:val="00F1347E"/>
    <w:rsid w:val="00F1390D"/>
    <w:rsid w:val="00F1397C"/>
    <w:rsid w:val="00F13BB7"/>
    <w:rsid w:val="00F13EE1"/>
    <w:rsid w:val="00F13F09"/>
    <w:rsid w:val="00F14320"/>
    <w:rsid w:val="00F1439B"/>
    <w:rsid w:val="00F14521"/>
    <w:rsid w:val="00F147E8"/>
    <w:rsid w:val="00F1481E"/>
    <w:rsid w:val="00F14D27"/>
    <w:rsid w:val="00F14D5D"/>
    <w:rsid w:val="00F14DD7"/>
    <w:rsid w:val="00F14F8B"/>
    <w:rsid w:val="00F15202"/>
    <w:rsid w:val="00F15224"/>
    <w:rsid w:val="00F15327"/>
    <w:rsid w:val="00F153D6"/>
    <w:rsid w:val="00F15616"/>
    <w:rsid w:val="00F15765"/>
    <w:rsid w:val="00F15A5F"/>
    <w:rsid w:val="00F1600D"/>
    <w:rsid w:val="00F16144"/>
    <w:rsid w:val="00F1617D"/>
    <w:rsid w:val="00F166DF"/>
    <w:rsid w:val="00F16A8C"/>
    <w:rsid w:val="00F16AB9"/>
    <w:rsid w:val="00F16B51"/>
    <w:rsid w:val="00F16F2D"/>
    <w:rsid w:val="00F17367"/>
    <w:rsid w:val="00F17519"/>
    <w:rsid w:val="00F17626"/>
    <w:rsid w:val="00F176D2"/>
    <w:rsid w:val="00F177AC"/>
    <w:rsid w:val="00F177EF"/>
    <w:rsid w:val="00F17A85"/>
    <w:rsid w:val="00F17AA6"/>
    <w:rsid w:val="00F17C0F"/>
    <w:rsid w:val="00F17E17"/>
    <w:rsid w:val="00F201B1"/>
    <w:rsid w:val="00F2024A"/>
    <w:rsid w:val="00F202E1"/>
    <w:rsid w:val="00F20891"/>
    <w:rsid w:val="00F209DE"/>
    <w:rsid w:val="00F20B65"/>
    <w:rsid w:val="00F20BE8"/>
    <w:rsid w:val="00F20C3F"/>
    <w:rsid w:val="00F20FB2"/>
    <w:rsid w:val="00F21125"/>
    <w:rsid w:val="00F21244"/>
    <w:rsid w:val="00F21603"/>
    <w:rsid w:val="00F217A8"/>
    <w:rsid w:val="00F21B0D"/>
    <w:rsid w:val="00F21C36"/>
    <w:rsid w:val="00F21EC4"/>
    <w:rsid w:val="00F21EEE"/>
    <w:rsid w:val="00F220B2"/>
    <w:rsid w:val="00F22321"/>
    <w:rsid w:val="00F223C6"/>
    <w:rsid w:val="00F22719"/>
    <w:rsid w:val="00F228E1"/>
    <w:rsid w:val="00F22AC1"/>
    <w:rsid w:val="00F23AC8"/>
    <w:rsid w:val="00F23AC9"/>
    <w:rsid w:val="00F23B1D"/>
    <w:rsid w:val="00F23D5A"/>
    <w:rsid w:val="00F23D5E"/>
    <w:rsid w:val="00F23DF5"/>
    <w:rsid w:val="00F2400C"/>
    <w:rsid w:val="00F240BD"/>
    <w:rsid w:val="00F2431F"/>
    <w:rsid w:val="00F245EE"/>
    <w:rsid w:val="00F24690"/>
    <w:rsid w:val="00F2479D"/>
    <w:rsid w:val="00F24853"/>
    <w:rsid w:val="00F24981"/>
    <w:rsid w:val="00F24FA0"/>
    <w:rsid w:val="00F254C0"/>
    <w:rsid w:val="00F258F5"/>
    <w:rsid w:val="00F25AFF"/>
    <w:rsid w:val="00F25B0A"/>
    <w:rsid w:val="00F25B48"/>
    <w:rsid w:val="00F25D0F"/>
    <w:rsid w:val="00F25DB8"/>
    <w:rsid w:val="00F25DB9"/>
    <w:rsid w:val="00F25F5C"/>
    <w:rsid w:val="00F26080"/>
    <w:rsid w:val="00F26087"/>
    <w:rsid w:val="00F26172"/>
    <w:rsid w:val="00F261ED"/>
    <w:rsid w:val="00F26226"/>
    <w:rsid w:val="00F265A7"/>
    <w:rsid w:val="00F266E4"/>
    <w:rsid w:val="00F2697E"/>
    <w:rsid w:val="00F26B76"/>
    <w:rsid w:val="00F26C46"/>
    <w:rsid w:val="00F26C6D"/>
    <w:rsid w:val="00F26CB4"/>
    <w:rsid w:val="00F26D3C"/>
    <w:rsid w:val="00F272A9"/>
    <w:rsid w:val="00F27409"/>
    <w:rsid w:val="00F27457"/>
    <w:rsid w:val="00F274FB"/>
    <w:rsid w:val="00F27541"/>
    <w:rsid w:val="00F279A6"/>
    <w:rsid w:val="00F279AF"/>
    <w:rsid w:val="00F27B1D"/>
    <w:rsid w:val="00F27F9E"/>
    <w:rsid w:val="00F300AD"/>
    <w:rsid w:val="00F300E6"/>
    <w:rsid w:val="00F30382"/>
    <w:rsid w:val="00F30390"/>
    <w:rsid w:val="00F303D3"/>
    <w:rsid w:val="00F308CD"/>
    <w:rsid w:val="00F3096F"/>
    <w:rsid w:val="00F30BE3"/>
    <w:rsid w:val="00F30DE9"/>
    <w:rsid w:val="00F31137"/>
    <w:rsid w:val="00F31328"/>
    <w:rsid w:val="00F316AF"/>
    <w:rsid w:val="00F31746"/>
    <w:rsid w:val="00F31768"/>
    <w:rsid w:val="00F3178D"/>
    <w:rsid w:val="00F31A87"/>
    <w:rsid w:val="00F31BF8"/>
    <w:rsid w:val="00F32376"/>
    <w:rsid w:val="00F324C5"/>
    <w:rsid w:val="00F32560"/>
    <w:rsid w:val="00F32CB9"/>
    <w:rsid w:val="00F32EBA"/>
    <w:rsid w:val="00F32F85"/>
    <w:rsid w:val="00F331DE"/>
    <w:rsid w:val="00F33458"/>
    <w:rsid w:val="00F33642"/>
    <w:rsid w:val="00F337DB"/>
    <w:rsid w:val="00F33A03"/>
    <w:rsid w:val="00F33CE6"/>
    <w:rsid w:val="00F343E2"/>
    <w:rsid w:val="00F34495"/>
    <w:rsid w:val="00F344DC"/>
    <w:rsid w:val="00F346CE"/>
    <w:rsid w:val="00F34986"/>
    <w:rsid w:val="00F34B95"/>
    <w:rsid w:val="00F34E00"/>
    <w:rsid w:val="00F34FB2"/>
    <w:rsid w:val="00F35182"/>
    <w:rsid w:val="00F354B5"/>
    <w:rsid w:val="00F357FA"/>
    <w:rsid w:val="00F35891"/>
    <w:rsid w:val="00F359CF"/>
    <w:rsid w:val="00F35E3B"/>
    <w:rsid w:val="00F3637F"/>
    <w:rsid w:val="00F36835"/>
    <w:rsid w:val="00F36851"/>
    <w:rsid w:val="00F36CBE"/>
    <w:rsid w:val="00F36D5C"/>
    <w:rsid w:val="00F36DBC"/>
    <w:rsid w:val="00F36FA4"/>
    <w:rsid w:val="00F3708E"/>
    <w:rsid w:val="00F3732E"/>
    <w:rsid w:val="00F37732"/>
    <w:rsid w:val="00F37789"/>
    <w:rsid w:val="00F37820"/>
    <w:rsid w:val="00F37906"/>
    <w:rsid w:val="00F379E6"/>
    <w:rsid w:val="00F40054"/>
    <w:rsid w:val="00F400C1"/>
    <w:rsid w:val="00F401CC"/>
    <w:rsid w:val="00F40644"/>
    <w:rsid w:val="00F4091E"/>
    <w:rsid w:val="00F40B7D"/>
    <w:rsid w:val="00F40D71"/>
    <w:rsid w:val="00F40DD0"/>
    <w:rsid w:val="00F40F6F"/>
    <w:rsid w:val="00F40FB8"/>
    <w:rsid w:val="00F4129F"/>
    <w:rsid w:val="00F4130B"/>
    <w:rsid w:val="00F4163B"/>
    <w:rsid w:val="00F418C4"/>
    <w:rsid w:val="00F41D72"/>
    <w:rsid w:val="00F41EE7"/>
    <w:rsid w:val="00F41FE8"/>
    <w:rsid w:val="00F4207C"/>
    <w:rsid w:val="00F422E9"/>
    <w:rsid w:val="00F4231F"/>
    <w:rsid w:val="00F42462"/>
    <w:rsid w:val="00F42595"/>
    <w:rsid w:val="00F428C0"/>
    <w:rsid w:val="00F42C35"/>
    <w:rsid w:val="00F42FF5"/>
    <w:rsid w:val="00F430F1"/>
    <w:rsid w:val="00F43153"/>
    <w:rsid w:val="00F434F3"/>
    <w:rsid w:val="00F43604"/>
    <w:rsid w:val="00F43787"/>
    <w:rsid w:val="00F43D5D"/>
    <w:rsid w:val="00F43D62"/>
    <w:rsid w:val="00F442E6"/>
    <w:rsid w:val="00F44A03"/>
    <w:rsid w:val="00F44E39"/>
    <w:rsid w:val="00F44E66"/>
    <w:rsid w:val="00F45045"/>
    <w:rsid w:val="00F45285"/>
    <w:rsid w:val="00F455D7"/>
    <w:rsid w:val="00F4578A"/>
    <w:rsid w:val="00F45A35"/>
    <w:rsid w:val="00F45A9C"/>
    <w:rsid w:val="00F45B22"/>
    <w:rsid w:val="00F45D51"/>
    <w:rsid w:val="00F45FF1"/>
    <w:rsid w:val="00F462AE"/>
    <w:rsid w:val="00F4654C"/>
    <w:rsid w:val="00F46717"/>
    <w:rsid w:val="00F46A98"/>
    <w:rsid w:val="00F46FCB"/>
    <w:rsid w:val="00F47238"/>
    <w:rsid w:val="00F47495"/>
    <w:rsid w:val="00F47607"/>
    <w:rsid w:val="00F47653"/>
    <w:rsid w:val="00F47F7E"/>
    <w:rsid w:val="00F503B6"/>
    <w:rsid w:val="00F50489"/>
    <w:rsid w:val="00F5048E"/>
    <w:rsid w:val="00F50542"/>
    <w:rsid w:val="00F50852"/>
    <w:rsid w:val="00F50925"/>
    <w:rsid w:val="00F509FB"/>
    <w:rsid w:val="00F50B09"/>
    <w:rsid w:val="00F50B5D"/>
    <w:rsid w:val="00F50B5E"/>
    <w:rsid w:val="00F50D65"/>
    <w:rsid w:val="00F50E3A"/>
    <w:rsid w:val="00F50EA4"/>
    <w:rsid w:val="00F51453"/>
    <w:rsid w:val="00F517B6"/>
    <w:rsid w:val="00F52172"/>
    <w:rsid w:val="00F5244F"/>
    <w:rsid w:val="00F52819"/>
    <w:rsid w:val="00F52920"/>
    <w:rsid w:val="00F52AFA"/>
    <w:rsid w:val="00F52B46"/>
    <w:rsid w:val="00F52B71"/>
    <w:rsid w:val="00F52EDD"/>
    <w:rsid w:val="00F52F9C"/>
    <w:rsid w:val="00F5327D"/>
    <w:rsid w:val="00F53283"/>
    <w:rsid w:val="00F5368A"/>
    <w:rsid w:val="00F53765"/>
    <w:rsid w:val="00F5391D"/>
    <w:rsid w:val="00F53AEA"/>
    <w:rsid w:val="00F53C55"/>
    <w:rsid w:val="00F5402B"/>
    <w:rsid w:val="00F540D9"/>
    <w:rsid w:val="00F5472B"/>
    <w:rsid w:val="00F54983"/>
    <w:rsid w:val="00F54AC6"/>
    <w:rsid w:val="00F54B68"/>
    <w:rsid w:val="00F551E0"/>
    <w:rsid w:val="00F552CD"/>
    <w:rsid w:val="00F55397"/>
    <w:rsid w:val="00F557A0"/>
    <w:rsid w:val="00F55900"/>
    <w:rsid w:val="00F559B2"/>
    <w:rsid w:val="00F562BE"/>
    <w:rsid w:val="00F56475"/>
    <w:rsid w:val="00F5655C"/>
    <w:rsid w:val="00F5679C"/>
    <w:rsid w:val="00F56A7D"/>
    <w:rsid w:val="00F56FE6"/>
    <w:rsid w:val="00F57089"/>
    <w:rsid w:val="00F571A5"/>
    <w:rsid w:val="00F57308"/>
    <w:rsid w:val="00F57354"/>
    <w:rsid w:val="00F5768D"/>
    <w:rsid w:val="00F57767"/>
    <w:rsid w:val="00F57C04"/>
    <w:rsid w:val="00F57EEF"/>
    <w:rsid w:val="00F60165"/>
    <w:rsid w:val="00F6016C"/>
    <w:rsid w:val="00F60899"/>
    <w:rsid w:val="00F609DA"/>
    <w:rsid w:val="00F60B04"/>
    <w:rsid w:val="00F60CF2"/>
    <w:rsid w:val="00F611D4"/>
    <w:rsid w:val="00F613C0"/>
    <w:rsid w:val="00F614B1"/>
    <w:rsid w:val="00F61C60"/>
    <w:rsid w:val="00F61D9D"/>
    <w:rsid w:val="00F624F6"/>
    <w:rsid w:val="00F62530"/>
    <w:rsid w:val="00F62776"/>
    <w:rsid w:val="00F627B2"/>
    <w:rsid w:val="00F62C20"/>
    <w:rsid w:val="00F62D5C"/>
    <w:rsid w:val="00F62EB3"/>
    <w:rsid w:val="00F63052"/>
    <w:rsid w:val="00F63109"/>
    <w:rsid w:val="00F631CB"/>
    <w:rsid w:val="00F632E7"/>
    <w:rsid w:val="00F635FD"/>
    <w:rsid w:val="00F636A0"/>
    <w:rsid w:val="00F63930"/>
    <w:rsid w:val="00F63ACA"/>
    <w:rsid w:val="00F63BC9"/>
    <w:rsid w:val="00F63EEE"/>
    <w:rsid w:val="00F64117"/>
    <w:rsid w:val="00F64190"/>
    <w:rsid w:val="00F642F8"/>
    <w:rsid w:val="00F64320"/>
    <w:rsid w:val="00F644DE"/>
    <w:rsid w:val="00F646B0"/>
    <w:rsid w:val="00F647BD"/>
    <w:rsid w:val="00F64D9C"/>
    <w:rsid w:val="00F6539E"/>
    <w:rsid w:val="00F65557"/>
    <w:rsid w:val="00F6568E"/>
    <w:rsid w:val="00F65A5F"/>
    <w:rsid w:val="00F65A92"/>
    <w:rsid w:val="00F65CC4"/>
    <w:rsid w:val="00F65F3E"/>
    <w:rsid w:val="00F65F4B"/>
    <w:rsid w:val="00F66044"/>
    <w:rsid w:val="00F66306"/>
    <w:rsid w:val="00F6669A"/>
    <w:rsid w:val="00F6677E"/>
    <w:rsid w:val="00F668FF"/>
    <w:rsid w:val="00F66DBB"/>
    <w:rsid w:val="00F66E4F"/>
    <w:rsid w:val="00F66FE6"/>
    <w:rsid w:val="00F6701E"/>
    <w:rsid w:val="00F67114"/>
    <w:rsid w:val="00F671CC"/>
    <w:rsid w:val="00F671FD"/>
    <w:rsid w:val="00F67589"/>
    <w:rsid w:val="00F676AC"/>
    <w:rsid w:val="00F67704"/>
    <w:rsid w:val="00F67A4C"/>
    <w:rsid w:val="00F67B14"/>
    <w:rsid w:val="00F67B94"/>
    <w:rsid w:val="00F67E5A"/>
    <w:rsid w:val="00F67F36"/>
    <w:rsid w:val="00F67FEF"/>
    <w:rsid w:val="00F7013F"/>
    <w:rsid w:val="00F70600"/>
    <w:rsid w:val="00F70609"/>
    <w:rsid w:val="00F7066F"/>
    <w:rsid w:val="00F7082E"/>
    <w:rsid w:val="00F70BEE"/>
    <w:rsid w:val="00F7117F"/>
    <w:rsid w:val="00F71491"/>
    <w:rsid w:val="00F71494"/>
    <w:rsid w:val="00F714D2"/>
    <w:rsid w:val="00F71646"/>
    <w:rsid w:val="00F7190C"/>
    <w:rsid w:val="00F71BE9"/>
    <w:rsid w:val="00F71DAE"/>
    <w:rsid w:val="00F7214C"/>
    <w:rsid w:val="00F72793"/>
    <w:rsid w:val="00F728D9"/>
    <w:rsid w:val="00F72E10"/>
    <w:rsid w:val="00F731C3"/>
    <w:rsid w:val="00F73438"/>
    <w:rsid w:val="00F737FA"/>
    <w:rsid w:val="00F739A2"/>
    <w:rsid w:val="00F73A29"/>
    <w:rsid w:val="00F73A93"/>
    <w:rsid w:val="00F73CC1"/>
    <w:rsid w:val="00F73EED"/>
    <w:rsid w:val="00F74432"/>
    <w:rsid w:val="00F744A1"/>
    <w:rsid w:val="00F745D7"/>
    <w:rsid w:val="00F74612"/>
    <w:rsid w:val="00F74773"/>
    <w:rsid w:val="00F74B45"/>
    <w:rsid w:val="00F74EEE"/>
    <w:rsid w:val="00F7500D"/>
    <w:rsid w:val="00F7503E"/>
    <w:rsid w:val="00F7560E"/>
    <w:rsid w:val="00F75679"/>
    <w:rsid w:val="00F757BB"/>
    <w:rsid w:val="00F758F0"/>
    <w:rsid w:val="00F75A36"/>
    <w:rsid w:val="00F75C1B"/>
    <w:rsid w:val="00F75D2A"/>
    <w:rsid w:val="00F75D8E"/>
    <w:rsid w:val="00F75DDC"/>
    <w:rsid w:val="00F76079"/>
    <w:rsid w:val="00F76189"/>
    <w:rsid w:val="00F76271"/>
    <w:rsid w:val="00F76347"/>
    <w:rsid w:val="00F7647F"/>
    <w:rsid w:val="00F76746"/>
    <w:rsid w:val="00F767B1"/>
    <w:rsid w:val="00F767E6"/>
    <w:rsid w:val="00F7685B"/>
    <w:rsid w:val="00F76B17"/>
    <w:rsid w:val="00F7712A"/>
    <w:rsid w:val="00F77471"/>
    <w:rsid w:val="00F775E5"/>
    <w:rsid w:val="00F777BA"/>
    <w:rsid w:val="00F77A42"/>
    <w:rsid w:val="00F77A78"/>
    <w:rsid w:val="00F77A84"/>
    <w:rsid w:val="00F77D11"/>
    <w:rsid w:val="00F80056"/>
    <w:rsid w:val="00F8035A"/>
    <w:rsid w:val="00F806BE"/>
    <w:rsid w:val="00F806DD"/>
    <w:rsid w:val="00F80702"/>
    <w:rsid w:val="00F808EA"/>
    <w:rsid w:val="00F80A37"/>
    <w:rsid w:val="00F80AF0"/>
    <w:rsid w:val="00F80C01"/>
    <w:rsid w:val="00F80CC2"/>
    <w:rsid w:val="00F80DE3"/>
    <w:rsid w:val="00F81548"/>
    <w:rsid w:val="00F8178C"/>
    <w:rsid w:val="00F81EC4"/>
    <w:rsid w:val="00F820F3"/>
    <w:rsid w:val="00F8216E"/>
    <w:rsid w:val="00F823BC"/>
    <w:rsid w:val="00F8244D"/>
    <w:rsid w:val="00F82661"/>
    <w:rsid w:val="00F82D98"/>
    <w:rsid w:val="00F82F43"/>
    <w:rsid w:val="00F83270"/>
    <w:rsid w:val="00F83301"/>
    <w:rsid w:val="00F83564"/>
    <w:rsid w:val="00F83C79"/>
    <w:rsid w:val="00F83CE6"/>
    <w:rsid w:val="00F83E06"/>
    <w:rsid w:val="00F83EF6"/>
    <w:rsid w:val="00F840F1"/>
    <w:rsid w:val="00F841C3"/>
    <w:rsid w:val="00F8445A"/>
    <w:rsid w:val="00F84481"/>
    <w:rsid w:val="00F845CE"/>
    <w:rsid w:val="00F84B83"/>
    <w:rsid w:val="00F84BC4"/>
    <w:rsid w:val="00F854BD"/>
    <w:rsid w:val="00F85630"/>
    <w:rsid w:val="00F858A3"/>
    <w:rsid w:val="00F85929"/>
    <w:rsid w:val="00F85B93"/>
    <w:rsid w:val="00F85D08"/>
    <w:rsid w:val="00F85F59"/>
    <w:rsid w:val="00F8627F"/>
    <w:rsid w:val="00F86464"/>
    <w:rsid w:val="00F86BC9"/>
    <w:rsid w:val="00F86FB9"/>
    <w:rsid w:val="00F871BE"/>
    <w:rsid w:val="00F873DF"/>
    <w:rsid w:val="00F8769D"/>
    <w:rsid w:val="00F87744"/>
    <w:rsid w:val="00F8787F"/>
    <w:rsid w:val="00F87C43"/>
    <w:rsid w:val="00F87C79"/>
    <w:rsid w:val="00F87ECB"/>
    <w:rsid w:val="00F90050"/>
    <w:rsid w:val="00F90169"/>
    <w:rsid w:val="00F902F0"/>
    <w:rsid w:val="00F90380"/>
    <w:rsid w:val="00F9053C"/>
    <w:rsid w:val="00F9078E"/>
    <w:rsid w:val="00F907A6"/>
    <w:rsid w:val="00F9101D"/>
    <w:rsid w:val="00F910B7"/>
    <w:rsid w:val="00F9111E"/>
    <w:rsid w:val="00F91480"/>
    <w:rsid w:val="00F91516"/>
    <w:rsid w:val="00F9174F"/>
    <w:rsid w:val="00F9193E"/>
    <w:rsid w:val="00F91999"/>
    <w:rsid w:val="00F91E1D"/>
    <w:rsid w:val="00F91E9E"/>
    <w:rsid w:val="00F92116"/>
    <w:rsid w:val="00F9219E"/>
    <w:rsid w:val="00F9228D"/>
    <w:rsid w:val="00F92678"/>
    <w:rsid w:val="00F92698"/>
    <w:rsid w:val="00F92C97"/>
    <w:rsid w:val="00F92DD7"/>
    <w:rsid w:val="00F92E59"/>
    <w:rsid w:val="00F92ED6"/>
    <w:rsid w:val="00F93489"/>
    <w:rsid w:val="00F934A8"/>
    <w:rsid w:val="00F9363E"/>
    <w:rsid w:val="00F938A0"/>
    <w:rsid w:val="00F939F7"/>
    <w:rsid w:val="00F93ABE"/>
    <w:rsid w:val="00F93AD7"/>
    <w:rsid w:val="00F93C9B"/>
    <w:rsid w:val="00F94067"/>
    <w:rsid w:val="00F9408C"/>
    <w:rsid w:val="00F94149"/>
    <w:rsid w:val="00F941AD"/>
    <w:rsid w:val="00F9440E"/>
    <w:rsid w:val="00F94522"/>
    <w:rsid w:val="00F945B5"/>
    <w:rsid w:val="00F949AC"/>
    <w:rsid w:val="00F949BD"/>
    <w:rsid w:val="00F94F7A"/>
    <w:rsid w:val="00F94F85"/>
    <w:rsid w:val="00F95040"/>
    <w:rsid w:val="00F9504F"/>
    <w:rsid w:val="00F95346"/>
    <w:rsid w:val="00F956BE"/>
    <w:rsid w:val="00F95885"/>
    <w:rsid w:val="00F958A1"/>
    <w:rsid w:val="00F95989"/>
    <w:rsid w:val="00F959E8"/>
    <w:rsid w:val="00F95EEF"/>
    <w:rsid w:val="00F961DB"/>
    <w:rsid w:val="00F9635D"/>
    <w:rsid w:val="00F966CA"/>
    <w:rsid w:val="00F96713"/>
    <w:rsid w:val="00F96D9F"/>
    <w:rsid w:val="00F96DB0"/>
    <w:rsid w:val="00F96EC6"/>
    <w:rsid w:val="00FA0120"/>
    <w:rsid w:val="00FA058A"/>
    <w:rsid w:val="00FA071E"/>
    <w:rsid w:val="00FA0E93"/>
    <w:rsid w:val="00FA1667"/>
    <w:rsid w:val="00FA1884"/>
    <w:rsid w:val="00FA19B2"/>
    <w:rsid w:val="00FA1BB6"/>
    <w:rsid w:val="00FA2134"/>
    <w:rsid w:val="00FA21E7"/>
    <w:rsid w:val="00FA2C2A"/>
    <w:rsid w:val="00FA2EB7"/>
    <w:rsid w:val="00FA32A6"/>
    <w:rsid w:val="00FA3564"/>
    <w:rsid w:val="00FA3570"/>
    <w:rsid w:val="00FA385D"/>
    <w:rsid w:val="00FA3924"/>
    <w:rsid w:val="00FA3C4A"/>
    <w:rsid w:val="00FA3D70"/>
    <w:rsid w:val="00FA413B"/>
    <w:rsid w:val="00FA438A"/>
    <w:rsid w:val="00FA4617"/>
    <w:rsid w:val="00FA4886"/>
    <w:rsid w:val="00FA49E5"/>
    <w:rsid w:val="00FA4B48"/>
    <w:rsid w:val="00FA4BEC"/>
    <w:rsid w:val="00FA4CA4"/>
    <w:rsid w:val="00FA526F"/>
    <w:rsid w:val="00FA548A"/>
    <w:rsid w:val="00FA57B8"/>
    <w:rsid w:val="00FA5A73"/>
    <w:rsid w:val="00FA5AB8"/>
    <w:rsid w:val="00FA5CD6"/>
    <w:rsid w:val="00FA5EA1"/>
    <w:rsid w:val="00FA5F2F"/>
    <w:rsid w:val="00FA5F40"/>
    <w:rsid w:val="00FA6049"/>
    <w:rsid w:val="00FA6113"/>
    <w:rsid w:val="00FA61E5"/>
    <w:rsid w:val="00FA6290"/>
    <w:rsid w:val="00FA62BC"/>
    <w:rsid w:val="00FA62DC"/>
    <w:rsid w:val="00FA6405"/>
    <w:rsid w:val="00FA6990"/>
    <w:rsid w:val="00FA6C39"/>
    <w:rsid w:val="00FA7201"/>
    <w:rsid w:val="00FA734B"/>
    <w:rsid w:val="00FA73E4"/>
    <w:rsid w:val="00FA7654"/>
    <w:rsid w:val="00FA77CE"/>
    <w:rsid w:val="00FA7860"/>
    <w:rsid w:val="00FB004D"/>
    <w:rsid w:val="00FB0290"/>
    <w:rsid w:val="00FB035A"/>
    <w:rsid w:val="00FB03CB"/>
    <w:rsid w:val="00FB0471"/>
    <w:rsid w:val="00FB0622"/>
    <w:rsid w:val="00FB0689"/>
    <w:rsid w:val="00FB06D2"/>
    <w:rsid w:val="00FB08BA"/>
    <w:rsid w:val="00FB08BE"/>
    <w:rsid w:val="00FB0D6F"/>
    <w:rsid w:val="00FB0DD4"/>
    <w:rsid w:val="00FB0ED3"/>
    <w:rsid w:val="00FB0F43"/>
    <w:rsid w:val="00FB14A3"/>
    <w:rsid w:val="00FB1502"/>
    <w:rsid w:val="00FB151F"/>
    <w:rsid w:val="00FB173D"/>
    <w:rsid w:val="00FB1896"/>
    <w:rsid w:val="00FB1ABB"/>
    <w:rsid w:val="00FB1BF3"/>
    <w:rsid w:val="00FB1C29"/>
    <w:rsid w:val="00FB1CEE"/>
    <w:rsid w:val="00FB1ECF"/>
    <w:rsid w:val="00FB1FAE"/>
    <w:rsid w:val="00FB223E"/>
    <w:rsid w:val="00FB2787"/>
    <w:rsid w:val="00FB27BD"/>
    <w:rsid w:val="00FB2822"/>
    <w:rsid w:val="00FB2A66"/>
    <w:rsid w:val="00FB2A80"/>
    <w:rsid w:val="00FB2B6B"/>
    <w:rsid w:val="00FB2C26"/>
    <w:rsid w:val="00FB2CB6"/>
    <w:rsid w:val="00FB2FD7"/>
    <w:rsid w:val="00FB34E1"/>
    <w:rsid w:val="00FB3631"/>
    <w:rsid w:val="00FB3936"/>
    <w:rsid w:val="00FB3978"/>
    <w:rsid w:val="00FB3A6E"/>
    <w:rsid w:val="00FB3C7A"/>
    <w:rsid w:val="00FB4338"/>
    <w:rsid w:val="00FB43E0"/>
    <w:rsid w:val="00FB4598"/>
    <w:rsid w:val="00FB485E"/>
    <w:rsid w:val="00FB4959"/>
    <w:rsid w:val="00FB512B"/>
    <w:rsid w:val="00FB5237"/>
    <w:rsid w:val="00FB558D"/>
    <w:rsid w:val="00FB5629"/>
    <w:rsid w:val="00FB573A"/>
    <w:rsid w:val="00FB5AE9"/>
    <w:rsid w:val="00FB5B80"/>
    <w:rsid w:val="00FB5DE1"/>
    <w:rsid w:val="00FB5E92"/>
    <w:rsid w:val="00FB6E86"/>
    <w:rsid w:val="00FB6EDB"/>
    <w:rsid w:val="00FB72CA"/>
    <w:rsid w:val="00FB7317"/>
    <w:rsid w:val="00FB7455"/>
    <w:rsid w:val="00FB759D"/>
    <w:rsid w:val="00FB771E"/>
    <w:rsid w:val="00FB7892"/>
    <w:rsid w:val="00FB7B11"/>
    <w:rsid w:val="00FB7EEE"/>
    <w:rsid w:val="00FB7F30"/>
    <w:rsid w:val="00FC01E9"/>
    <w:rsid w:val="00FC05FC"/>
    <w:rsid w:val="00FC0644"/>
    <w:rsid w:val="00FC068A"/>
    <w:rsid w:val="00FC06A8"/>
    <w:rsid w:val="00FC0EFE"/>
    <w:rsid w:val="00FC109D"/>
    <w:rsid w:val="00FC11F1"/>
    <w:rsid w:val="00FC121F"/>
    <w:rsid w:val="00FC1300"/>
    <w:rsid w:val="00FC13AC"/>
    <w:rsid w:val="00FC13ED"/>
    <w:rsid w:val="00FC13EF"/>
    <w:rsid w:val="00FC1773"/>
    <w:rsid w:val="00FC1834"/>
    <w:rsid w:val="00FC19A4"/>
    <w:rsid w:val="00FC1DD1"/>
    <w:rsid w:val="00FC203B"/>
    <w:rsid w:val="00FC22E8"/>
    <w:rsid w:val="00FC25B4"/>
    <w:rsid w:val="00FC27BB"/>
    <w:rsid w:val="00FC2852"/>
    <w:rsid w:val="00FC288D"/>
    <w:rsid w:val="00FC2AC5"/>
    <w:rsid w:val="00FC2B2F"/>
    <w:rsid w:val="00FC2C12"/>
    <w:rsid w:val="00FC2EFA"/>
    <w:rsid w:val="00FC3163"/>
    <w:rsid w:val="00FC3255"/>
    <w:rsid w:val="00FC3271"/>
    <w:rsid w:val="00FC3494"/>
    <w:rsid w:val="00FC35B0"/>
    <w:rsid w:val="00FC36FA"/>
    <w:rsid w:val="00FC374D"/>
    <w:rsid w:val="00FC3C86"/>
    <w:rsid w:val="00FC3F95"/>
    <w:rsid w:val="00FC422C"/>
    <w:rsid w:val="00FC42F5"/>
    <w:rsid w:val="00FC4373"/>
    <w:rsid w:val="00FC43CD"/>
    <w:rsid w:val="00FC4451"/>
    <w:rsid w:val="00FC4491"/>
    <w:rsid w:val="00FC4ADA"/>
    <w:rsid w:val="00FC4B41"/>
    <w:rsid w:val="00FC4BC3"/>
    <w:rsid w:val="00FC512A"/>
    <w:rsid w:val="00FC5195"/>
    <w:rsid w:val="00FC5275"/>
    <w:rsid w:val="00FC53EB"/>
    <w:rsid w:val="00FC561D"/>
    <w:rsid w:val="00FC56E4"/>
    <w:rsid w:val="00FC56F2"/>
    <w:rsid w:val="00FC5964"/>
    <w:rsid w:val="00FC5C20"/>
    <w:rsid w:val="00FC606F"/>
    <w:rsid w:val="00FC6383"/>
    <w:rsid w:val="00FC64C2"/>
    <w:rsid w:val="00FC64C5"/>
    <w:rsid w:val="00FC65BD"/>
    <w:rsid w:val="00FC668B"/>
    <w:rsid w:val="00FC685C"/>
    <w:rsid w:val="00FC6A5B"/>
    <w:rsid w:val="00FC6BE5"/>
    <w:rsid w:val="00FC6CC4"/>
    <w:rsid w:val="00FC6FFC"/>
    <w:rsid w:val="00FC7093"/>
    <w:rsid w:val="00FC7266"/>
    <w:rsid w:val="00FC72A8"/>
    <w:rsid w:val="00FC7370"/>
    <w:rsid w:val="00FC7D9D"/>
    <w:rsid w:val="00FC7E15"/>
    <w:rsid w:val="00FD0253"/>
    <w:rsid w:val="00FD02A8"/>
    <w:rsid w:val="00FD04A8"/>
    <w:rsid w:val="00FD0826"/>
    <w:rsid w:val="00FD088D"/>
    <w:rsid w:val="00FD08E3"/>
    <w:rsid w:val="00FD09A3"/>
    <w:rsid w:val="00FD09AD"/>
    <w:rsid w:val="00FD0DCD"/>
    <w:rsid w:val="00FD1D4C"/>
    <w:rsid w:val="00FD1DFE"/>
    <w:rsid w:val="00FD1F08"/>
    <w:rsid w:val="00FD218B"/>
    <w:rsid w:val="00FD231F"/>
    <w:rsid w:val="00FD254A"/>
    <w:rsid w:val="00FD2596"/>
    <w:rsid w:val="00FD2767"/>
    <w:rsid w:val="00FD2785"/>
    <w:rsid w:val="00FD2ABA"/>
    <w:rsid w:val="00FD2C41"/>
    <w:rsid w:val="00FD2FCA"/>
    <w:rsid w:val="00FD3438"/>
    <w:rsid w:val="00FD345C"/>
    <w:rsid w:val="00FD3470"/>
    <w:rsid w:val="00FD3504"/>
    <w:rsid w:val="00FD3AF0"/>
    <w:rsid w:val="00FD3B6D"/>
    <w:rsid w:val="00FD435D"/>
    <w:rsid w:val="00FD45EA"/>
    <w:rsid w:val="00FD4B74"/>
    <w:rsid w:val="00FD4BBF"/>
    <w:rsid w:val="00FD4EB6"/>
    <w:rsid w:val="00FD4FB3"/>
    <w:rsid w:val="00FD5069"/>
    <w:rsid w:val="00FD50F2"/>
    <w:rsid w:val="00FD51BD"/>
    <w:rsid w:val="00FD5250"/>
    <w:rsid w:val="00FD5579"/>
    <w:rsid w:val="00FD5749"/>
    <w:rsid w:val="00FD5840"/>
    <w:rsid w:val="00FD5B74"/>
    <w:rsid w:val="00FD5DB6"/>
    <w:rsid w:val="00FD5E7C"/>
    <w:rsid w:val="00FD6252"/>
    <w:rsid w:val="00FD63F1"/>
    <w:rsid w:val="00FD6460"/>
    <w:rsid w:val="00FD653E"/>
    <w:rsid w:val="00FD6595"/>
    <w:rsid w:val="00FD6AEF"/>
    <w:rsid w:val="00FD6E13"/>
    <w:rsid w:val="00FD6E3A"/>
    <w:rsid w:val="00FD6ED9"/>
    <w:rsid w:val="00FD6F47"/>
    <w:rsid w:val="00FD7272"/>
    <w:rsid w:val="00FD770E"/>
    <w:rsid w:val="00FD7D0B"/>
    <w:rsid w:val="00FD7E9E"/>
    <w:rsid w:val="00FD7F9E"/>
    <w:rsid w:val="00FE00D1"/>
    <w:rsid w:val="00FE01A1"/>
    <w:rsid w:val="00FE01FC"/>
    <w:rsid w:val="00FE03A9"/>
    <w:rsid w:val="00FE04CD"/>
    <w:rsid w:val="00FE0797"/>
    <w:rsid w:val="00FE0A93"/>
    <w:rsid w:val="00FE1027"/>
    <w:rsid w:val="00FE11CB"/>
    <w:rsid w:val="00FE11D3"/>
    <w:rsid w:val="00FE1368"/>
    <w:rsid w:val="00FE150B"/>
    <w:rsid w:val="00FE15BD"/>
    <w:rsid w:val="00FE177E"/>
    <w:rsid w:val="00FE193B"/>
    <w:rsid w:val="00FE1C87"/>
    <w:rsid w:val="00FE1DE7"/>
    <w:rsid w:val="00FE1F11"/>
    <w:rsid w:val="00FE20A5"/>
    <w:rsid w:val="00FE20BE"/>
    <w:rsid w:val="00FE253D"/>
    <w:rsid w:val="00FE2842"/>
    <w:rsid w:val="00FE2BA6"/>
    <w:rsid w:val="00FE3424"/>
    <w:rsid w:val="00FE34B3"/>
    <w:rsid w:val="00FE3524"/>
    <w:rsid w:val="00FE37BF"/>
    <w:rsid w:val="00FE437B"/>
    <w:rsid w:val="00FE450D"/>
    <w:rsid w:val="00FE4AEF"/>
    <w:rsid w:val="00FE4CC0"/>
    <w:rsid w:val="00FE50CD"/>
    <w:rsid w:val="00FE5117"/>
    <w:rsid w:val="00FE526F"/>
    <w:rsid w:val="00FE568E"/>
    <w:rsid w:val="00FE5B72"/>
    <w:rsid w:val="00FE5B90"/>
    <w:rsid w:val="00FE5BC5"/>
    <w:rsid w:val="00FE5FB6"/>
    <w:rsid w:val="00FE64C9"/>
    <w:rsid w:val="00FE65E8"/>
    <w:rsid w:val="00FE6684"/>
    <w:rsid w:val="00FE6864"/>
    <w:rsid w:val="00FE70D3"/>
    <w:rsid w:val="00FE776C"/>
    <w:rsid w:val="00FE7EB3"/>
    <w:rsid w:val="00FE7ED8"/>
    <w:rsid w:val="00FF0118"/>
    <w:rsid w:val="00FF087A"/>
    <w:rsid w:val="00FF0D7E"/>
    <w:rsid w:val="00FF0E70"/>
    <w:rsid w:val="00FF0EE2"/>
    <w:rsid w:val="00FF1237"/>
    <w:rsid w:val="00FF127A"/>
    <w:rsid w:val="00FF12C2"/>
    <w:rsid w:val="00FF1419"/>
    <w:rsid w:val="00FF17AC"/>
    <w:rsid w:val="00FF1844"/>
    <w:rsid w:val="00FF1888"/>
    <w:rsid w:val="00FF1A71"/>
    <w:rsid w:val="00FF1CBA"/>
    <w:rsid w:val="00FF1FF6"/>
    <w:rsid w:val="00FF2098"/>
    <w:rsid w:val="00FF2132"/>
    <w:rsid w:val="00FF217A"/>
    <w:rsid w:val="00FF21CE"/>
    <w:rsid w:val="00FF2290"/>
    <w:rsid w:val="00FF2319"/>
    <w:rsid w:val="00FF2C98"/>
    <w:rsid w:val="00FF2D30"/>
    <w:rsid w:val="00FF307A"/>
    <w:rsid w:val="00FF319E"/>
    <w:rsid w:val="00FF31BA"/>
    <w:rsid w:val="00FF35A4"/>
    <w:rsid w:val="00FF3CC8"/>
    <w:rsid w:val="00FF3F39"/>
    <w:rsid w:val="00FF451D"/>
    <w:rsid w:val="00FF473D"/>
    <w:rsid w:val="00FF48A1"/>
    <w:rsid w:val="00FF4BAE"/>
    <w:rsid w:val="00FF4DC7"/>
    <w:rsid w:val="00FF4DDF"/>
    <w:rsid w:val="00FF4F32"/>
    <w:rsid w:val="00FF4F59"/>
    <w:rsid w:val="00FF4FF8"/>
    <w:rsid w:val="00FF51DD"/>
    <w:rsid w:val="00FF538F"/>
    <w:rsid w:val="00FF54F7"/>
    <w:rsid w:val="00FF5665"/>
    <w:rsid w:val="00FF573F"/>
    <w:rsid w:val="00FF5904"/>
    <w:rsid w:val="00FF5C26"/>
    <w:rsid w:val="00FF60EE"/>
    <w:rsid w:val="00FF6224"/>
    <w:rsid w:val="00FF62E4"/>
    <w:rsid w:val="00FF6444"/>
    <w:rsid w:val="00FF6601"/>
    <w:rsid w:val="00FF6801"/>
    <w:rsid w:val="00FF6AC9"/>
    <w:rsid w:val="00FF6AEB"/>
    <w:rsid w:val="00FF7085"/>
    <w:rsid w:val="00FF7155"/>
    <w:rsid w:val="00FF720D"/>
    <w:rsid w:val="00FF7237"/>
    <w:rsid w:val="00FF736A"/>
    <w:rsid w:val="00FF74A2"/>
    <w:rsid w:val="00FF75F7"/>
    <w:rsid w:val="00FF792B"/>
    <w:rsid w:val="00FF7A61"/>
    <w:rsid w:val="00FF7FE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footnote reference" w:uiPriority="99"/>
    <w:lsdException w:name="line number"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F176D2"/>
    <w:pPr>
      <w:bidi/>
    </w:pPr>
    <w:rPr>
      <w:sz w:val="24"/>
      <w:szCs w:val="24"/>
      <w:lang w:eastAsia="ar-SA"/>
    </w:rPr>
  </w:style>
  <w:style w:type="paragraph" w:styleId="1">
    <w:name w:val="heading 1"/>
    <w:basedOn w:val="a0"/>
    <w:next w:val="a0"/>
    <w:link w:val="1Char"/>
    <w:uiPriority w:val="9"/>
    <w:qFormat/>
    <w:rsid w:val="00351160"/>
    <w:pPr>
      <w:keepNext/>
      <w:jc w:val="lowKashida"/>
      <w:outlineLvl w:val="0"/>
    </w:pPr>
    <w:rPr>
      <w:sz w:val="32"/>
      <w:szCs w:val="38"/>
      <w:u w:val="single"/>
    </w:rPr>
  </w:style>
  <w:style w:type="paragraph" w:styleId="20">
    <w:name w:val="heading 2"/>
    <w:basedOn w:val="a0"/>
    <w:next w:val="a0"/>
    <w:link w:val="2Char"/>
    <w:qFormat/>
    <w:rsid w:val="00351160"/>
    <w:pPr>
      <w:keepNext/>
      <w:ind w:left="430" w:right="360"/>
      <w:jc w:val="center"/>
      <w:outlineLvl w:val="1"/>
    </w:pPr>
    <w:rPr>
      <w:rFonts w:cs="Simplified Arabic"/>
      <w:b/>
      <w:bCs/>
      <w:sz w:val="52"/>
      <w:szCs w:val="52"/>
      <w:lang w:bidi="ar-IQ"/>
    </w:rPr>
  </w:style>
  <w:style w:type="paragraph" w:styleId="30">
    <w:name w:val="heading 3"/>
    <w:basedOn w:val="a0"/>
    <w:next w:val="a0"/>
    <w:link w:val="3Char"/>
    <w:qFormat/>
    <w:rsid w:val="00351160"/>
    <w:pPr>
      <w:keepNext/>
      <w:ind w:left="-110" w:right="-180"/>
      <w:jc w:val="center"/>
      <w:outlineLvl w:val="2"/>
    </w:pPr>
    <w:rPr>
      <w:rFonts w:cs="Simplified Arabic"/>
      <w:b/>
      <w:bCs/>
      <w:sz w:val="96"/>
      <w:szCs w:val="96"/>
      <w:lang w:bidi="ar-IQ"/>
    </w:rPr>
  </w:style>
  <w:style w:type="paragraph" w:styleId="4">
    <w:name w:val="heading 4"/>
    <w:basedOn w:val="a0"/>
    <w:next w:val="a0"/>
    <w:link w:val="4Char"/>
    <w:qFormat/>
    <w:rsid w:val="00351160"/>
    <w:pPr>
      <w:keepNext/>
      <w:ind w:left="-110" w:right="-180"/>
      <w:jc w:val="center"/>
      <w:outlineLvl w:val="3"/>
    </w:pPr>
    <w:rPr>
      <w:rFonts w:cs="Simplified Arabic"/>
      <w:b/>
      <w:bCs/>
      <w:sz w:val="56"/>
      <w:szCs w:val="56"/>
      <w:lang w:bidi="ar-IQ"/>
    </w:rPr>
  </w:style>
  <w:style w:type="paragraph" w:styleId="5">
    <w:name w:val="heading 5"/>
    <w:basedOn w:val="a0"/>
    <w:next w:val="a0"/>
    <w:link w:val="5Char"/>
    <w:qFormat/>
    <w:rsid w:val="00351160"/>
    <w:pPr>
      <w:keepNext/>
      <w:ind w:left="430" w:right="-180" w:hanging="540"/>
      <w:jc w:val="lowKashida"/>
      <w:outlineLvl w:val="4"/>
    </w:pPr>
    <w:rPr>
      <w:rFonts w:cs="Simplified Arabic"/>
      <w:b/>
      <w:bCs/>
      <w:sz w:val="32"/>
      <w:szCs w:val="32"/>
      <w:lang w:bidi="ar-IQ"/>
    </w:rPr>
  </w:style>
  <w:style w:type="paragraph" w:styleId="6">
    <w:name w:val="heading 6"/>
    <w:basedOn w:val="a0"/>
    <w:next w:val="a0"/>
    <w:link w:val="6Char"/>
    <w:qFormat/>
    <w:rsid w:val="00351160"/>
    <w:pPr>
      <w:keepNext/>
      <w:jc w:val="center"/>
      <w:outlineLvl w:val="5"/>
    </w:pPr>
    <w:rPr>
      <w:b/>
      <w:bCs/>
      <w:sz w:val="32"/>
      <w:szCs w:val="38"/>
      <w:u w:val="single"/>
    </w:rPr>
  </w:style>
  <w:style w:type="paragraph" w:styleId="7">
    <w:name w:val="heading 7"/>
    <w:basedOn w:val="a0"/>
    <w:next w:val="a0"/>
    <w:link w:val="7Char"/>
    <w:qFormat/>
    <w:rsid w:val="00351160"/>
    <w:pPr>
      <w:keepNext/>
      <w:ind w:left="250" w:right="360"/>
      <w:outlineLvl w:val="6"/>
    </w:pPr>
    <w:rPr>
      <w:rFonts w:cs="Simplified Arabic"/>
      <w:b/>
      <w:bCs/>
      <w:sz w:val="40"/>
      <w:szCs w:val="40"/>
      <w:lang w:bidi="ar-IQ"/>
    </w:rPr>
  </w:style>
  <w:style w:type="paragraph" w:styleId="8">
    <w:name w:val="heading 8"/>
    <w:basedOn w:val="a0"/>
    <w:next w:val="a0"/>
    <w:link w:val="8Char"/>
    <w:qFormat/>
    <w:rsid w:val="00351160"/>
    <w:pPr>
      <w:keepNext/>
      <w:ind w:left="430" w:right="360"/>
      <w:jc w:val="lowKashida"/>
      <w:outlineLvl w:val="7"/>
    </w:pPr>
    <w:rPr>
      <w:rFonts w:cs="Simplified Arabic"/>
      <w:b/>
      <w:bCs/>
      <w:lang w:bidi="ar-IQ"/>
    </w:rPr>
  </w:style>
  <w:style w:type="paragraph" w:styleId="9">
    <w:name w:val="heading 9"/>
    <w:basedOn w:val="a0"/>
    <w:next w:val="a0"/>
    <w:link w:val="9Char"/>
    <w:qFormat/>
    <w:rsid w:val="00351160"/>
    <w:pPr>
      <w:keepNext/>
      <w:ind w:left="430" w:right="1800"/>
      <w:outlineLvl w:val="8"/>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Char"/>
    <w:rsid w:val="00351160"/>
    <w:pPr>
      <w:bidi w:val="0"/>
      <w:ind w:left="360"/>
      <w:jc w:val="lowKashida"/>
    </w:pPr>
    <w:rPr>
      <w:rFonts w:cs="Traditional Arabic"/>
      <w:szCs w:val="28"/>
    </w:rPr>
  </w:style>
  <w:style w:type="paragraph" w:styleId="a5">
    <w:name w:val="Title"/>
    <w:basedOn w:val="a0"/>
    <w:link w:val="Char0"/>
    <w:qFormat/>
    <w:rsid w:val="00351160"/>
    <w:pPr>
      <w:jc w:val="center"/>
    </w:pPr>
    <w:rPr>
      <w:rFonts w:ascii="Arial Black" w:hAnsi="Arial Black" w:cs="PT Bold Heading"/>
      <w:b/>
      <w:bCs/>
      <w:sz w:val="96"/>
      <w:szCs w:val="96"/>
      <w:lang w:bidi="ar-IQ"/>
    </w:rPr>
  </w:style>
  <w:style w:type="paragraph" w:styleId="a6">
    <w:name w:val="caption"/>
    <w:basedOn w:val="a0"/>
    <w:next w:val="a0"/>
    <w:qFormat/>
    <w:rsid w:val="00351160"/>
    <w:pPr>
      <w:ind w:left="250" w:right="360"/>
    </w:pPr>
    <w:rPr>
      <w:rFonts w:cs="Simplified Arabic"/>
      <w:b/>
      <w:bCs/>
      <w:sz w:val="40"/>
      <w:szCs w:val="40"/>
      <w:lang w:eastAsia="en-US" w:bidi="ar-IQ"/>
    </w:rPr>
  </w:style>
  <w:style w:type="paragraph" w:customStyle="1" w:styleId="10">
    <w:name w:val="تذييل الصفحة1"/>
    <w:basedOn w:val="a0"/>
    <w:link w:val="Char1"/>
    <w:rsid w:val="00351160"/>
    <w:pPr>
      <w:tabs>
        <w:tab w:val="center" w:pos="4153"/>
        <w:tab w:val="right" w:pos="8306"/>
      </w:tabs>
    </w:pPr>
  </w:style>
  <w:style w:type="character" w:customStyle="1" w:styleId="11">
    <w:name w:val="رقم الصفحة1"/>
    <w:basedOn w:val="a1"/>
    <w:rsid w:val="00351160"/>
  </w:style>
  <w:style w:type="paragraph" w:customStyle="1" w:styleId="12">
    <w:name w:val="رأس الصفحة1"/>
    <w:basedOn w:val="a0"/>
    <w:link w:val="Char2"/>
    <w:rsid w:val="00351160"/>
    <w:pPr>
      <w:tabs>
        <w:tab w:val="center" w:pos="4153"/>
        <w:tab w:val="right" w:pos="8306"/>
      </w:tabs>
    </w:pPr>
  </w:style>
  <w:style w:type="paragraph" w:styleId="a7">
    <w:name w:val="Block Text"/>
    <w:basedOn w:val="a0"/>
    <w:rsid w:val="00351160"/>
    <w:pPr>
      <w:ind w:left="790" w:right="720"/>
    </w:pPr>
    <w:rPr>
      <w:rFonts w:cs="Simplified Arabic"/>
      <w:b/>
      <w:bCs/>
      <w:lang w:bidi="ar-IQ"/>
    </w:rPr>
  </w:style>
  <w:style w:type="character" w:customStyle="1" w:styleId="Char2">
    <w:name w:val="رأس الصفحة Char"/>
    <w:link w:val="12"/>
    <w:rsid w:val="00BA1655"/>
    <w:rPr>
      <w:sz w:val="24"/>
      <w:szCs w:val="24"/>
      <w:lang w:eastAsia="ar-SA"/>
    </w:rPr>
  </w:style>
  <w:style w:type="numbering" w:customStyle="1" w:styleId="13">
    <w:name w:val="بلا قائمة1"/>
    <w:next w:val="a3"/>
    <w:uiPriority w:val="99"/>
    <w:semiHidden/>
    <w:rsid w:val="00A329C5"/>
  </w:style>
  <w:style w:type="paragraph" w:styleId="a8">
    <w:name w:val="List Paragraph"/>
    <w:basedOn w:val="a0"/>
    <w:qFormat/>
    <w:rsid w:val="00A329C5"/>
    <w:pPr>
      <w:spacing w:after="200" w:line="276" w:lineRule="auto"/>
      <w:ind w:left="720"/>
      <w:contextualSpacing/>
    </w:pPr>
    <w:rPr>
      <w:rFonts w:ascii="Calibri" w:eastAsia="Calibri" w:hAnsi="Calibri" w:cs="Arial"/>
      <w:sz w:val="22"/>
      <w:szCs w:val="22"/>
      <w:lang w:eastAsia="en-US"/>
    </w:rPr>
  </w:style>
  <w:style w:type="character" w:customStyle="1" w:styleId="CharChar1">
    <w:name w:val="Char Char1"/>
    <w:semiHidden/>
    <w:rsid w:val="00A329C5"/>
  </w:style>
  <w:style w:type="character" w:customStyle="1" w:styleId="CharChar">
    <w:name w:val="Char Char"/>
    <w:rsid w:val="00A329C5"/>
  </w:style>
  <w:style w:type="paragraph" w:styleId="a9">
    <w:name w:val="Body Text"/>
    <w:basedOn w:val="a0"/>
    <w:link w:val="Char3"/>
    <w:rsid w:val="00A329C5"/>
    <w:pPr>
      <w:spacing w:after="200" w:line="276" w:lineRule="auto"/>
    </w:pPr>
    <w:rPr>
      <w:rFonts w:ascii="Calibri" w:eastAsia="Calibri" w:hAnsi="Calibri"/>
      <w:b/>
      <w:bCs/>
      <w:sz w:val="32"/>
      <w:szCs w:val="32"/>
    </w:rPr>
  </w:style>
  <w:style w:type="character" w:customStyle="1" w:styleId="Char3">
    <w:name w:val="نص أساسي Char"/>
    <w:link w:val="a9"/>
    <w:rsid w:val="00A329C5"/>
    <w:rPr>
      <w:rFonts w:ascii="Calibri" w:eastAsia="Calibri" w:hAnsi="Calibri" w:cs="Arial"/>
      <w:b/>
      <w:bCs/>
      <w:sz w:val="32"/>
      <w:szCs w:val="32"/>
    </w:rPr>
  </w:style>
  <w:style w:type="numbering" w:customStyle="1" w:styleId="21">
    <w:name w:val="بلا قائمة2"/>
    <w:next w:val="a3"/>
    <w:semiHidden/>
    <w:rsid w:val="00B51162"/>
  </w:style>
  <w:style w:type="numbering" w:customStyle="1" w:styleId="31">
    <w:name w:val="بلا قائمة3"/>
    <w:next w:val="a3"/>
    <w:semiHidden/>
    <w:unhideWhenUsed/>
    <w:rsid w:val="00A15985"/>
  </w:style>
  <w:style w:type="character" w:customStyle="1" w:styleId="1Char">
    <w:name w:val="عنوان 1 Char"/>
    <w:link w:val="1"/>
    <w:uiPriority w:val="9"/>
    <w:rsid w:val="00A15985"/>
    <w:rPr>
      <w:rFonts w:cs="Traditional Arabic"/>
      <w:sz w:val="32"/>
      <w:szCs w:val="38"/>
      <w:u w:val="single"/>
      <w:lang w:eastAsia="ar-SA"/>
    </w:rPr>
  </w:style>
  <w:style w:type="character" w:customStyle="1" w:styleId="2Char">
    <w:name w:val="عنوان 2 Char"/>
    <w:link w:val="20"/>
    <w:rsid w:val="00A15985"/>
    <w:rPr>
      <w:rFonts w:cs="Simplified Arabic"/>
      <w:b/>
      <w:bCs/>
      <w:sz w:val="52"/>
      <w:szCs w:val="52"/>
      <w:lang w:eastAsia="ar-SA" w:bidi="ar-IQ"/>
    </w:rPr>
  </w:style>
  <w:style w:type="character" w:customStyle="1" w:styleId="3Char">
    <w:name w:val="عنوان 3 Char"/>
    <w:link w:val="30"/>
    <w:rsid w:val="00A15985"/>
    <w:rPr>
      <w:rFonts w:cs="Simplified Arabic"/>
      <w:b/>
      <w:bCs/>
      <w:sz w:val="96"/>
      <w:szCs w:val="96"/>
      <w:lang w:eastAsia="ar-SA" w:bidi="ar-IQ"/>
    </w:rPr>
  </w:style>
  <w:style w:type="character" w:customStyle="1" w:styleId="4Char">
    <w:name w:val="عنوان 4 Char"/>
    <w:link w:val="4"/>
    <w:rsid w:val="00A15985"/>
    <w:rPr>
      <w:rFonts w:cs="Simplified Arabic"/>
      <w:b/>
      <w:bCs/>
      <w:sz w:val="56"/>
      <w:szCs w:val="56"/>
      <w:lang w:bidi="ar-IQ"/>
    </w:rPr>
  </w:style>
  <w:style w:type="character" w:customStyle="1" w:styleId="5Char">
    <w:name w:val="عنوان 5 Char"/>
    <w:link w:val="5"/>
    <w:rsid w:val="00A15985"/>
    <w:rPr>
      <w:rFonts w:cs="Simplified Arabic"/>
      <w:b/>
      <w:bCs/>
      <w:sz w:val="32"/>
      <w:szCs w:val="32"/>
      <w:lang w:bidi="ar-IQ"/>
    </w:rPr>
  </w:style>
  <w:style w:type="character" w:customStyle="1" w:styleId="6Char">
    <w:name w:val="عنوان 6 Char"/>
    <w:link w:val="6"/>
    <w:rsid w:val="00A15985"/>
    <w:rPr>
      <w:rFonts w:cs="Traditional Arabic"/>
      <w:b/>
      <w:bCs/>
      <w:sz w:val="32"/>
      <w:szCs w:val="38"/>
      <w:u w:val="single"/>
      <w:lang w:eastAsia="ar-SA"/>
    </w:rPr>
  </w:style>
  <w:style w:type="character" w:customStyle="1" w:styleId="7Char">
    <w:name w:val="عنوان 7 Char"/>
    <w:link w:val="7"/>
    <w:rsid w:val="00A15985"/>
    <w:rPr>
      <w:rFonts w:cs="Simplified Arabic"/>
      <w:b/>
      <w:bCs/>
      <w:sz w:val="40"/>
      <w:szCs w:val="40"/>
      <w:lang w:bidi="ar-IQ"/>
    </w:rPr>
  </w:style>
  <w:style w:type="character" w:customStyle="1" w:styleId="8Char">
    <w:name w:val="عنوان 8 Char"/>
    <w:link w:val="8"/>
    <w:rsid w:val="00A15985"/>
    <w:rPr>
      <w:rFonts w:cs="Simplified Arabic"/>
      <w:b/>
      <w:bCs/>
      <w:sz w:val="24"/>
      <w:szCs w:val="24"/>
      <w:lang w:eastAsia="ar-SA" w:bidi="ar-IQ"/>
    </w:rPr>
  </w:style>
  <w:style w:type="character" w:customStyle="1" w:styleId="9Char">
    <w:name w:val="عنوان 9 Char"/>
    <w:link w:val="9"/>
    <w:rsid w:val="00A15985"/>
    <w:rPr>
      <w:rFonts w:cs="Simplified Arabic"/>
      <w:b/>
      <w:bCs/>
      <w:sz w:val="24"/>
      <w:szCs w:val="24"/>
      <w:lang w:eastAsia="ar-SA"/>
    </w:rPr>
  </w:style>
  <w:style w:type="character" w:customStyle="1" w:styleId="Char1">
    <w:name w:val="تذييل الصفحة Char"/>
    <w:link w:val="10"/>
    <w:rsid w:val="00A15985"/>
    <w:rPr>
      <w:sz w:val="24"/>
      <w:szCs w:val="24"/>
      <w:lang w:eastAsia="ar-SA"/>
    </w:rPr>
  </w:style>
  <w:style w:type="paragraph" w:styleId="22">
    <w:name w:val="Body Text 2"/>
    <w:basedOn w:val="a0"/>
    <w:link w:val="2Char0"/>
    <w:rsid w:val="00A15985"/>
    <w:pPr>
      <w:spacing w:after="120" w:line="480" w:lineRule="auto"/>
    </w:pPr>
    <w:rPr>
      <w:rFonts w:ascii="Calibri" w:eastAsia="Calibri" w:hAnsi="Calibri"/>
      <w:sz w:val="22"/>
      <w:szCs w:val="22"/>
    </w:rPr>
  </w:style>
  <w:style w:type="character" w:customStyle="1" w:styleId="2Char0">
    <w:name w:val="نص أساسي 2 Char"/>
    <w:link w:val="22"/>
    <w:rsid w:val="00A15985"/>
    <w:rPr>
      <w:rFonts w:ascii="Calibri" w:eastAsia="Calibri" w:hAnsi="Calibri" w:cs="Arial"/>
      <w:sz w:val="22"/>
      <w:szCs w:val="22"/>
    </w:rPr>
  </w:style>
  <w:style w:type="paragraph" w:styleId="3">
    <w:name w:val="List Bullet 3"/>
    <w:basedOn w:val="a0"/>
    <w:autoRedefine/>
    <w:rsid w:val="00A15985"/>
    <w:pPr>
      <w:numPr>
        <w:numId w:val="1"/>
      </w:numPr>
      <w:ind w:right="0"/>
    </w:pPr>
    <w:rPr>
      <w:lang w:eastAsia="en-US"/>
    </w:rPr>
  </w:style>
  <w:style w:type="paragraph" w:styleId="a">
    <w:name w:val="List Bullet"/>
    <w:basedOn w:val="a0"/>
    <w:autoRedefine/>
    <w:rsid w:val="00A15985"/>
    <w:pPr>
      <w:numPr>
        <w:numId w:val="2"/>
      </w:numPr>
      <w:ind w:right="0"/>
    </w:pPr>
    <w:rPr>
      <w:lang w:eastAsia="en-US"/>
    </w:rPr>
  </w:style>
  <w:style w:type="paragraph" w:styleId="2">
    <w:name w:val="List Bullet 2"/>
    <w:basedOn w:val="a0"/>
    <w:autoRedefine/>
    <w:rsid w:val="00A15985"/>
    <w:pPr>
      <w:numPr>
        <w:numId w:val="3"/>
      </w:numPr>
      <w:ind w:right="0"/>
    </w:pPr>
  </w:style>
  <w:style w:type="paragraph" w:styleId="32">
    <w:name w:val="Body Text 3"/>
    <w:basedOn w:val="a0"/>
    <w:link w:val="3Char0"/>
    <w:rsid w:val="00A15985"/>
    <w:pPr>
      <w:jc w:val="center"/>
    </w:pPr>
    <w:rPr>
      <w:rFonts w:cs="Simplified Arabic"/>
      <w:b/>
      <w:bCs/>
      <w:sz w:val="20"/>
      <w:szCs w:val="20"/>
      <w:lang w:bidi="ar-IQ"/>
    </w:rPr>
  </w:style>
  <w:style w:type="character" w:customStyle="1" w:styleId="3Char0">
    <w:name w:val="نص أساسي 3 Char"/>
    <w:link w:val="32"/>
    <w:rsid w:val="00A15985"/>
    <w:rPr>
      <w:rFonts w:cs="Simplified Arabic"/>
      <w:b/>
      <w:bCs/>
      <w:lang w:bidi="ar-IQ"/>
    </w:rPr>
  </w:style>
  <w:style w:type="character" w:customStyle="1" w:styleId="Char0">
    <w:name w:val="العنوان Char"/>
    <w:link w:val="a5"/>
    <w:rsid w:val="00A15985"/>
    <w:rPr>
      <w:rFonts w:ascii="Arial Black" w:hAnsi="Arial Black" w:cs="PT Bold Heading"/>
      <w:b/>
      <w:bCs/>
      <w:sz w:val="96"/>
      <w:szCs w:val="96"/>
      <w:lang w:eastAsia="ar-SA" w:bidi="ar-IQ"/>
    </w:rPr>
  </w:style>
  <w:style w:type="character" w:styleId="aa">
    <w:name w:val="annotation reference"/>
    <w:rsid w:val="005B074B"/>
    <w:rPr>
      <w:sz w:val="16"/>
      <w:szCs w:val="16"/>
    </w:rPr>
  </w:style>
  <w:style w:type="paragraph" w:styleId="ab">
    <w:name w:val="annotation text"/>
    <w:basedOn w:val="a0"/>
    <w:link w:val="Char4"/>
    <w:rsid w:val="005B074B"/>
    <w:rPr>
      <w:sz w:val="20"/>
      <w:szCs w:val="20"/>
      <w:lang w:eastAsia="en-US"/>
    </w:rPr>
  </w:style>
  <w:style w:type="character" w:customStyle="1" w:styleId="Char4">
    <w:name w:val="نص تعليق Char"/>
    <w:basedOn w:val="a1"/>
    <w:link w:val="ab"/>
    <w:rsid w:val="005B074B"/>
  </w:style>
  <w:style w:type="paragraph" w:styleId="ac">
    <w:name w:val="annotation subject"/>
    <w:basedOn w:val="ab"/>
    <w:next w:val="ab"/>
    <w:link w:val="Char5"/>
    <w:rsid w:val="005B074B"/>
    <w:rPr>
      <w:b/>
      <w:bCs/>
    </w:rPr>
  </w:style>
  <w:style w:type="character" w:customStyle="1" w:styleId="Char5">
    <w:name w:val="موضوع تعليق Char"/>
    <w:link w:val="ac"/>
    <w:rsid w:val="005B074B"/>
    <w:rPr>
      <w:b/>
      <w:bCs/>
    </w:rPr>
  </w:style>
  <w:style w:type="paragraph" w:styleId="ad">
    <w:name w:val="Balloon Text"/>
    <w:basedOn w:val="a0"/>
    <w:link w:val="Char6"/>
    <w:rsid w:val="005B074B"/>
    <w:rPr>
      <w:rFonts w:ascii="Tahoma" w:hAnsi="Tahoma"/>
      <w:sz w:val="16"/>
      <w:szCs w:val="16"/>
    </w:rPr>
  </w:style>
  <w:style w:type="character" w:customStyle="1" w:styleId="Char6">
    <w:name w:val="نص في بالون Char"/>
    <w:link w:val="ad"/>
    <w:rsid w:val="005B074B"/>
    <w:rPr>
      <w:rFonts w:ascii="Tahoma" w:hAnsi="Tahoma" w:cs="Tahoma"/>
      <w:sz w:val="16"/>
      <w:szCs w:val="16"/>
    </w:rPr>
  </w:style>
  <w:style w:type="character" w:styleId="Hyperlink">
    <w:name w:val="Hyperlink"/>
    <w:uiPriority w:val="99"/>
    <w:rsid w:val="00195DC9"/>
    <w:rPr>
      <w:color w:val="0000FF"/>
      <w:u w:val="single"/>
    </w:rPr>
  </w:style>
  <w:style w:type="paragraph" w:styleId="ae">
    <w:name w:val="Subtitle"/>
    <w:basedOn w:val="a0"/>
    <w:link w:val="Char7"/>
    <w:qFormat/>
    <w:rsid w:val="00195DC9"/>
    <w:pPr>
      <w:jc w:val="center"/>
    </w:pPr>
    <w:rPr>
      <w:b/>
      <w:bCs/>
      <w:sz w:val="50"/>
      <w:szCs w:val="50"/>
      <w:u w:val="single"/>
      <w:lang w:bidi="ar-IQ"/>
    </w:rPr>
  </w:style>
  <w:style w:type="character" w:customStyle="1" w:styleId="Char7">
    <w:name w:val="عنوان فرعي Char"/>
    <w:link w:val="ae"/>
    <w:rsid w:val="00195DC9"/>
    <w:rPr>
      <w:b/>
      <w:bCs/>
      <w:sz w:val="50"/>
      <w:szCs w:val="50"/>
      <w:u w:val="single"/>
      <w:lang w:bidi="ar-IQ"/>
    </w:rPr>
  </w:style>
  <w:style w:type="table" w:styleId="af">
    <w:name w:val="Table Grid"/>
    <w:basedOn w:val="a2"/>
    <w:uiPriority w:val="59"/>
    <w:rsid w:val="00195DC9"/>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شبكة جدول1"/>
    <w:basedOn w:val="a2"/>
    <w:next w:val="af"/>
    <w:rsid w:val="00195DC9"/>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شبكة جدول2"/>
    <w:basedOn w:val="a2"/>
    <w:next w:val="af"/>
    <w:uiPriority w:val="59"/>
    <w:rsid w:val="0010358B"/>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umns 1"/>
    <w:basedOn w:val="a2"/>
    <w:rsid w:val="007D0589"/>
    <w:pPr>
      <w:bidi/>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olumns 2"/>
    <w:basedOn w:val="a2"/>
    <w:rsid w:val="007D0589"/>
    <w:pPr>
      <w:bidi/>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rsid w:val="007D0589"/>
    <w:pPr>
      <w:bidi/>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0">
    <w:name w:val="Table Columns 4"/>
    <w:basedOn w:val="a2"/>
    <w:rsid w:val="007D0589"/>
    <w:pPr>
      <w:bidi/>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4">
    <w:name w:val="Table Simple 3"/>
    <w:basedOn w:val="a2"/>
    <w:rsid w:val="00D800E5"/>
    <w:pPr>
      <w:bidi/>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0">
    <w:name w:val="footnote text"/>
    <w:basedOn w:val="a0"/>
    <w:link w:val="Char8"/>
    <w:rsid w:val="004B4915"/>
    <w:rPr>
      <w:sz w:val="20"/>
      <w:szCs w:val="20"/>
      <w:lang w:eastAsia="en-US"/>
    </w:rPr>
  </w:style>
  <w:style w:type="character" w:customStyle="1" w:styleId="Char8">
    <w:name w:val="نص حاشية سفلية Char"/>
    <w:basedOn w:val="a1"/>
    <w:link w:val="af0"/>
    <w:rsid w:val="004B4915"/>
  </w:style>
  <w:style w:type="character" w:styleId="af1">
    <w:name w:val="footnote reference"/>
    <w:uiPriority w:val="99"/>
    <w:rsid w:val="004B4915"/>
    <w:rPr>
      <w:vertAlign w:val="superscript"/>
    </w:rPr>
  </w:style>
  <w:style w:type="character" w:styleId="af2">
    <w:name w:val="Strong"/>
    <w:qFormat/>
    <w:rsid w:val="003E2175"/>
    <w:rPr>
      <w:b/>
      <w:bCs/>
    </w:rPr>
  </w:style>
  <w:style w:type="character" w:styleId="af3">
    <w:name w:val="Emphasis"/>
    <w:qFormat/>
    <w:rsid w:val="003E2175"/>
    <w:rPr>
      <w:i/>
      <w:iCs/>
    </w:rPr>
  </w:style>
  <w:style w:type="table" w:customStyle="1" w:styleId="35">
    <w:name w:val="شبكة جدول3"/>
    <w:basedOn w:val="a2"/>
    <w:next w:val="af"/>
    <w:rsid w:val="00BF2F3A"/>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بلا قائمة4"/>
    <w:next w:val="a3"/>
    <w:uiPriority w:val="99"/>
    <w:semiHidden/>
    <w:unhideWhenUsed/>
    <w:rsid w:val="0015465A"/>
  </w:style>
  <w:style w:type="paragraph" w:styleId="af4">
    <w:name w:val="No Spacing"/>
    <w:link w:val="Char9"/>
    <w:uiPriority w:val="1"/>
    <w:qFormat/>
    <w:rsid w:val="0015465A"/>
    <w:pPr>
      <w:bidi/>
    </w:pPr>
    <w:rPr>
      <w:rFonts w:ascii="Calibri" w:eastAsia="Calibri" w:hAnsi="Calibri" w:cs="Arial"/>
      <w:sz w:val="22"/>
      <w:szCs w:val="22"/>
    </w:rPr>
  </w:style>
  <w:style w:type="table" w:customStyle="1" w:styleId="42">
    <w:name w:val="شبكة جدول4"/>
    <w:basedOn w:val="a2"/>
    <w:next w:val="af"/>
    <w:rsid w:val="0015465A"/>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شبكة جدول5"/>
    <w:basedOn w:val="a2"/>
    <w:next w:val="af"/>
    <w:rsid w:val="006C10DD"/>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70">
    <w:name w:val="Table Grid 7"/>
    <w:basedOn w:val="a2"/>
    <w:rsid w:val="006C10DD"/>
    <w:pPr>
      <w:bidi/>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36">
    <w:name w:val="Body Text Indent 3"/>
    <w:basedOn w:val="a0"/>
    <w:link w:val="3Char1"/>
    <w:rsid w:val="006C10DD"/>
    <w:pPr>
      <w:spacing w:after="200" w:line="360" w:lineRule="auto"/>
      <w:ind w:left="-1710"/>
      <w:jc w:val="right"/>
    </w:pPr>
    <w:rPr>
      <w:rFonts w:ascii="Calibri" w:hAnsi="Calibri" w:cs="Traditional Arabic"/>
      <w:b/>
      <w:bCs/>
      <w:i/>
      <w:iCs/>
      <w:sz w:val="32"/>
      <w:szCs w:val="38"/>
      <w:lang w:eastAsia="en-US" w:bidi="en-US"/>
    </w:rPr>
  </w:style>
  <w:style w:type="character" w:customStyle="1" w:styleId="3Char1">
    <w:name w:val="نص أساسي بمسافة بادئة 3 Char"/>
    <w:basedOn w:val="a1"/>
    <w:link w:val="36"/>
    <w:rsid w:val="006C10DD"/>
    <w:rPr>
      <w:rFonts w:ascii="Calibri" w:hAnsi="Calibri" w:cs="Traditional Arabic"/>
      <w:b/>
      <w:bCs/>
      <w:i/>
      <w:iCs/>
      <w:sz w:val="32"/>
      <w:szCs w:val="38"/>
      <w:lang w:bidi="en-US"/>
    </w:rPr>
  </w:style>
  <w:style w:type="character" w:styleId="af5">
    <w:name w:val="FollowedHyperlink"/>
    <w:basedOn w:val="a1"/>
    <w:rsid w:val="006C10DD"/>
    <w:rPr>
      <w:color w:val="800080"/>
      <w:u w:val="single"/>
    </w:rPr>
  </w:style>
  <w:style w:type="paragraph" w:customStyle="1" w:styleId="ShortReturnAddress">
    <w:name w:val="Short Return Address"/>
    <w:basedOn w:val="a0"/>
    <w:rsid w:val="006C10DD"/>
    <w:pPr>
      <w:spacing w:after="200" w:line="288" w:lineRule="auto"/>
    </w:pPr>
    <w:rPr>
      <w:rFonts w:ascii="Calibri" w:hAnsi="Calibri" w:cs="Arial"/>
      <w:i/>
      <w:iCs/>
      <w:sz w:val="20"/>
      <w:szCs w:val="20"/>
      <w:lang w:eastAsia="en-US" w:bidi="en-US"/>
    </w:rPr>
  </w:style>
  <w:style w:type="paragraph" w:styleId="af6">
    <w:name w:val="Quote"/>
    <w:basedOn w:val="a0"/>
    <w:next w:val="a0"/>
    <w:link w:val="Chara"/>
    <w:uiPriority w:val="29"/>
    <w:qFormat/>
    <w:rsid w:val="006C10DD"/>
    <w:pPr>
      <w:bidi w:val="0"/>
      <w:spacing w:after="200" w:line="288" w:lineRule="auto"/>
    </w:pPr>
    <w:rPr>
      <w:rFonts w:ascii="Calibri" w:hAnsi="Calibri" w:cs="Arial"/>
      <w:color w:val="943634"/>
      <w:sz w:val="20"/>
      <w:szCs w:val="20"/>
      <w:lang w:eastAsia="en-US" w:bidi="en-US"/>
    </w:rPr>
  </w:style>
  <w:style w:type="character" w:customStyle="1" w:styleId="Chara">
    <w:name w:val="اقتباس Char"/>
    <w:basedOn w:val="a1"/>
    <w:link w:val="af6"/>
    <w:uiPriority w:val="29"/>
    <w:rsid w:val="006C10DD"/>
    <w:rPr>
      <w:rFonts w:ascii="Calibri" w:hAnsi="Calibri" w:cs="Arial"/>
      <w:color w:val="943634"/>
      <w:lang w:bidi="en-US"/>
    </w:rPr>
  </w:style>
  <w:style w:type="paragraph" w:styleId="af7">
    <w:name w:val="Intense Quote"/>
    <w:basedOn w:val="a0"/>
    <w:next w:val="a0"/>
    <w:link w:val="Charb"/>
    <w:uiPriority w:val="30"/>
    <w:qFormat/>
    <w:rsid w:val="006C10DD"/>
    <w:pPr>
      <w:pBdr>
        <w:top w:val="dotted" w:sz="8" w:space="10" w:color="C0504D"/>
        <w:bottom w:val="dotted" w:sz="8" w:space="10" w:color="C0504D"/>
      </w:pBdr>
      <w:bidi w:val="0"/>
      <w:spacing w:after="200" w:line="300" w:lineRule="auto"/>
      <w:ind w:left="2160" w:right="2160"/>
      <w:jc w:val="center"/>
    </w:pPr>
    <w:rPr>
      <w:rFonts w:ascii="Cambria" w:hAnsi="Cambria"/>
      <w:b/>
      <w:bCs/>
      <w:i/>
      <w:iCs/>
      <w:color w:val="C0504D"/>
      <w:sz w:val="20"/>
      <w:szCs w:val="20"/>
      <w:lang w:eastAsia="en-US" w:bidi="en-US"/>
    </w:rPr>
  </w:style>
  <w:style w:type="character" w:customStyle="1" w:styleId="Charb">
    <w:name w:val="اقتباس مكثف Char"/>
    <w:basedOn w:val="a1"/>
    <w:link w:val="af7"/>
    <w:uiPriority w:val="30"/>
    <w:rsid w:val="006C10DD"/>
    <w:rPr>
      <w:rFonts w:ascii="Cambria" w:hAnsi="Cambria"/>
      <w:b/>
      <w:bCs/>
      <w:i/>
      <w:iCs/>
      <w:color w:val="C0504D"/>
      <w:lang w:bidi="en-US"/>
    </w:rPr>
  </w:style>
  <w:style w:type="character" w:styleId="af8">
    <w:name w:val="Subtle Emphasis"/>
    <w:uiPriority w:val="19"/>
    <w:qFormat/>
    <w:rsid w:val="006C10DD"/>
    <w:rPr>
      <w:rFonts w:ascii="Cambria" w:eastAsia="Times New Roman" w:hAnsi="Cambria" w:cs="Times New Roman"/>
      <w:i/>
      <w:iCs/>
      <w:color w:val="C0504D"/>
    </w:rPr>
  </w:style>
  <w:style w:type="character" w:styleId="af9">
    <w:name w:val="Intense Emphasis"/>
    <w:uiPriority w:val="21"/>
    <w:qFormat/>
    <w:rsid w:val="006C10DD"/>
    <w:rPr>
      <w:rFonts w:ascii="Cambria" w:eastAsia="Times New Roman" w:hAnsi="Cambria" w:cs="Times New Roman"/>
      <w:b/>
      <w:bCs/>
      <w:i/>
      <w:iCs/>
      <w:dstrike w:val="0"/>
      <w:color w:val="FFFFFF"/>
      <w:bdr w:val="single" w:sz="18" w:space="0" w:color="C0504D"/>
      <w:shd w:val="clear" w:color="auto" w:fill="C0504D"/>
      <w:vertAlign w:val="baseline"/>
    </w:rPr>
  </w:style>
  <w:style w:type="character" w:styleId="afa">
    <w:name w:val="Subtle Reference"/>
    <w:uiPriority w:val="31"/>
    <w:qFormat/>
    <w:rsid w:val="006C10DD"/>
    <w:rPr>
      <w:i/>
      <w:iCs/>
      <w:smallCaps/>
      <w:color w:val="C0504D"/>
      <w:u w:color="C0504D"/>
    </w:rPr>
  </w:style>
  <w:style w:type="character" w:styleId="afb">
    <w:name w:val="Intense Reference"/>
    <w:uiPriority w:val="32"/>
    <w:qFormat/>
    <w:rsid w:val="006C10DD"/>
    <w:rPr>
      <w:b/>
      <w:bCs/>
      <w:i/>
      <w:iCs/>
      <w:smallCaps/>
      <w:color w:val="C0504D"/>
      <w:u w:color="C0504D"/>
    </w:rPr>
  </w:style>
  <w:style w:type="character" w:styleId="afc">
    <w:name w:val="Book Title"/>
    <w:uiPriority w:val="33"/>
    <w:qFormat/>
    <w:rsid w:val="006C10DD"/>
    <w:rPr>
      <w:rFonts w:ascii="Cambria" w:eastAsia="Times New Roman" w:hAnsi="Cambria" w:cs="Times New Roman"/>
      <w:b/>
      <w:bCs/>
      <w:i/>
      <w:iCs/>
      <w:smallCaps/>
      <w:color w:val="943634"/>
      <w:u w:val="single"/>
    </w:rPr>
  </w:style>
  <w:style w:type="paragraph" w:styleId="afd">
    <w:name w:val="TOC Heading"/>
    <w:basedOn w:val="1"/>
    <w:next w:val="a0"/>
    <w:uiPriority w:val="39"/>
    <w:semiHidden/>
    <w:unhideWhenUsed/>
    <w:qFormat/>
    <w:rsid w:val="006C10DD"/>
    <w:pPr>
      <w:keepNext w:val="0"/>
      <w:pBdr>
        <w:top w:val="single" w:sz="8" w:space="0" w:color="C0504D"/>
        <w:left w:val="single" w:sz="8" w:space="0" w:color="C0504D"/>
        <w:bottom w:val="single" w:sz="8" w:space="0" w:color="C0504D"/>
        <w:right w:val="single" w:sz="8" w:space="0" w:color="C0504D"/>
      </w:pBdr>
      <w:shd w:val="clear" w:color="auto" w:fill="F2DBDB"/>
      <w:bidi w:val="0"/>
      <w:spacing w:before="480" w:after="100" w:line="269" w:lineRule="auto"/>
      <w:contextualSpacing/>
      <w:jc w:val="left"/>
      <w:outlineLvl w:val="9"/>
    </w:pPr>
    <w:rPr>
      <w:rFonts w:ascii="Cambria" w:hAnsi="Cambria"/>
      <w:b/>
      <w:bCs/>
      <w:i/>
      <w:iCs/>
      <w:color w:val="622423"/>
      <w:sz w:val="22"/>
      <w:szCs w:val="22"/>
      <w:u w:val="none"/>
      <w:lang w:eastAsia="en-US" w:bidi="en-US"/>
    </w:rPr>
  </w:style>
  <w:style w:type="character" w:customStyle="1" w:styleId="Charc">
    <w:name w:val="تذييل صفحة Char"/>
    <w:basedOn w:val="a1"/>
    <w:uiPriority w:val="99"/>
    <w:rsid w:val="006C10DD"/>
    <w:rPr>
      <w:rFonts w:ascii="Times New Roman" w:eastAsia="Times New Roman" w:hAnsi="Times New Roman" w:cs="Tahoma"/>
      <w:sz w:val="24"/>
      <w:szCs w:val="20"/>
    </w:rPr>
  </w:style>
  <w:style w:type="character" w:customStyle="1" w:styleId="Chard">
    <w:name w:val="رأس صفحة Char"/>
    <w:basedOn w:val="a1"/>
    <w:rsid w:val="006C10DD"/>
    <w:rPr>
      <w:rFonts w:ascii="Times New Roman" w:eastAsia="Times New Roman" w:hAnsi="Times New Roman" w:cs="Tahoma"/>
      <w:sz w:val="24"/>
      <w:szCs w:val="20"/>
    </w:rPr>
  </w:style>
  <w:style w:type="table" w:styleId="afe">
    <w:name w:val="Table Elegant"/>
    <w:basedOn w:val="a2"/>
    <w:rsid w:val="006C10DD"/>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f">
    <w:name w:val="Placeholder Text"/>
    <w:basedOn w:val="a1"/>
    <w:uiPriority w:val="99"/>
    <w:semiHidden/>
    <w:rsid w:val="006C10DD"/>
    <w:rPr>
      <w:color w:val="808080"/>
    </w:rPr>
  </w:style>
  <w:style w:type="paragraph" w:styleId="aff0">
    <w:name w:val="List"/>
    <w:basedOn w:val="a0"/>
    <w:rsid w:val="0096064C"/>
    <w:pPr>
      <w:ind w:left="283" w:hanging="283"/>
    </w:pPr>
    <w:rPr>
      <w:lang w:eastAsia="en-US"/>
    </w:rPr>
  </w:style>
  <w:style w:type="paragraph" w:styleId="25">
    <w:name w:val="List 2"/>
    <w:basedOn w:val="a0"/>
    <w:rsid w:val="0096064C"/>
    <w:pPr>
      <w:ind w:left="566" w:hanging="283"/>
    </w:pPr>
    <w:rPr>
      <w:lang w:eastAsia="en-US"/>
    </w:rPr>
  </w:style>
  <w:style w:type="paragraph" w:styleId="aff1">
    <w:name w:val="Body Text First Indent"/>
    <w:basedOn w:val="a9"/>
    <w:link w:val="Chare"/>
    <w:rsid w:val="0096064C"/>
    <w:pPr>
      <w:spacing w:after="120" w:line="240" w:lineRule="auto"/>
      <w:ind w:firstLine="210"/>
    </w:pPr>
    <w:rPr>
      <w:b w:val="0"/>
      <w:bCs w:val="0"/>
      <w:sz w:val="24"/>
      <w:szCs w:val="24"/>
    </w:rPr>
  </w:style>
  <w:style w:type="character" w:customStyle="1" w:styleId="Chare">
    <w:name w:val="نص أساسي بمسافة بادئة للسطر الأول Char"/>
    <w:basedOn w:val="Char3"/>
    <w:link w:val="aff1"/>
    <w:rsid w:val="0096064C"/>
    <w:rPr>
      <w:rFonts w:ascii="Calibri" w:eastAsia="Calibri" w:hAnsi="Calibri" w:cs="Arial"/>
      <w:b/>
      <w:bCs/>
      <w:sz w:val="24"/>
      <w:szCs w:val="24"/>
    </w:rPr>
  </w:style>
  <w:style w:type="paragraph" w:styleId="aff2">
    <w:name w:val="endnote text"/>
    <w:basedOn w:val="a0"/>
    <w:link w:val="Charf"/>
    <w:rsid w:val="0096064C"/>
    <w:rPr>
      <w:sz w:val="20"/>
      <w:szCs w:val="20"/>
      <w:lang w:eastAsia="en-US"/>
    </w:rPr>
  </w:style>
  <w:style w:type="character" w:customStyle="1" w:styleId="Charf">
    <w:name w:val="نص تعليق ختامي Char"/>
    <w:basedOn w:val="a1"/>
    <w:link w:val="aff2"/>
    <w:rsid w:val="0096064C"/>
  </w:style>
  <w:style w:type="character" w:styleId="aff3">
    <w:name w:val="endnote reference"/>
    <w:rsid w:val="0096064C"/>
    <w:rPr>
      <w:vertAlign w:val="superscript"/>
    </w:rPr>
  </w:style>
  <w:style w:type="paragraph" w:customStyle="1" w:styleId="aff4">
    <w:basedOn w:val="a0"/>
    <w:next w:val="aff5"/>
    <w:link w:val="Charf0"/>
    <w:rsid w:val="0096064C"/>
    <w:pPr>
      <w:shd w:val="clear" w:color="auto" w:fill="000080"/>
    </w:pPr>
    <w:rPr>
      <w:rFonts w:ascii="Tahoma" w:hAnsi="Tahoma"/>
      <w:sz w:val="20"/>
      <w:szCs w:val="20"/>
    </w:rPr>
  </w:style>
  <w:style w:type="character" w:customStyle="1" w:styleId="Charf0">
    <w:name w:val="مخطط المستند Char"/>
    <w:link w:val="aff4"/>
    <w:rsid w:val="0096064C"/>
    <w:rPr>
      <w:rFonts w:ascii="Tahoma" w:hAnsi="Tahoma" w:cs="Tahoma"/>
      <w:shd w:val="clear" w:color="auto" w:fill="000080"/>
    </w:rPr>
  </w:style>
  <w:style w:type="paragraph" w:styleId="37">
    <w:name w:val="List 3"/>
    <w:basedOn w:val="a0"/>
    <w:rsid w:val="0096064C"/>
    <w:pPr>
      <w:ind w:left="849" w:hanging="283"/>
    </w:pPr>
    <w:rPr>
      <w:lang w:eastAsia="en-US"/>
    </w:rPr>
  </w:style>
  <w:style w:type="paragraph" w:styleId="26">
    <w:name w:val="List Continue 2"/>
    <w:basedOn w:val="a0"/>
    <w:rsid w:val="0096064C"/>
    <w:pPr>
      <w:spacing w:after="120"/>
      <w:ind w:left="566"/>
    </w:pPr>
    <w:rPr>
      <w:lang w:eastAsia="en-US"/>
    </w:rPr>
  </w:style>
  <w:style w:type="paragraph" w:styleId="aff6">
    <w:name w:val="Normal Indent"/>
    <w:basedOn w:val="a0"/>
    <w:rsid w:val="0096064C"/>
    <w:pPr>
      <w:ind w:left="720"/>
    </w:pPr>
    <w:rPr>
      <w:lang w:eastAsia="en-US"/>
    </w:rPr>
  </w:style>
  <w:style w:type="paragraph" w:styleId="aff7">
    <w:name w:val="Signature"/>
    <w:basedOn w:val="a0"/>
    <w:link w:val="Charf1"/>
    <w:rsid w:val="0096064C"/>
    <w:pPr>
      <w:ind w:left="4252"/>
    </w:pPr>
  </w:style>
  <w:style w:type="character" w:customStyle="1" w:styleId="Charf1">
    <w:name w:val="توقيع Char"/>
    <w:basedOn w:val="a1"/>
    <w:link w:val="aff7"/>
    <w:rsid w:val="0096064C"/>
    <w:rPr>
      <w:sz w:val="24"/>
      <w:szCs w:val="24"/>
    </w:rPr>
  </w:style>
  <w:style w:type="paragraph" w:customStyle="1" w:styleId="PPLine">
    <w:name w:val="PP Line"/>
    <w:basedOn w:val="aff7"/>
    <w:rsid w:val="0096064C"/>
  </w:style>
  <w:style w:type="character" w:styleId="aff8">
    <w:name w:val="line number"/>
    <w:uiPriority w:val="99"/>
    <w:unhideWhenUsed/>
    <w:rsid w:val="0096064C"/>
  </w:style>
  <w:style w:type="table" w:customStyle="1" w:styleId="16">
    <w:name w:val="جدول أنيق1"/>
    <w:basedOn w:val="a2"/>
    <w:next w:val="afe"/>
    <w:rsid w:val="0096064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CharChar3">
    <w:name w:val="Char Char3"/>
    <w:rsid w:val="0096064C"/>
    <w:rPr>
      <w:rFonts w:ascii="Calibri" w:eastAsia="Calibri" w:hAnsi="Calibri" w:cs="Arial"/>
      <w:sz w:val="22"/>
      <w:szCs w:val="22"/>
    </w:rPr>
  </w:style>
  <w:style w:type="character" w:customStyle="1" w:styleId="CharChar5">
    <w:name w:val="Char Char5"/>
    <w:rsid w:val="0096064C"/>
    <w:rPr>
      <w:sz w:val="24"/>
      <w:szCs w:val="24"/>
    </w:rPr>
  </w:style>
  <w:style w:type="paragraph" w:styleId="27">
    <w:name w:val="Body Text First Indent 2"/>
    <w:basedOn w:val="a4"/>
    <w:link w:val="2Char1"/>
    <w:rsid w:val="0096064C"/>
    <w:pPr>
      <w:bidi/>
      <w:spacing w:after="120"/>
      <w:ind w:left="283" w:firstLine="210"/>
      <w:jc w:val="left"/>
    </w:pPr>
    <w:rPr>
      <w:rFonts w:cs="Times New Roman"/>
      <w:szCs w:val="24"/>
    </w:rPr>
  </w:style>
  <w:style w:type="character" w:customStyle="1" w:styleId="Char">
    <w:name w:val="نص أساسي بمسافة بادئة Char"/>
    <w:basedOn w:val="a1"/>
    <w:link w:val="a4"/>
    <w:rsid w:val="0096064C"/>
    <w:rPr>
      <w:rFonts w:cs="Traditional Arabic"/>
      <w:sz w:val="24"/>
      <w:szCs w:val="28"/>
      <w:lang w:eastAsia="ar-SA"/>
    </w:rPr>
  </w:style>
  <w:style w:type="character" w:customStyle="1" w:styleId="2Char1">
    <w:name w:val="نص أساسي بمسافة بادئة للسطر الأول 2 Char"/>
    <w:basedOn w:val="Char"/>
    <w:link w:val="27"/>
    <w:rsid w:val="0096064C"/>
    <w:rPr>
      <w:rFonts w:cs="Traditional Arabic"/>
      <w:sz w:val="24"/>
      <w:szCs w:val="24"/>
      <w:lang w:eastAsia="ar-SA"/>
    </w:rPr>
  </w:style>
  <w:style w:type="table" w:customStyle="1" w:styleId="60">
    <w:name w:val="شبكة جدول6"/>
    <w:basedOn w:val="a2"/>
    <w:next w:val="af"/>
    <w:rsid w:val="0096064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
    <w:name w:val="بلا قائمة5"/>
    <w:next w:val="a3"/>
    <w:semiHidden/>
    <w:rsid w:val="0096064C"/>
  </w:style>
  <w:style w:type="numbering" w:customStyle="1" w:styleId="61">
    <w:name w:val="بلا قائمة6"/>
    <w:next w:val="a3"/>
    <w:uiPriority w:val="99"/>
    <w:semiHidden/>
    <w:unhideWhenUsed/>
    <w:rsid w:val="0096064C"/>
  </w:style>
  <w:style w:type="table" w:customStyle="1" w:styleId="71">
    <w:name w:val="شبكة جدول7"/>
    <w:basedOn w:val="a2"/>
    <w:next w:val="af"/>
    <w:uiPriority w:val="59"/>
    <w:rsid w:val="0096064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Document Map"/>
    <w:basedOn w:val="a0"/>
    <w:link w:val="Char10"/>
    <w:rsid w:val="0096064C"/>
    <w:rPr>
      <w:rFonts w:ascii="Tahoma" w:hAnsi="Tahoma" w:cs="Tahoma"/>
      <w:sz w:val="16"/>
      <w:szCs w:val="16"/>
    </w:rPr>
  </w:style>
  <w:style w:type="character" w:customStyle="1" w:styleId="Char10">
    <w:name w:val="مخطط المستند Char1"/>
    <w:basedOn w:val="a1"/>
    <w:link w:val="aff5"/>
    <w:rsid w:val="0096064C"/>
    <w:rPr>
      <w:rFonts w:ascii="Tahoma" w:hAnsi="Tahoma" w:cs="Tahoma"/>
      <w:sz w:val="16"/>
      <w:szCs w:val="16"/>
      <w:lang w:eastAsia="ar-SA"/>
    </w:rPr>
  </w:style>
  <w:style w:type="paragraph" w:customStyle="1" w:styleId="17">
    <w:name w:val="سرد الفقرات1"/>
    <w:basedOn w:val="a0"/>
    <w:rsid w:val="00FA3564"/>
    <w:pPr>
      <w:spacing w:after="200" w:line="276" w:lineRule="auto"/>
      <w:ind w:left="720"/>
    </w:pPr>
    <w:rPr>
      <w:rFonts w:ascii="Calibri" w:hAnsi="Calibri" w:cs="Arial"/>
      <w:sz w:val="22"/>
      <w:szCs w:val="22"/>
      <w:lang w:eastAsia="en-US"/>
    </w:rPr>
  </w:style>
  <w:style w:type="character" w:customStyle="1" w:styleId="CharChar10">
    <w:name w:val="Char Char1"/>
    <w:semiHidden/>
    <w:rsid w:val="00EF3726"/>
  </w:style>
  <w:style w:type="character" w:customStyle="1" w:styleId="CharChar0">
    <w:name w:val="Char Char"/>
    <w:rsid w:val="00EF3726"/>
  </w:style>
  <w:style w:type="paragraph" w:customStyle="1" w:styleId="aff9">
    <w:basedOn w:val="a0"/>
    <w:next w:val="aff5"/>
    <w:rsid w:val="00EF3726"/>
    <w:pPr>
      <w:shd w:val="clear" w:color="auto" w:fill="000080"/>
    </w:pPr>
    <w:rPr>
      <w:rFonts w:ascii="Tahoma" w:hAnsi="Tahoma"/>
      <w:sz w:val="20"/>
      <w:szCs w:val="20"/>
    </w:rPr>
  </w:style>
  <w:style w:type="character" w:customStyle="1" w:styleId="CharChar30">
    <w:name w:val="Char Char3"/>
    <w:rsid w:val="00EF3726"/>
    <w:rPr>
      <w:rFonts w:ascii="Calibri" w:eastAsia="Calibri" w:hAnsi="Calibri" w:cs="Arial"/>
      <w:sz w:val="22"/>
      <w:szCs w:val="22"/>
    </w:rPr>
  </w:style>
  <w:style w:type="character" w:customStyle="1" w:styleId="CharChar50">
    <w:name w:val="Char Char5"/>
    <w:rsid w:val="00EF3726"/>
    <w:rPr>
      <w:sz w:val="24"/>
      <w:szCs w:val="24"/>
    </w:rPr>
  </w:style>
  <w:style w:type="paragraph" w:customStyle="1" w:styleId="18">
    <w:name w:val="سرد الفقرات1"/>
    <w:basedOn w:val="a0"/>
    <w:rsid w:val="00EF3726"/>
    <w:pPr>
      <w:spacing w:after="200" w:line="276" w:lineRule="auto"/>
      <w:ind w:left="720"/>
    </w:pPr>
    <w:rPr>
      <w:rFonts w:ascii="Calibri" w:hAnsi="Calibri" w:cs="Arial"/>
      <w:sz w:val="22"/>
      <w:szCs w:val="22"/>
      <w:lang w:eastAsia="en-US"/>
    </w:rPr>
  </w:style>
  <w:style w:type="paragraph" w:styleId="affa">
    <w:name w:val="header"/>
    <w:basedOn w:val="a0"/>
    <w:link w:val="Char11"/>
    <w:rsid w:val="00A95963"/>
    <w:pPr>
      <w:tabs>
        <w:tab w:val="center" w:pos="4153"/>
        <w:tab w:val="right" w:pos="8306"/>
      </w:tabs>
    </w:pPr>
  </w:style>
  <w:style w:type="character" w:customStyle="1" w:styleId="Char11">
    <w:name w:val="رأس الصفحة Char1"/>
    <w:basedOn w:val="a1"/>
    <w:link w:val="affa"/>
    <w:rsid w:val="00A95963"/>
    <w:rPr>
      <w:sz w:val="24"/>
      <w:szCs w:val="24"/>
      <w:lang w:eastAsia="ar-SA"/>
    </w:rPr>
  </w:style>
  <w:style w:type="paragraph" w:styleId="affb">
    <w:name w:val="footer"/>
    <w:basedOn w:val="a0"/>
    <w:link w:val="Char12"/>
    <w:rsid w:val="00A95963"/>
    <w:pPr>
      <w:tabs>
        <w:tab w:val="center" w:pos="4153"/>
        <w:tab w:val="right" w:pos="8306"/>
      </w:tabs>
    </w:pPr>
  </w:style>
  <w:style w:type="character" w:customStyle="1" w:styleId="Char12">
    <w:name w:val="تذييل الصفحة Char1"/>
    <w:basedOn w:val="a1"/>
    <w:link w:val="affb"/>
    <w:rsid w:val="00A95963"/>
    <w:rPr>
      <w:sz w:val="24"/>
      <w:szCs w:val="24"/>
      <w:lang w:eastAsia="ar-SA"/>
    </w:rPr>
  </w:style>
  <w:style w:type="character" w:styleId="affc">
    <w:name w:val="page number"/>
    <w:basedOn w:val="a1"/>
    <w:rsid w:val="000901E2"/>
  </w:style>
  <w:style w:type="character" w:customStyle="1" w:styleId="CharChar11">
    <w:name w:val="Char Char1"/>
    <w:semiHidden/>
    <w:rsid w:val="00C92093"/>
  </w:style>
  <w:style w:type="character" w:customStyle="1" w:styleId="CharChar2">
    <w:name w:val="Char Char"/>
    <w:rsid w:val="00C92093"/>
  </w:style>
  <w:style w:type="character" w:customStyle="1" w:styleId="CharChar12">
    <w:name w:val="Char Char1"/>
    <w:semiHidden/>
    <w:rsid w:val="000E6839"/>
  </w:style>
  <w:style w:type="character" w:customStyle="1" w:styleId="CharChar4">
    <w:name w:val="Char Char"/>
    <w:rsid w:val="000E6839"/>
  </w:style>
  <w:style w:type="numbering" w:customStyle="1" w:styleId="72">
    <w:name w:val="بلا قائمة7"/>
    <w:next w:val="a3"/>
    <w:uiPriority w:val="99"/>
    <w:semiHidden/>
    <w:unhideWhenUsed/>
    <w:rsid w:val="00096A7A"/>
  </w:style>
  <w:style w:type="table" w:customStyle="1" w:styleId="80">
    <w:name w:val="شبكة جدول8"/>
    <w:basedOn w:val="a2"/>
    <w:next w:val="af"/>
    <w:uiPriority w:val="59"/>
    <w:rsid w:val="00096A7A"/>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جدول أنيق2"/>
    <w:basedOn w:val="a2"/>
    <w:next w:val="afe"/>
    <w:rsid w:val="00096A7A"/>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d">
    <w:name w:val="HTML Bottom of Form"/>
    <w:basedOn w:val="a0"/>
    <w:next w:val="a0"/>
    <w:link w:val="Charf2"/>
    <w:hidden/>
    <w:rsid w:val="002A3128"/>
    <w:pPr>
      <w:pBdr>
        <w:top w:val="single" w:sz="6" w:space="1" w:color="auto"/>
      </w:pBdr>
      <w:jc w:val="center"/>
    </w:pPr>
    <w:rPr>
      <w:rFonts w:ascii="Arial" w:hAnsi="Arial" w:cs="Arial"/>
      <w:vanish/>
      <w:sz w:val="16"/>
      <w:szCs w:val="16"/>
    </w:rPr>
  </w:style>
  <w:style w:type="character" w:customStyle="1" w:styleId="Charf2">
    <w:name w:val="أسفل النموذج Char"/>
    <w:basedOn w:val="a1"/>
    <w:link w:val="affd"/>
    <w:rsid w:val="002A3128"/>
    <w:rPr>
      <w:rFonts w:ascii="Arial" w:hAnsi="Arial" w:cs="Arial"/>
      <w:vanish/>
      <w:sz w:val="16"/>
      <w:szCs w:val="16"/>
      <w:lang w:eastAsia="ar-SA"/>
    </w:rPr>
  </w:style>
  <w:style w:type="paragraph" w:styleId="affe">
    <w:name w:val="HTML Top of Form"/>
    <w:basedOn w:val="a0"/>
    <w:next w:val="a0"/>
    <w:link w:val="Charf3"/>
    <w:hidden/>
    <w:rsid w:val="002A3128"/>
    <w:pPr>
      <w:pBdr>
        <w:bottom w:val="single" w:sz="6" w:space="1" w:color="auto"/>
      </w:pBdr>
      <w:jc w:val="center"/>
    </w:pPr>
    <w:rPr>
      <w:rFonts w:ascii="Arial" w:hAnsi="Arial" w:cs="Arial"/>
      <w:vanish/>
      <w:sz w:val="16"/>
      <w:szCs w:val="16"/>
    </w:rPr>
  </w:style>
  <w:style w:type="character" w:customStyle="1" w:styleId="Charf3">
    <w:name w:val="أعلى النموذج Char"/>
    <w:basedOn w:val="a1"/>
    <w:link w:val="affe"/>
    <w:rsid w:val="002A3128"/>
    <w:rPr>
      <w:rFonts w:ascii="Arial" w:hAnsi="Arial" w:cs="Arial"/>
      <w:vanish/>
      <w:sz w:val="16"/>
      <w:szCs w:val="16"/>
      <w:lang w:eastAsia="ar-SA"/>
    </w:rPr>
  </w:style>
  <w:style w:type="paragraph" w:styleId="29">
    <w:name w:val="Body Text Indent 2"/>
    <w:basedOn w:val="a0"/>
    <w:link w:val="2Char2"/>
    <w:rsid w:val="002A3128"/>
    <w:pPr>
      <w:spacing w:after="120" w:line="480" w:lineRule="auto"/>
      <w:ind w:left="283"/>
    </w:pPr>
  </w:style>
  <w:style w:type="character" w:customStyle="1" w:styleId="2Char2">
    <w:name w:val="نص أساسي بمسافة بادئة 2 Char"/>
    <w:basedOn w:val="a1"/>
    <w:link w:val="29"/>
    <w:rsid w:val="002A3128"/>
    <w:rPr>
      <w:sz w:val="24"/>
      <w:szCs w:val="24"/>
      <w:lang w:eastAsia="ar-SA"/>
    </w:rPr>
  </w:style>
  <w:style w:type="paragraph" w:styleId="afff">
    <w:name w:val="Normal (Web)"/>
    <w:basedOn w:val="a0"/>
    <w:uiPriority w:val="99"/>
    <w:unhideWhenUsed/>
    <w:rsid w:val="002A3128"/>
    <w:pPr>
      <w:spacing w:after="200" w:line="276" w:lineRule="auto"/>
    </w:pPr>
    <w:rPr>
      <w:rFonts w:eastAsia="Calibri"/>
      <w:lang w:eastAsia="en-US"/>
    </w:rPr>
  </w:style>
  <w:style w:type="table" w:styleId="-2">
    <w:name w:val="Light Shading Accent 2"/>
    <w:basedOn w:val="a2"/>
    <w:uiPriority w:val="60"/>
    <w:rsid w:val="002A3128"/>
    <w:rPr>
      <w:rFonts w:ascii="Calibri" w:eastAsia="Calibri" w:hAnsi="Calibri" w:cs="Arial"/>
      <w:color w:val="943634"/>
      <w:sz w:val="22"/>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
    <w:name w:val="شبكة فاتحة - تمييز 11"/>
    <w:basedOn w:val="a2"/>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19">
    <w:name w:val="العنوان1"/>
    <w:basedOn w:val="a0"/>
    <w:next w:val="a0"/>
    <w:qFormat/>
    <w:rsid w:val="002A3128"/>
    <w:pPr>
      <w:pBdr>
        <w:bottom w:val="single" w:sz="8" w:space="4" w:color="4F81BD"/>
      </w:pBdr>
      <w:spacing w:after="300"/>
      <w:contextualSpacing/>
    </w:pPr>
    <w:rPr>
      <w:rFonts w:ascii="Cambria" w:hAnsi="Cambria"/>
      <w:color w:val="17365D"/>
      <w:spacing w:val="5"/>
      <w:kern w:val="28"/>
      <w:sz w:val="52"/>
      <w:szCs w:val="52"/>
      <w:lang w:eastAsia="en-US"/>
    </w:rPr>
  </w:style>
  <w:style w:type="table" w:styleId="1a">
    <w:name w:val="Table Colorful 1"/>
    <w:basedOn w:val="a2"/>
    <w:rsid w:val="002A3128"/>
    <w:pPr>
      <w:bidi/>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2"/>
    <w:rsid w:val="002A3128"/>
    <w:pPr>
      <w:bidi/>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73">
    <w:name w:val="Table List 7"/>
    <w:basedOn w:val="a2"/>
    <w:rsid w:val="002A3128"/>
    <w:pPr>
      <w:bidi/>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21">
    <w:name w:val="شبكة فاتحة - تمييز 21"/>
    <w:basedOn w:val="a2"/>
    <w:next w:val="-20"/>
    <w:uiPriority w:val="62"/>
    <w:rsid w:val="002A3128"/>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character" w:customStyle="1" w:styleId="Char13">
    <w:name w:val="العنوان Char1"/>
    <w:basedOn w:val="a1"/>
    <w:uiPriority w:val="10"/>
    <w:rsid w:val="002A3128"/>
    <w:rPr>
      <w:rFonts w:ascii="Cambria" w:eastAsia="Times New Roman" w:hAnsi="Cambria" w:cs="Times New Roman"/>
      <w:color w:val="17365D"/>
      <w:spacing w:val="5"/>
      <w:kern w:val="28"/>
      <w:sz w:val="52"/>
      <w:szCs w:val="52"/>
    </w:rPr>
  </w:style>
  <w:style w:type="table" w:styleId="-20">
    <w:name w:val="Light Grid Accent 2"/>
    <w:basedOn w:val="a2"/>
    <w:uiPriority w:val="62"/>
    <w:rsid w:val="002A3128"/>
    <w:rPr>
      <w:rFonts w:ascii="Calibri" w:eastAsia="Calibri" w:hAnsi="Calibri" w:cs="Arial"/>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6">
    <w:name w:val="Light Grid Accent 6"/>
    <w:basedOn w:val="a2"/>
    <w:uiPriority w:val="62"/>
    <w:rsid w:val="002A3128"/>
    <w:rPr>
      <w:rFonts w:ascii="Calibri" w:eastAsia="Calibri" w:hAnsi="Calibri" w:cs="Arial"/>
      <w:sz w:val="22"/>
      <w:szCs w:val="22"/>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5">
    <w:name w:val="Light Grid Accent 5"/>
    <w:basedOn w:val="a2"/>
    <w:uiPriority w:val="62"/>
    <w:rsid w:val="002A3128"/>
    <w:rPr>
      <w:rFonts w:ascii="Calibri" w:eastAsia="Calibri" w:hAnsi="Calibri" w:cs="Arial"/>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81">
    <w:name w:val="شبكة جدول81"/>
    <w:basedOn w:val="a2"/>
    <w:next w:val="af"/>
    <w:uiPriority w:val="59"/>
    <w:rsid w:val="002A3128"/>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60">
    <w:name w:val="Light List Accent 6"/>
    <w:basedOn w:val="a2"/>
    <w:uiPriority w:val="61"/>
    <w:rsid w:val="002A3128"/>
    <w:rPr>
      <w:rFonts w:ascii="Calibri" w:hAnsi="Calibri" w:cs="Arial"/>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3">
    <w:name w:val="Light Grid Accent 3"/>
    <w:basedOn w:val="a2"/>
    <w:uiPriority w:val="62"/>
    <w:rsid w:val="002A3128"/>
    <w:rPr>
      <w:rFonts w:ascii="Calibri" w:eastAsia="Calibri" w:hAnsi="Calibri" w:cs="Arial"/>
      <w:sz w:val="22"/>
      <w:szCs w:val="22"/>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2">
    <w:name w:val="شبكة فاتحة - تمييز 12"/>
    <w:basedOn w:val="a2"/>
    <w:next w:val="-11"/>
    <w:uiPriority w:val="62"/>
    <w:rsid w:val="002A3128"/>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3">
    <w:name w:val="شبكة فاتحة - تمييز 13"/>
    <w:basedOn w:val="a2"/>
    <w:next w:val="-11"/>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4">
    <w:name w:val="شبكة فاتحة - تمييز 14"/>
    <w:basedOn w:val="a2"/>
    <w:next w:val="-11"/>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Char9">
    <w:name w:val="بلا تباعد Char"/>
    <w:basedOn w:val="a1"/>
    <w:link w:val="af4"/>
    <w:uiPriority w:val="1"/>
    <w:rsid w:val="002A3128"/>
    <w:rPr>
      <w:rFonts w:ascii="Calibri" w:eastAsia="Calibri" w:hAnsi="Calibri" w:cs="Arial"/>
      <w:sz w:val="22"/>
      <w:szCs w:val="22"/>
    </w:rPr>
  </w:style>
  <w:style w:type="paragraph" w:styleId="afff0">
    <w:name w:val="Plain Text"/>
    <w:basedOn w:val="a0"/>
    <w:link w:val="Charf4"/>
    <w:rsid w:val="002A3128"/>
    <w:rPr>
      <w:rFonts w:ascii="Courier New" w:hAnsi="Courier New" w:cs="Courier New"/>
      <w:sz w:val="20"/>
      <w:szCs w:val="20"/>
      <w:lang w:eastAsia="en-US" w:bidi="ar-IQ"/>
    </w:rPr>
  </w:style>
  <w:style w:type="character" w:customStyle="1" w:styleId="Charf4">
    <w:name w:val="نص عادي Char"/>
    <w:basedOn w:val="a1"/>
    <w:link w:val="afff0"/>
    <w:rsid w:val="002A3128"/>
    <w:rPr>
      <w:rFonts w:ascii="Courier New" w:hAnsi="Courier New" w:cs="Courier New"/>
      <w:lang w:bidi="ar-IQ"/>
    </w:rPr>
  </w:style>
  <w:style w:type="table" w:customStyle="1" w:styleId="110">
    <w:name w:val="شبكة جدول11"/>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شبكة جدول9"/>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شبكة جدول10"/>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شبكة جدول13"/>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شبكة جدول14"/>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شبكة جدول15"/>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شبكة جدول16"/>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4">
    <w:name w:val="نص في بالون Char1"/>
    <w:basedOn w:val="a1"/>
    <w:uiPriority w:val="99"/>
    <w:semiHidden/>
    <w:rsid w:val="002A3128"/>
    <w:rPr>
      <w:rFonts w:ascii="Tahoma" w:hAnsi="Tahoma" w:cs="Tahoma"/>
      <w:sz w:val="16"/>
      <w:szCs w:val="16"/>
    </w:rPr>
  </w:style>
  <w:style w:type="table" w:customStyle="1" w:styleId="170">
    <w:name w:val="شبكة جدول17"/>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شبكة جدول18"/>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شبكة جدول19"/>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شبكة جدول111"/>
    <w:basedOn w:val="a2"/>
    <w:next w:val="af"/>
    <w:rsid w:val="002A3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0">
    <w:name w:val="شبكة جدول20"/>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جدول أنيق11"/>
    <w:basedOn w:val="a2"/>
    <w:next w:val="afe"/>
    <w:rsid w:val="002A3128"/>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ps">
    <w:name w:val="hps"/>
    <w:basedOn w:val="a1"/>
    <w:rsid w:val="002A3128"/>
  </w:style>
  <w:style w:type="character" w:customStyle="1" w:styleId="apple-converted-space">
    <w:name w:val="apple-converted-space"/>
    <w:basedOn w:val="a1"/>
    <w:rsid w:val="002A3128"/>
  </w:style>
  <w:style w:type="paragraph" w:customStyle="1" w:styleId="1b">
    <w:name w:val="نمط1"/>
    <w:basedOn w:val="a0"/>
    <w:rsid w:val="002A3128"/>
    <w:pPr>
      <w:spacing w:before="40" w:after="40" w:line="264" w:lineRule="auto"/>
      <w:jc w:val="lowKashida"/>
    </w:pPr>
    <w:rPr>
      <w:rFonts w:cs="MCS Taybah S_U normal."/>
      <w:szCs w:val="40"/>
      <w:lang w:eastAsia="en-US"/>
    </w:rPr>
  </w:style>
  <w:style w:type="paragraph" w:customStyle="1" w:styleId="2b">
    <w:name w:val="نمط2"/>
    <w:basedOn w:val="1b"/>
    <w:rsid w:val="002A3128"/>
  </w:style>
  <w:style w:type="character" w:customStyle="1" w:styleId="more">
    <w:name w:val="more"/>
    <w:basedOn w:val="a1"/>
    <w:rsid w:val="002A3128"/>
  </w:style>
  <w:style w:type="character" w:customStyle="1" w:styleId="navbar">
    <w:name w:val="navbar"/>
    <w:basedOn w:val="a1"/>
    <w:rsid w:val="002A3128"/>
  </w:style>
  <w:style w:type="character" w:customStyle="1" w:styleId="toctoggle">
    <w:name w:val="toctoggle"/>
    <w:basedOn w:val="a1"/>
    <w:rsid w:val="002A3128"/>
  </w:style>
  <w:style w:type="character" w:customStyle="1" w:styleId="tocnumber">
    <w:name w:val="tocnumber"/>
    <w:basedOn w:val="a1"/>
    <w:rsid w:val="002A3128"/>
  </w:style>
  <w:style w:type="character" w:customStyle="1" w:styleId="toctext">
    <w:name w:val="toctext"/>
    <w:basedOn w:val="a1"/>
    <w:rsid w:val="002A3128"/>
  </w:style>
  <w:style w:type="character" w:customStyle="1" w:styleId="editsection">
    <w:name w:val="editsection"/>
    <w:basedOn w:val="a1"/>
    <w:rsid w:val="002A3128"/>
  </w:style>
  <w:style w:type="character" w:customStyle="1" w:styleId="mw-headline">
    <w:name w:val="mw-headline"/>
    <w:basedOn w:val="a1"/>
    <w:rsid w:val="002A3128"/>
  </w:style>
  <w:style w:type="character" w:customStyle="1" w:styleId="citation-version">
    <w:name w:val="citation-version"/>
    <w:basedOn w:val="a1"/>
    <w:rsid w:val="002A3128"/>
  </w:style>
  <w:style w:type="character" w:customStyle="1" w:styleId="citation-abbreviation">
    <w:name w:val="citation-abbreviation"/>
    <w:basedOn w:val="a1"/>
    <w:rsid w:val="002A3128"/>
  </w:style>
  <w:style w:type="character" w:customStyle="1" w:styleId="citation-publication-date">
    <w:name w:val="citation-publication-date"/>
    <w:basedOn w:val="a1"/>
    <w:rsid w:val="002A3128"/>
  </w:style>
  <w:style w:type="character" w:customStyle="1" w:styleId="citation-volume">
    <w:name w:val="citation-volume"/>
    <w:basedOn w:val="a1"/>
    <w:rsid w:val="002A3128"/>
  </w:style>
  <w:style w:type="character" w:customStyle="1" w:styleId="citation-issue">
    <w:name w:val="citation-issue"/>
    <w:basedOn w:val="a1"/>
    <w:rsid w:val="002A3128"/>
  </w:style>
  <w:style w:type="character" w:customStyle="1" w:styleId="citation-flpages">
    <w:name w:val="citation-flpages"/>
    <w:basedOn w:val="a1"/>
    <w:rsid w:val="002A3128"/>
  </w:style>
  <w:style w:type="character" w:customStyle="1" w:styleId="fm-vol-iss-date">
    <w:name w:val="fm-vol-iss-date"/>
    <w:basedOn w:val="a1"/>
    <w:rsid w:val="002A3128"/>
  </w:style>
  <w:style w:type="character" w:customStyle="1" w:styleId="fm-citation-ids-label">
    <w:name w:val="fm-citation-ids-label"/>
    <w:basedOn w:val="a1"/>
    <w:rsid w:val="002A3128"/>
  </w:style>
  <w:style w:type="character" w:customStyle="1" w:styleId="eid3053201">
    <w:name w:val="e_id3053201"/>
    <w:basedOn w:val="a1"/>
    <w:rsid w:val="002A3128"/>
  </w:style>
  <w:style w:type="character" w:customStyle="1" w:styleId="head2">
    <w:name w:val="head2"/>
    <w:basedOn w:val="a1"/>
    <w:rsid w:val="002A3128"/>
  </w:style>
  <w:style w:type="character" w:customStyle="1" w:styleId="figpopup-sensitive-area">
    <w:name w:val="figpopup-sensitive-area"/>
    <w:basedOn w:val="a1"/>
    <w:rsid w:val="002A3128"/>
  </w:style>
  <w:style w:type="character" w:customStyle="1" w:styleId="tag-json">
    <w:name w:val="tag-json"/>
    <w:basedOn w:val="a1"/>
    <w:rsid w:val="002A3128"/>
  </w:style>
  <w:style w:type="character" w:customStyle="1" w:styleId="ref-label">
    <w:name w:val="ref-label"/>
    <w:basedOn w:val="a1"/>
    <w:rsid w:val="002A3128"/>
  </w:style>
  <w:style w:type="character" w:customStyle="1" w:styleId="ref-cit">
    <w:name w:val="ref-cit"/>
    <w:basedOn w:val="a1"/>
    <w:rsid w:val="002A3128"/>
  </w:style>
  <w:style w:type="character" w:customStyle="1" w:styleId="citation">
    <w:name w:val="citation"/>
    <w:basedOn w:val="a1"/>
    <w:rsid w:val="002A3128"/>
  </w:style>
  <w:style w:type="character" w:customStyle="1" w:styleId="ref-journal">
    <w:name w:val="ref-journal"/>
    <w:basedOn w:val="a1"/>
    <w:rsid w:val="002A3128"/>
  </w:style>
  <w:style w:type="character" w:customStyle="1" w:styleId="ref-vol">
    <w:name w:val="ref-vol"/>
    <w:basedOn w:val="a1"/>
    <w:rsid w:val="002A3128"/>
  </w:style>
  <w:style w:type="character" w:customStyle="1" w:styleId="reference-text">
    <w:name w:val="reference-text"/>
    <w:basedOn w:val="a1"/>
    <w:rsid w:val="002A3128"/>
  </w:style>
  <w:style w:type="character" w:customStyle="1" w:styleId="dnnalignleft">
    <w:name w:val="dnnalignleft"/>
    <w:basedOn w:val="a1"/>
    <w:rsid w:val="002A3128"/>
  </w:style>
  <w:style w:type="character" w:customStyle="1" w:styleId="text">
    <w:name w:val="text"/>
    <w:basedOn w:val="a1"/>
    <w:rsid w:val="002A3128"/>
  </w:style>
  <w:style w:type="character" w:customStyle="1" w:styleId="grame">
    <w:name w:val="grame"/>
    <w:basedOn w:val="a1"/>
    <w:rsid w:val="002A3128"/>
  </w:style>
  <w:style w:type="character" w:customStyle="1" w:styleId="spelle">
    <w:name w:val="spelle"/>
    <w:basedOn w:val="a1"/>
    <w:rsid w:val="002A3128"/>
  </w:style>
  <w:style w:type="character" w:customStyle="1" w:styleId="hpsatn">
    <w:name w:val="hps atn"/>
    <w:basedOn w:val="a1"/>
    <w:rsid w:val="002A3128"/>
  </w:style>
  <w:style w:type="character" w:customStyle="1" w:styleId="srchexplword">
    <w:name w:val="srch_expl_word"/>
    <w:basedOn w:val="a1"/>
    <w:rsid w:val="002A3128"/>
  </w:style>
  <w:style w:type="table" w:styleId="1c">
    <w:name w:val="Table Simple 1"/>
    <w:basedOn w:val="a2"/>
    <w:rsid w:val="002A3128"/>
    <w:pPr>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pple-style-span">
    <w:name w:val="apple-style-span"/>
    <w:basedOn w:val="a1"/>
    <w:rsid w:val="002A3128"/>
  </w:style>
  <w:style w:type="paragraph" w:styleId="afff1">
    <w:name w:val="Bibliography"/>
    <w:basedOn w:val="a0"/>
    <w:next w:val="a0"/>
    <w:uiPriority w:val="37"/>
    <w:unhideWhenUsed/>
    <w:rsid w:val="002A3128"/>
    <w:rPr>
      <w:lang w:eastAsia="en-US"/>
    </w:rPr>
  </w:style>
  <w:style w:type="numbering" w:customStyle="1" w:styleId="113">
    <w:name w:val="بلا قائمة11"/>
    <w:next w:val="a3"/>
    <w:uiPriority w:val="99"/>
    <w:semiHidden/>
    <w:unhideWhenUsed/>
    <w:rsid w:val="002A3128"/>
  </w:style>
  <w:style w:type="numbering" w:customStyle="1" w:styleId="1110">
    <w:name w:val="بلا قائمة111"/>
    <w:next w:val="a3"/>
    <w:uiPriority w:val="99"/>
    <w:semiHidden/>
    <w:unhideWhenUsed/>
    <w:rsid w:val="002A3128"/>
  </w:style>
  <w:style w:type="table" w:customStyle="1" w:styleId="1d">
    <w:name w:val="قائمة فاتحة1"/>
    <w:basedOn w:val="a2"/>
    <w:uiPriority w:val="61"/>
    <w:rsid w:val="002A3128"/>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38">
    <w:name w:val="نمط3"/>
    <w:basedOn w:val="2b"/>
    <w:rsid w:val="002A3128"/>
    <w:rPr>
      <w:b/>
      <w:bCs/>
    </w:rPr>
  </w:style>
  <w:style w:type="paragraph" w:customStyle="1" w:styleId="43">
    <w:name w:val="نمط4"/>
    <w:basedOn w:val="38"/>
    <w:rsid w:val="002A3128"/>
  </w:style>
  <w:style w:type="table" w:styleId="-30">
    <w:name w:val="Light List Accent 3"/>
    <w:basedOn w:val="a2"/>
    <w:uiPriority w:val="61"/>
    <w:rsid w:val="002A3128"/>
    <w:pPr>
      <w:bidi/>
    </w:pPr>
    <w:rPr>
      <w:rFonts w:asciiTheme="minorHAnsi" w:eastAsiaTheme="minorEastAsia" w:hAnsiTheme="minorHAnsi" w:cstheme="minorBidi"/>
      <w:sz w:val="22"/>
      <w:szCs w:val="22"/>
      <w:rt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1">
    <w:name w:val="Medium List 2 Accent 1"/>
    <w:basedOn w:val="a2"/>
    <w:uiPriority w:val="66"/>
    <w:rsid w:val="002A3128"/>
    <w:pPr>
      <w:bidi/>
    </w:pPr>
    <w:rPr>
      <w:rFonts w:asciiTheme="majorHAnsi" w:eastAsiaTheme="majorEastAsia" w:hAnsiTheme="majorHAnsi" w:cstheme="majorBidi"/>
      <w:color w:val="000000" w:themeColor="text1"/>
      <w:sz w:val="22"/>
      <w:szCs w:val="22"/>
      <w:rt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e">
    <w:name w:val="تظليل فاتح1"/>
    <w:basedOn w:val="a2"/>
    <w:uiPriority w:val="60"/>
    <w:rsid w:val="002A3128"/>
    <w:rPr>
      <w:rFonts w:asciiTheme="minorHAnsi" w:eastAsia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تظليل فاتح - تمييز 11"/>
    <w:basedOn w:val="a2"/>
    <w:uiPriority w:val="60"/>
    <w:rsid w:val="002A3128"/>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1">
    <w:name w:val="Light Shading Accent 3"/>
    <w:basedOn w:val="a2"/>
    <w:uiPriority w:val="60"/>
    <w:rsid w:val="002A3128"/>
    <w:rPr>
      <w:rFonts w:asciiTheme="minorHAnsi" w:eastAsiaTheme="minorHAnsi" w:hAnsiTheme="minorHAnsi" w:cstheme="minorBidi"/>
      <w:color w:val="76923C" w:themeColor="accent3" w:themeShade="BF"/>
      <w:sz w:val="22"/>
      <w:szCs w:val="22"/>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2A3128"/>
    <w:rPr>
      <w:rFonts w:asciiTheme="minorHAnsi" w:eastAsiaTheme="minorHAnsi" w:hAnsiTheme="minorHAnsi" w:cstheme="minorBidi"/>
      <w:color w:val="5F497A" w:themeColor="accent4" w:themeShade="BF"/>
      <w:sz w:val="22"/>
      <w:szCs w:val="22"/>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0">
    <w:name w:val="Light Shading Accent 5"/>
    <w:basedOn w:val="a2"/>
    <w:uiPriority w:val="60"/>
    <w:rsid w:val="002A3128"/>
    <w:rPr>
      <w:rFonts w:asciiTheme="minorHAnsi" w:eastAsiaTheme="minorHAnsi" w:hAnsiTheme="minorHAnsi" w:cstheme="minorBidi"/>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3">
    <w:name w:val="Medium Shading 1 Accent 3"/>
    <w:basedOn w:val="a2"/>
    <w:uiPriority w:val="63"/>
    <w:rsid w:val="002A3128"/>
    <w:rPr>
      <w:rFonts w:asciiTheme="minorHAnsi" w:eastAsiaTheme="minorHAnsi" w:hAnsiTheme="minorHAnsi" w:cstheme="minorBidi"/>
      <w:sz w:val="22"/>
      <w:szCs w:val="22"/>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14">
    <w:name w:val="شبكة متوسطة 11"/>
    <w:basedOn w:val="a2"/>
    <w:uiPriority w:val="67"/>
    <w:rsid w:val="002A3128"/>
    <w:rPr>
      <w:rFonts w:asciiTheme="minorHAnsi" w:eastAsiaTheme="minorHAnsi"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11">
    <w:name w:val="تظليل متوسط 2 - تمييز 11"/>
    <w:basedOn w:val="a2"/>
    <w:uiPriority w:val="64"/>
    <w:rsid w:val="002A3128"/>
    <w:rPr>
      <w:rFonts w:asciiTheme="minorHAnsi" w:eastAsiaTheme="minorHAnsi"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f">
    <w:name w:val="شبكة فاتحة1"/>
    <w:basedOn w:val="a2"/>
    <w:uiPriority w:val="62"/>
    <w:rsid w:val="002A3128"/>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51">
    <w:name w:val="Light List Accent 5"/>
    <w:basedOn w:val="a2"/>
    <w:uiPriority w:val="61"/>
    <w:rsid w:val="002A3128"/>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numbering" w:customStyle="1" w:styleId="82">
    <w:name w:val="بلا قائمة8"/>
    <w:next w:val="a3"/>
    <w:uiPriority w:val="99"/>
    <w:semiHidden/>
    <w:unhideWhenUsed/>
    <w:rsid w:val="007F7CCC"/>
  </w:style>
  <w:style w:type="table" w:customStyle="1" w:styleId="220">
    <w:name w:val="شبكة جدول22"/>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بلا قائمة12"/>
    <w:next w:val="a3"/>
    <w:semiHidden/>
    <w:rsid w:val="007F7CCC"/>
  </w:style>
  <w:style w:type="numbering" w:customStyle="1" w:styleId="211">
    <w:name w:val="بلا قائمة21"/>
    <w:next w:val="a3"/>
    <w:semiHidden/>
    <w:rsid w:val="007F7CCC"/>
  </w:style>
  <w:style w:type="numbering" w:customStyle="1" w:styleId="310">
    <w:name w:val="بلا قائمة31"/>
    <w:next w:val="a3"/>
    <w:semiHidden/>
    <w:unhideWhenUsed/>
    <w:rsid w:val="007F7CCC"/>
  </w:style>
  <w:style w:type="table" w:customStyle="1" w:styleId="1100">
    <w:name w:val="شبكة جدول110"/>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شبكة جدول23"/>
    <w:basedOn w:val="a2"/>
    <w:next w:val="af"/>
    <w:uiPriority w:val="99"/>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أعمدة جدول 11"/>
    <w:basedOn w:val="a2"/>
    <w:next w:val="15"/>
    <w:rsid w:val="007F7CCC"/>
    <w:pPr>
      <w:bidi/>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أعمدة جدول 21"/>
    <w:basedOn w:val="a2"/>
    <w:next w:val="24"/>
    <w:rsid w:val="007F7CCC"/>
    <w:pPr>
      <w:bidi/>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أعمدة جدول 31"/>
    <w:basedOn w:val="a2"/>
    <w:next w:val="33"/>
    <w:rsid w:val="007F7CCC"/>
    <w:pPr>
      <w:bidi/>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أعمدة جدول 41"/>
    <w:basedOn w:val="a2"/>
    <w:next w:val="40"/>
    <w:rsid w:val="007F7CCC"/>
    <w:pPr>
      <w:bidi/>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2">
    <w:name w:val="جدول بسيط 31"/>
    <w:basedOn w:val="a2"/>
    <w:next w:val="34"/>
    <w:rsid w:val="007F7CCC"/>
    <w:pPr>
      <w:bidi/>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313">
    <w:name w:val="شبكة جدول31"/>
    <w:basedOn w:val="a2"/>
    <w:next w:val="af"/>
    <w:uiPriority w:val="59"/>
    <w:rsid w:val="007F7CC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بلا قائمة41"/>
    <w:next w:val="a3"/>
    <w:uiPriority w:val="99"/>
    <w:semiHidden/>
    <w:unhideWhenUsed/>
    <w:rsid w:val="007F7CCC"/>
  </w:style>
  <w:style w:type="table" w:customStyle="1" w:styleId="412">
    <w:name w:val="شبكة جدول41"/>
    <w:basedOn w:val="a2"/>
    <w:next w:val="af"/>
    <w:uiPriority w:val="59"/>
    <w:rsid w:val="007F7CC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شبكة جدول51"/>
    <w:basedOn w:val="a2"/>
    <w:next w:val="af"/>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شبكة جدول 71"/>
    <w:basedOn w:val="a2"/>
    <w:next w:val="70"/>
    <w:rsid w:val="007F7CCC"/>
    <w:pPr>
      <w:bidi/>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9">
    <w:name w:val="جدول أنيق3"/>
    <w:basedOn w:val="a2"/>
    <w:next w:val="afe"/>
    <w:rsid w:val="007F7CC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جدول أنيق12"/>
    <w:basedOn w:val="a2"/>
    <w:next w:val="afe"/>
    <w:rsid w:val="007F7CC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شبكة جدول61"/>
    <w:basedOn w:val="a2"/>
    <w:next w:val="af"/>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بلا قائمة51"/>
    <w:next w:val="a3"/>
    <w:semiHidden/>
    <w:rsid w:val="007F7CCC"/>
  </w:style>
  <w:style w:type="numbering" w:customStyle="1" w:styleId="611">
    <w:name w:val="بلا قائمة61"/>
    <w:next w:val="a3"/>
    <w:uiPriority w:val="99"/>
    <w:semiHidden/>
    <w:unhideWhenUsed/>
    <w:rsid w:val="007F7CCC"/>
  </w:style>
  <w:style w:type="table" w:customStyle="1" w:styleId="711">
    <w:name w:val="شبكة جدول71"/>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footnote reference" w:uiPriority="99"/>
    <w:lsdException w:name="line number"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F176D2"/>
    <w:pPr>
      <w:bidi/>
    </w:pPr>
    <w:rPr>
      <w:sz w:val="24"/>
      <w:szCs w:val="24"/>
      <w:lang w:eastAsia="ar-SA"/>
    </w:rPr>
  </w:style>
  <w:style w:type="paragraph" w:styleId="1">
    <w:name w:val="heading 1"/>
    <w:basedOn w:val="a0"/>
    <w:next w:val="a0"/>
    <w:link w:val="1Char"/>
    <w:uiPriority w:val="9"/>
    <w:qFormat/>
    <w:rsid w:val="00351160"/>
    <w:pPr>
      <w:keepNext/>
      <w:jc w:val="lowKashida"/>
      <w:outlineLvl w:val="0"/>
    </w:pPr>
    <w:rPr>
      <w:sz w:val="32"/>
      <w:szCs w:val="38"/>
      <w:u w:val="single"/>
    </w:rPr>
  </w:style>
  <w:style w:type="paragraph" w:styleId="20">
    <w:name w:val="heading 2"/>
    <w:basedOn w:val="a0"/>
    <w:next w:val="a0"/>
    <w:link w:val="2Char"/>
    <w:qFormat/>
    <w:rsid w:val="00351160"/>
    <w:pPr>
      <w:keepNext/>
      <w:ind w:left="430" w:right="360"/>
      <w:jc w:val="center"/>
      <w:outlineLvl w:val="1"/>
    </w:pPr>
    <w:rPr>
      <w:rFonts w:cs="Simplified Arabic"/>
      <w:b/>
      <w:bCs/>
      <w:sz w:val="52"/>
      <w:szCs w:val="52"/>
      <w:lang w:bidi="ar-IQ"/>
    </w:rPr>
  </w:style>
  <w:style w:type="paragraph" w:styleId="30">
    <w:name w:val="heading 3"/>
    <w:basedOn w:val="a0"/>
    <w:next w:val="a0"/>
    <w:link w:val="3Char"/>
    <w:qFormat/>
    <w:rsid w:val="00351160"/>
    <w:pPr>
      <w:keepNext/>
      <w:ind w:left="-110" w:right="-180"/>
      <w:jc w:val="center"/>
      <w:outlineLvl w:val="2"/>
    </w:pPr>
    <w:rPr>
      <w:rFonts w:cs="Simplified Arabic"/>
      <w:b/>
      <w:bCs/>
      <w:sz w:val="96"/>
      <w:szCs w:val="96"/>
      <w:lang w:bidi="ar-IQ"/>
    </w:rPr>
  </w:style>
  <w:style w:type="paragraph" w:styleId="4">
    <w:name w:val="heading 4"/>
    <w:basedOn w:val="a0"/>
    <w:next w:val="a0"/>
    <w:link w:val="4Char"/>
    <w:qFormat/>
    <w:rsid w:val="00351160"/>
    <w:pPr>
      <w:keepNext/>
      <w:ind w:left="-110" w:right="-180"/>
      <w:jc w:val="center"/>
      <w:outlineLvl w:val="3"/>
    </w:pPr>
    <w:rPr>
      <w:rFonts w:cs="Simplified Arabic"/>
      <w:b/>
      <w:bCs/>
      <w:sz w:val="56"/>
      <w:szCs w:val="56"/>
      <w:lang w:bidi="ar-IQ"/>
    </w:rPr>
  </w:style>
  <w:style w:type="paragraph" w:styleId="5">
    <w:name w:val="heading 5"/>
    <w:basedOn w:val="a0"/>
    <w:next w:val="a0"/>
    <w:link w:val="5Char"/>
    <w:qFormat/>
    <w:rsid w:val="00351160"/>
    <w:pPr>
      <w:keepNext/>
      <w:ind w:left="430" w:right="-180" w:hanging="540"/>
      <w:jc w:val="lowKashida"/>
      <w:outlineLvl w:val="4"/>
    </w:pPr>
    <w:rPr>
      <w:rFonts w:cs="Simplified Arabic"/>
      <w:b/>
      <w:bCs/>
      <w:sz w:val="32"/>
      <w:szCs w:val="32"/>
      <w:lang w:bidi="ar-IQ"/>
    </w:rPr>
  </w:style>
  <w:style w:type="paragraph" w:styleId="6">
    <w:name w:val="heading 6"/>
    <w:basedOn w:val="a0"/>
    <w:next w:val="a0"/>
    <w:link w:val="6Char"/>
    <w:qFormat/>
    <w:rsid w:val="00351160"/>
    <w:pPr>
      <w:keepNext/>
      <w:jc w:val="center"/>
      <w:outlineLvl w:val="5"/>
    </w:pPr>
    <w:rPr>
      <w:b/>
      <w:bCs/>
      <w:sz w:val="32"/>
      <w:szCs w:val="38"/>
      <w:u w:val="single"/>
    </w:rPr>
  </w:style>
  <w:style w:type="paragraph" w:styleId="7">
    <w:name w:val="heading 7"/>
    <w:basedOn w:val="a0"/>
    <w:next w:val="a0"/>
    <w:link w:val="7Char"/>
    <w:qFormat/>
    <w:rsid w:val="00351160"/>
    <w:pPr>
      <w:keepNext/>
      <w:ind w:left="250" w:right="360"/>
      <w:outlineLvl w:val="6"/>
    </w:pPr>
    <w:rPr>
      <w:rFonts w:cs="Simplified Arabic"/>
      <w:b/>
      <w:bCs/>
      <w:sz w:val="40"/>
      <w:szCs w:val="40"/>
      <w:lang w:bidi="ar-IQ"/>
    </w:rPr>
  </w:style>
  <w:style w:type="paragraph" w:styleId="8">
    <w:name w:val="heading 8"/>
    <w:basedOn w:val="a0"/>
    <w:next w:val="a0"/>
    <w:link w:val="8Char"/>
    <w:qFormat/>
    <w:rsid w:val="00351160"/>
    <w:pPr>
      <w:keepNext/>
      <w:ind w:left="430" w:right="360"/>
      <w:jc w:val="lowKashida"/>
      <w:outlineLvl w:val="7"/>
    </w:pPr>
    <w:rPr>
      <w:rFonts w:cs="Simplified Arabic"/>
      <w:b/>
      <w:bCs/>
      <w:lang w:bidi="ar-IQ"/>
    </w:rPr>
  </w:style>
  <w:style w:type="paragraph" w:styleId="9">
    <w:name w:val="heading 9"/>
    <w:basedOn w:val="a0"/>
    <w:next w:val="a0"/>
    <w:link w:val="9Char"/>
    <w:qFormat/>
    <w:rsid w:val="00351160"/>
    <w:pPr>
      <w:keepNext/>
      <w:ind w:left="430" w:right="1800"/>
      <w:outlineLvl w:val="8"/>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Char"/>
    <w:rsid w:val="00351160"/>
    <w:pPr>
      <w:bidi w:val="0"/>
      <w:ind w:left="360"/>
      <w:jc w:val="lowKashida"/>
    </w:pPr>
    <w:rPr>
      <w:rFonts w:cs="Traditional Arabic"/>
      <w:szCs w:val="28"/>
    </w:rPr>
  </w:style>
  <w:style w:type="paragraph" w:styleId="a5">
    <w:name w:val="Title"/>
    <w:basedOn w:val="a0"/>
    <w:link w:val="Char0"/>
    <w:qFormat/>
    <w:rsid w:val="00351160"/>
    <w:pPr>
      <w:jc w:val="center"/>
    </w:pPr>
    <w:rPr>
      <w:rFonts w:ascii="Arial Black" w:hAnsi="Arial Black" w:cs="PT Bold Heading"/>
      <w:b/>
      <w:bCs/>
      <w:sz w:val="96"/>
      <w:szCs w:val="96"/>
      <w:lang w:bidi="ar-IQ"/>
    </w:rPr>
  </w:style>
  <w:style w:type="paragraph" w:styleId="a6">
    <w:name w:val="caption"/>
    <w:basedOn w:val="a0"/>
    <w:next w:val="a0"/>
    <w:qFormat/>
    <w:rsid w:val="00351160"/>
    <w:pPr>
      <w:ind w:left="250" w:right="360"/>
    </w:pPr>
    <w:rPr>
      <w:rFonts w:cs="Simplified Arabic"/>
      <w:b/>
      <w:bCs/>
      <w:sz w:val="40"/>
      <w:szCs w:val="40"/>
      <w:lang w:eastAsia="en-US" w:bidi="ar-IQ"/>
    </w:rPr>
  </w:style>
  <w:style w:type="paragraph" w:customStyle="1" w:styleId="10">
    <w:name w:val="تذييل الصفحة1"/>
    <w:basedOn w:val="a0"/>
    <w:link w:val="Char1"/>
    <w:rsid w:val="00351160"/>
    <w:pPr>
      <w:tabs>
        <w:tab w:val="center" w:pos="4153"/>
        <w:tab w:val="right" w:pos="8306"/>
      </w:tabs>
    </w:pPr>
  </w:style>
  <w:style w:type="character" w:customStyle="1" w:styleId="11">
    <w:name w:val="رقم الصفحة1"/>
    <w:basedOn w:val="a1"/>
    <w:rsid w:val="00351160"/>
  </w:style>
  <w:style w:type="paragraph" w:customStyle="1" w:styleId="12">
    <w:name w:val="رأس الصفحة1"/>
    <w:basedOn w:val="a0"/>
    <w:link w:val="Char2"/>
    <w:rsid w:val="00351160"/>
    <w:pPr>
      <w:tabs>
        <w:tab w:val="center" w:pos="4153"/>
        <w:tab w:val="right" w:pos="8306"/>
      </w:tabs>
    </w:pPr>
  </w:style>
  <w:style w:type="paragraph" w:styleId="a7">
    <w:name w:val="Block Text"/>
    <w:basedOn w:val="a0"/>
    <w:rsid w:val="00351160"/>
    <w:pPr>
      <w:ind w:left="790" w:right="720"/>
    </w:pPr>
    <w:rPr>
      <w:rFonts w:cs="Simplified Arabic"/>
      <w:b/>
      <w:bCs/>
      <w:lang w:bidi="ar-IQ"/>
    </w:rPr>
  </w:style>
  <w:style w:type="character" w:customStyle="1" w:styleId="Char2">
    <w:name w:val="رأس الصفحة Char"/>
    <w:link w:val="12"/>
    <w:rsid w:val="00BA1655"/>
    <w:rPr>
      <w:sz w:val="24"/>
      <w:szCs w:val="24"/>
      <w:lang w:eastAsia="ar-SA"/>
    </w:rPr>
  </w:style>
  <w:style w:type="numbering" w:customStyle="1" w:styleId="13">
    <w:name w:val="بلا قائمة1"/>
    <w:next w:val="a3"/>
    <w:uiPriority w:val="99"/>
    <w:semiHidden/>
    <w:rsid w:val="00A329C5"/>
  </w:style>
  <w:style w:type="paragraph" w:styleId="a8">
    <w:name w:val="List Paragraph"/>
    <w:basedOn w:val="a0"/>
    <w:qFormat/>
    <w:rsid w:val="00A329C5"/>
    <w:pPr>
      <w:spacing w:after="200" w:line="276" w:lineRule="auto"/>
      <w:ind w:left="720"/>
      <w:contextualSpacing/>
    </w:pPr>
    <w:rPr>
      <w:rFonts w:ascii="Calibri" w:eastAsia="Calibri" w:hAnsi="Calibri" w:cs="Arial"/>
      <w:sz w:val="22"/>
      <w:szCs w:val="22"/>
      <w:lang w:eastAsia="en-US"/>
    </w:rPr>
  </w:style>
  <w:style w:type="character" w:customStyle="1" w:styleId="CharChar1">
    <w:name w:val="Char Char1"/>
    <w:semiHidden/>
    <w:rsid w:val="00A329C5"/>
  </w:style>
  <w:style w:type="character" w:customStyle="1" w:styleId="CharChar">
    <w:name w:val="Char Char"/>
    <w:rsid w:val="00A329C5"/>
  </w:style>
  <w:style w:type="paragraph" w:styleId="a9">
    <w:name w:val="Body Text"/>
    <w:basedOn w:val="a0"/>
    <w:link w:val="Char3"/>
    <w:rsid w:val="00A329C5"/>
    <w:pPr>
      <w:spacing w:after="200" w:line="276" w:lineRule="auto"/>
    </w:pPr>
    <w:rPr>
      <w:rFonts w:ascii="Calibri" w:eastAsia="Calibri" w:hAnsi="Calibri"/>
      <w:b/>
      <w:bCs/>
      <w:sz w:val="32"/>
      <w:szCs w:val="32"/>
    </w:rPr>
  </w:style>
  <w:style w:type="character" w:customStyle="1" w:styleId="Char3">
    <w:name w:val="نص أساسي Char"/>
    <w:link w:val="a9"/>
    <w:rsid w:val="00A329C5"/>
    <w:rPr>
      <w:rFonts w:ascii="Calibri" w:eastAsia="Calibri" w:hAnsi="Calibri" w:cs="Arial"/>
      <w:b/>
      <w:bCs/>
      <w:sz w:val="32"/>
      <w:szCs w:val="32"/>
    </w:rPr>
  </w:style>
  <w:style w:type="numbering" w:customStyle="1" w:styleId="21">
    <w:name w:val="بلا قائمة2"/>
    <w:next w:val="a3"/>
    <w:semiHidden/>
    <w:rsid w:val="00B51162"/>
  </w:style>
  <w:style w:type="numbering" w:customStyle="1" w:styleId="31">
    <w:name w:val="بلا قائمة3"/>
    <w:next w:val="a3"/>
    <w:semiHidden/>
    <w:unhideWhenUsed/>
    <w:rsid w:val="00A15985"/>
  </w:style>
  <w:style w:type="character" w:customStyle="1" w:styleId="1Char">
    <w:name w:val="عنوان 1 Char"/>
    <w:link w:val="1"/>
    <w:uiPriority w:val="9"/>
    <w:rsid w:val="00A15985"/>
    <w:rPr>
      <w:rFonts w:cs="Traditional Arabic"/>
      <w:sz w:val="32"/>
      <w:szCs w:val="38"/>
      <w:u w:val="single"/>
      <w:lang w:eastAsia="ar-SA"/>
    </w:rPr>
  </w:style>
  <w:style w:type="character" w:customStyle="1" w:styleId="2Char">
    <w:name w:val="عنوان 2 Char"/>
    <w:link w:val="20"/>
    <w:rsid w:val="00A15985"/>
    <w:rPr>
      <w:rFonts w:cs="Simplified Arabic"/>
      <w:b/>
      <w:bCs/>
      <w:sz w:val="52"/>
      <w:szCs w:val="52"/>
      <w:lang w:eastAsia="ar-SA" w:bidi="ar-IQ"/>
    </w:rPr>
  </w:style>
  <w:style w:type="character" w:customStyle="1" w:styleId="3Char">
    <w:name w:val="عنوان 3 Char"/>
    <w:link w:val="30"/>
    <w:rsid w:val="00A15985"/>
    <w:rPr>
      <w:rFonts w:cs="Simplified Arabic"/>
      <w:b/>
      <w:bCs/>
      <w:sz w:val="96"/>
      <w:szCs w:val="96"/>
      <w:lang w:eastAsia="ar-SA" w:bidi="ar-IQ"/>
    </w:rPr>
  </w:style>
  <w:style w:type="character" w:customStyle="1" w:styleId="4Char">
    <w:name w:val="عنوان 4 Char"/>
    <w:link w:val="4"/>
    <w:rsid w:val="00A15985"/>
    <w:rPr>
      <w:rFonts w:cs="Simplified Arabic"/>
      <w:b/>
      <w:bCs/>
      <w:sz w:val="56"/>
      <w:szCs w:val="56"/>
      <w:lang w:bidi="ar-IQ"/>
    </w:rPr>
  </w:style>
  <w:style w:type="character" w:customStyle="1" w:styleId="5Char">
    <w:name w:val="عنوان 5 Char"/>
    <w:link w:val="5"/>
    <w:rsid w:val="00A15985"/>
    <w:rPr>
      <w:rFonts w:cs="Simplified Arabic"/>
      <w:b/>
      <w:bCs/>
      <w:sz w:val="32"/>
      <w:szCs w:val="32"/>
      <w:lang w:bidi="ar-IQ"/>
    </w:rPr>
  </w:style>
  <w:style w:type="character" w:customStyle="1" w:styleId="6Char">
    <w:name w:val="عنوان 6 Char"/>
    <w:link w:val="6"/>
    <w:rsid w:val="00A15985"/>
    <w:rPr>
      <w:rFonts w:cs="Traditional Arabic"/>
      <w:b/>
      <w:bCs/>
      <w:sz w:val="32"/>
      <w:szCs w:val="38"/>
      <w:u w:val="single"/>
      <w:lang w:eastAsia="ar-SA"/>
    </w:rPr>
  </w:style>
  <w:style w:type="character" w:customStyle="1" w:styleId="7Char">
    <w:name w:val="عنوان 7 Char"/>
    <w:link w:val="7"/>
    <w:rsid w:val="00A15985"/>
    <w:rPr>
      <w:rFonts w:cs="Simplified Arabic"/>
      <w:b/>
      <w:bCs/>
      <w:sz w:val="40"/>
      <w:szCs w:val="40"/>
      <w:lang w:bidi="ar-IQ"/>
    </w:rPr>
  </w:style>
  <w:style w:type="character" w:customStyle="1" w:styleId="8Char">
    <w:name w:val="عنوان 8 Char"/>
    <w:link w:val="8"/>
    <w:rsid w:val="00A15985"/>
    <w:rPr>
      <w:rFonts w:cs="Simplified Arabic"/>
      <w:b/>
      <w:bCs/>
      <w:sz w:val="24"/>
      <w:szCs w:val="24"/>
      <w:lang w:eastAsia="ar-SA" w:bidi="ar-IQ"/>
    </w:rPr>
  </w:style>
  <w:style w:type="character" w:customStyle="1" w:styleId="9Char">
    <w:name w:val="عنوان 9 Char"/>
    <w:link w:val="9"/>
    <w:rsid w:val="00A15985"/>
    <w:rPr>
      <w:rFonts w:cs="Simplified Arabic"/>
      <w:b/>
      <w:bCs/>
      <w:sz w:val="24"/>
      <w:szCs w:val="24"/>
      <w:lang w:eastAsia="ar-SA"/>
    </w:rPr>
  </w:style>
  <w:style w:type="character" w:customStyle="1" w:styleId="Char1">
    <w:name w:val="تذييل الصفحة Char"/>
    <w:link w:val="10"/>
    <w:rsid w:val="00A15985"/>
    <w:rPr>
      <w:sz w:val="24"/>
      <w:szCs w:val="24"/>
      <w:lang w:eastAsia="ar-SA"/>
    </w:rPr>
  </w:style>
  <w:style w:type="paragraph" w:styleId="22">
    <w:name w:val="Body Text 2"/>
    <w:basedOn w:val="a0"/>
    <w:link w:val="2Char0"/>
    <w:rsid w:val="00A15985"/>
    <w:pPr>
      <w:spacing w:after="120" w:line="480" w:lineRule="auto"/>
    </w:pPr>
    <w:rPr>
      <w:rFonts w:ascii="Calibri" w:eastAsia="Calibri" w:hAnsi="Calibri"/>
      <w:sz w:val="22"/>
      <w:szCs w:val="22"/>
    </w:rPr>
  </w:style>
  <w:style w:type="character" w:customStyle="1" w:styleId="2Char0">
    <w:name w:val="نص أساسي 2 Char"/>
    <w:link w:val="22"/>
    <w:rsid w:val="00A15985"/>
    <w:rPr>
      <w:rFonts w:ascii="Calibri" w:eastAsia="Calibri" w:hAnsi="Calibri" w:cs="Arial"/>
      <w:sz w:val="22"/>
      <w:szCs w:val="22"/>
    </w:rPr>
  </w:style>
  <w:style w:type="paragraph" w:styleId="3">
    <w:name w:val="List Bullet 3"/>
    <w:basedOn w:val="a0"/>
    <w:autoRedefine/>
    <w:rsid w:val="00A15985"/>
    <w:pPr>
      <w:numPr>
        <w:numId w:val="1"/>
      </w:numPr>
      <w:ind w:right="0"/>
    </w:pPr>
    <w:rPr>
      <w:lang w:eastAsia="en-US"/>
    </w:rPr>
  </w:style>
  <w:style w:type="paragraph" w:styleId="a">
    <w:name w:val="List Bullet"/>
    <w:basedOn w:val="a0"/>
    <w:autoRedefine/>
    <w:rsid w:val="00A15985"/>
    <w:pPr>
      <w:numPr>
        <w:numId w:val="2"/>
      </w:numPr>
      <w:ind w:right="0"/>
    </w:pPr>
    <w:rPr>
      <w:lang w:eastAsia="en-US"/>
    </w:rPr>
  </w:style>
  <w:style w:type="paragraph" w:styleId="2">
    <w:name w:val="List Bullet 2"/>
    <w:basedOn w:val="a0"/>
    <w:autoRedefine/>
    <w:rsid w:val="00A15985"/>
    <w:pPr>
      <w:numPr>
        <w:numId w:val="3"/>
      </w:numPr>
      <w:ind w:right="0"/>
    </w:pPr>
  </w:style>
  <w:style w:type="paragraph" w:styleId="32">
    <w:name w:val="Body Text 3"/>
    <w:basedOn w:val="a0"/>
    <w:link w:val="3Char0"/>
    <w:rsid w:val="00A15985"/>
    <w:pPr>
      <w:jc w:val="center"/>
    </w:pPr>
    <w:rPr>
      <w:rFonts w:cs="Simplified Arabic"/>
      <w:b/>
      <w:bCs/>
      <w:sz w:val="20"/>
      <w:szCs w:val="20"/>
      <w:lang w:bidi="ar-IQ"/>
    </w:rPr>
  </w:style>
  <w:style w:type="character" w:customStyle="1" w:styleId="3Char0">
    <w:name w:val="نص أساسي 3 Char"/>
    <w:link w:val="32"/>
    <w:rsid w:val="00A15985"/>
    <w:rPr>
      <w:rFonts w:cs="Simplified Arabic"/>
      <w:b/>
      <w:bCs/>
      <w:lang w:bidi="ar-IQ"/>
    </w:rPr>
  </w:style>
  <w:style w:type="character" w:customStyle="1" w:styleId="Char0">
    <w:name w:val="العنوان Char"/>
    <w:link w:val="a5"/>
    <w:rsid w:val="00A15985"/>
    <w:rPr>
      <w:rFonts w:ascii="Arial Black" w:hAnsi="Arial Black" w:cs="PT Bold Heading"/>
      <w:b/>
      <w:bCs/>
      <w:sz w:val="96"/>
      <w:szCs w:val="96"/>
      <w:lang w:eastAsia="ar-SA" w:bidi="ar-IQ"/>
    </w:rPr>
  </w:style>
  <w:style w:type="character" w:styleId="aa">
    <w:name w:val="annotation reference"/>
    <w:rsid w:val="005B074B"/>
    <w:rPr>
      <w:sz w:val="16"/>
      <w:szCs w:val="16"/>
    </w:rPr>
  </w:style>
  <w:style w:type="paragraph" w:styleId="ab">
    <w:name w:val="annotation text"/>
    <w:basedOn w:val="a0"/>
    <w:link w:val="Char4"/>
    <w:rsid w:val="005B074B"/>
    <w:rPr>
      <w:sz w:val="20"/>
      <w:szCs w:val="20"/>
      <w:lang w:eastAsia="en-US"/>
    </w:rPr>
  </w:style>
  <w:style w:type="character" w:customStyle="1" w:styleId="Char4">
    <w:name w:val="نص تعليق Char"/>
    <w:basedOn w:val="a1"/>
    <w:link w:val="ab"/>
    <w:rsid w:val="005B074B"/>
  </w:style>
  <w:style w:type="paragraph" w:styleId="ac">
    <w:name w:val="annotation subject"/>
    <w:basedOn w:val="ab"/>
    <w:next w:val="ab"/>
    <w:link w:val="Char5"/>
    <w:rsid w:val="005B074B"/>
    <w:rPr>
      <w:b/>
      <w:bCs/>
    </w:rPr>
  </w:style>
  <w:style w:type="character" w:customStyle="1" w:styleId="Char5">
    <w:name w:val="موضوع تعليق Char"/>
    <w:link w:val="ac"/>
    <w:rsid w:val="005B074B"/>
    <w:rPr>
      <w:b/>
      <w:bCs/>
    </w:rPr>
  </w:style>
  <w:style w:type="paragraph" w:styleId="ad">
    <w:name w:val="Balloon Text"/>
    <w:basedOn w:val="a0"/>
    <w:link w:val="Char6"/>
    <w:rsid w:val="005B074B"/>
    <w:rPr>
      <w:rFonts w:ascii="Tahoma" w:hAnsi="Tahoma"/>
      <w:sz w:val="16"/>
      <w:szCs w:val="16"/>
    </w:rPr>
  </w:style>
  <w:style w:type="character" w:customStyle="1" w:styleId="Char6">
    <w:name w:val="نص في بالون Char"/>
    <w:link w:val="ad"/>
    <w:rsid w:val="005B074B"/>
    <w:rPr>
      <w:rFonts w:ascii="Tahoma" w:hAnsi="Tahoma" w:cs="Tahoma"/>
      <w:sz w:val="16"/>
      <w:szCs w:val="16"/>
    </w:rPr>
  </w:style>
  <w:style w:type="character" w:styleId="Hyperlink">
    <w:name w:val="Hyperlink"/>
    <w:uiPriority w:val="99"/>
    <w:rsid w:val="00195DC9"/>
    <w:rPr>
      <w:color w:val="0000FF"/>
      <w:u w:val="single"/>
    </w:rPr>
  </w:style>
  <w:style w:type="paragraph" w:styleId="ae">
    <w:name w:val="Subtitle"/>
    <w:basedOn w:val="a0"/>
    <w:link w:val="Char7"/>
    <w:qFormat/>
    <w:rsid w:val="00195DC9"/>
    <w:pPr>
      <w:jc w:val="center"/>
    </w:pPr>
    <w:rPr>
      <w:b/>
      <w:bCs/>
      <w:sz w:val="50"/>
      <w:szCs w:val="50"/>
      <w:u w:val="single"/>
      <w:lang w:bidi="ar-IQ"/>
    </w:rPr>
  </w:style>
  <w:style w:type="character" w:customStyle="1" w:styleId="Char7">
    <w:name w:val="عنوان فرعي Char"/>
    <w:link w:val="ae"/>
    <w:rsid w:val="00195DC9"/>
    <w:rPr>
      <w:b/>
      <w:bCs/>
      <w:sz w:val="50"/>
      <w:szCs w:val="50"/>
      <w:u w:val="single"/>
      <w:lang w:bidi="ar-IQ"/>
    </w:rPr>
  </w:style>
  <w:style w:type="table" w:styleId="af">
    <w:name w:val="Table Grid"/>
    <w:basedOn w:val="a2"/>
    <w:uiPriority w:val="59"/>
    <w:rsid w:val="00195DC9"/>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شبكة جدول1"/>
    <w:basedOn w:val="a2"/>
    <w:next w:val="af"/>
    <w:rsid w:val="00195DC9"/>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شبكة جدول2"/>
    <w:basedOn w:val="a2"/>
    <w:next w:val="af"/>
    <w:uiPriority w:val="59"/>
    <w:rsid w:val="0010358B"/>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umns 1"/>
    <w:basedOn w:val="a2"/>
    <w:rsid w:val="007D0589"/>
    <w:pPr>
      <w:bidi/>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olumns 2"/>
    <w:basedOn w:val="a2"/>
    <w:rsid w:val="007D0589"/>
    <w:pPr>
      <w:bidi/>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rsid w:val="007D0589"/>
    <w:pPr>
      <w:bidi/>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0">
    <w:name w:val="Table Columns 4"/>
    <w:basedOn w:val="a2"/>
    <w:rsid w:val="007D0589"/>
    <w:pPr>
      <w:bidi/>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4">
    <w:name w:val="Table Simple 3"/>
    <w:basedOn w:val="a2"/>
    <w:rsid w:val="00D800E5"/>
    <w:pPr>
      <w:bidi/>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0">
    <w:name w:val="footnote text"/>
    <w:basedOn w:val="a0"/>
    <w:link w:val="Char8"/>
    <w:rsid w:val="004B4915"/>
    <w:rPr>
      <w:sz w:val="20"/>
      <w:szCs w:val="20"/>
      <w:lang w:eastAsia="en-US"/>
    </w:rPr>
  </w:style>
  <w:style w:type="character" w:customStyle="1" w:styleId="Char8">
    <w:name w:val="نص حاشية سفلية Char"/>
    <w:basedOn w:val="a1"/>
    <w:link w:val="af0"/>
    <w:rsid w:val="004B4915"/>
  </w:style>
  <w:style w:type="character" w:styleId="af1">
    <w:name w:val="footnote reference"/>
    <w:uiPriority w:val="99"/>
    <w:rsid w:val="004B4915"/>
    <w:rPr>
      <w:vertAlign w:val="superscript"/>
    </w:rPr>
  </w:style>
  <w:style w:type="character" w:styleId="af2">
    <w:name w:val="Strong"/>
    <w:qFormat/>
    <w:rsid w:val="003E2175"/>
    <w:rPr>
      <w:b/>
      <w:bCs/>
    </w:rPr>
  </w:style>
  <w:style w:type="character" w:styleId="af3">
    <w:name w:val="Emphasis"/>
    <w:qFormat/>
    <w:rsid w:val="003E2175"/>
    <w:rPr>
      <w:i/>
      <w:iCs/>
    </w:rPr>
  </w:style>
  <w:style w:type="table" w:customStyle="1" w:styleId="35">
    <w:name w:val="شبكة جدول3"/>
    <w:basedOn w:val="a2"/>
    <w:next w:val="af"/>
    <w:rsid w:val="00BF2F3A"/>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بلا قائمة4"/>
    <w:next w:val="a3"/>
    <w:uiPriority w:val="99"/>
    <w:semiHidden/>
    <w:unhideWhenUsed/>
    <w:rsid w:val="0015465A"/>
  </w:style>
  <w:style w:type="paragraph" w:styleId="af4">
    <w:name w:val="No Spacing"/>
    <w:link w:val="Char9"/>
    <w:uiPriority w:val="1"/>
    <w:qFormat/>
    <w:rsid w:val="0015465A"/>
    <w:pPr>
      <w:bidi/>
    </w:pPr>
    <w:rPr>
      <w:rFonts w:ascii="Calibri" w:eastAsia="Calibri" w:hAnsi="Calibri" w:cs="Arial"/>
      <w:sz w:val="22"/>
      <w:szCs w:val="22"/>
    </w:rPr>
  </w:style>
  <w:style w:type="table" w:customStyle="1" w:styleId="42">
    <w:name w:val="شبكة جدول4"/>
    <w:basedOn w:val="a2"/>
    <w:next w:val="af"/>
    <w:rsid w:val="0015465A"/>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شبكة جدول5"/>
    <w:basedOn w:val="a2"/>
    <w:next w:val="af"/>
    <w:rsid w:val="006C10DD"/>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70">
    <w:name w:val="Table Grid 7"/>
    <w:basedOn w:val="a2"/>
    <w:rsid w:val="006C10DD"/>
    <w:pPr>
      <w:bidi/>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36">
    <w:name w:val="Body Text Indent 3"/>
    <w:basedOn w:val="a0"/>
    <w:link w:val="3Char1"/>
    <w:rsid w:val="006C10DD"/>
    <w:pPr>
      <w:spacing w:after="200" w:line="360" w:lineRule="auto"/>
      <w:ind w:left="-1710"/>
      <w:jc w:val="right"/>
    </w:pPr>
    <w:rPr>
      <w:rFonts w:ascii="Calibri" w:hAnsi="Calibri" w:cs="Traditional Arabic"/>
      <w:b/>
      <w:bCs/>
      <w:i/>
      <w:iCs/>
      <w:sz w:val="32"/>
      <w:szCs w:val="38"/>
      <w:lang w:eastAsia="en-US" w:bidi="en-US"/>
    </w:rPr>
  </w:style>
  <w:style w:type="character" w:customStyle="1" w:styleId="3Char1">
    <w:name w:val="نص أساسي بمسافة بادئة 3 Char"/>
    <w:basedOn w:val="a1"/>
    <w:link w:val="36"/>
    <w:rsid w:val="006C10DD"/>
    <w:rPr>
      <w:rFonts w:ascii="Calibri" w:hAnsi="Calibri" w:cs="Traditional Arabic"/>
      <w:b/>
      <w:bCs/>
      <w:i/>
      <w:iCs/>
      <w:sz w:val="32"/>
      <w:szCs w:val="38"/>
      <w:lang w:bidi="en-US"/>
    </w:rPr>
  </w:style>
  <w:style w:type="character" w:styleId="af5">
    <w:name w:val="FollowedHyperlink"/>
    <w:basedOn w:val="a1"/>
    <w:rsid w:val="006C10DD"/>
    <w:rPr>
      <w:color w:val="800080"/>
      <w:u w:val="single"/>
    </w:rPr>
  </w:style>
  <w:style w:type="paragraph" w:customStyle="1" w:styleId="ShortReturnAddress">
    <w:name w:val="Short Return Address"/>
    <w:basedOn w:val="a0"/>
    <w:rsid w:val="006C10DD"/>
    <w:pPr>
      <w:spacing w:after="200" w:line="288" w:lineRule="auto"/>
    </w:pPr>
    <w:rPr>
      <w:rFonts w:ascii="Calibri" w:hAnsi="Calibri" w:cs="Arial"/>
      <w:i/>
      <w:iCs/>
      <w:sz w:val="20"/>
      <w:szCs w:val="20"/>
      <w:lang w:eastAsia="en-US" w:bidi="en-US"/>
    </w:rPr>
  </w:style>
  <w:style w:type="paragraph" w:styleId="af6">
    <w:name w:val="Quote"/>
    <w:basedOn w:val="a0"/>
    <w:next w:val="a0"/>
    <w:link w:val="Chara"/>
    <w:uiPriority w:val="29"/>
    <w:qFormat/>
    <w:rsid w:val="006C10DD"/>
    <w:pPr>
      <w:bidi w:val="0"/>
      <w:spacing w:after="200" w:line="288" w:lineRule="auto"/>
    </w:pPr>
    <w:rPr>
      <w:rFonts w:ascii="Calibri" w:hAnsi="Calibri" w:cs="Arial"/>
      <w:color w:val="943634"/>
      <w:sz w:val="20"/>
      <w:szCs w:val="20"/>
      <w:lang w:eastAsia="en-US" w:bidi="en-US"/>
    </w:rPr>
  </w:style>
  <w:style w:type="character" w:customStyle="1" w:styleId="Chara">
    <w:name w:val="اقتباس Char"/>
    <w:basedOn w:val="a1"/>
    <w:link w:val="af6"/>
    <w:uiPriority w:val="29"/>
    <w:rsid w:val="006C10DD"/>
    <w:rPr>
      <w:rFonts w:ascii="Calibri" w:hAnsi="Calibri" w:cs="Arial"/>
      <w:color w:val="943634"/>
      <w:lang w:bidi="en-US"/>
    </w:rPr>
  </w:style>
  <w:style w:type="paragraph" w:styleId="af7">
    <w:name w:val="Intense Quote"/>
    <w:basedOn w:val="a0"/>
    <w:next w:val="a0"/>
    <w:link w:val="Charb"/>
    <w:uiPriority w:val="30"/>
    <w:qFormat/>
    <w:rsid w:val="006C10DD"/>
    <w:pPr>
      <w:pBdr>
        <w:top w:val="dotted" w:sz="8" w:space="10" w:color="C0504D"/>
        <w:bottom w:val="dotted" w:sz="8" w:space="10" w:color="C0504D"/>
      </w:pBdr>
      <w:bidi w:val="0"/>
      <w:spacing w:after="200" w:line="300" w:lineRule="auto"/>
      <w:ind w:left="2160" w:right="2160"/>
      <w:jc w:val="center"/>
    </w:pPr>
    <w:rPr>
      <w:rFonts w:ascii="Cambria" w:hAnsi="Cambria"/>
      <w:b/>
      <w:bCs/>
      <w:i/>
      <w:iCs/>
      <w:color w:val="C0504D"/>
      <w:sz w:val="20"/>
      <w:szCs w:val="20"/>
      <w:lang w:eastAsia="en-US" w:bidi="en-US"/>
    </w:rPr>
  </w:style>
  <w:style w:type="character" w:customStyle="1" w:styleId="Charb">
    <w:name w:val="اقتباس مكثف Char"/>
    <w:basedOn w:val="a1"/>
    <w:link w:val="af7"/>
    <w:uiPriority w:val="30"/>
    <w:rsid w:val="006C10DD"/>
    <w:rPr>
      <w:rFonts w:ascii="Cambria" w:hAnsi="Cambria"/>
      <w:b/>
      <w:bCs/>
      <w:i/>
      <w:iCs/>
      <w:color w:val="C0504D"/>
      <w:lang w:bidi="en-US"/>
    </w:rPr>
  </w:style>
  <w:style w:type="character" w:styleId="af8">
    <w:name w:val="Subtle Emphasis"/>
    <w:uiPriority w:val="19"/>
    <w:qFormat/>
    <w:rsid w:val="006C10DD"/>
    <w:rPr>
      <w:rFonts w:ascii="Cambria" w:eastAsia="Times New Roman" w:hAnsi="Cambria" w:cs="Times New Roman"/>
      <w:i/>
      <w:iCs/>
      <w:color w:val="C0504D"/>
    </w:rPr>
  </w:style>
  <w:style w:type="character" w:styleId="af9">
    <w:name w:val="Intense Emphasis"/>
    <w:uiPriority w:val="21"/>
    <w:qFormat/>
    <w:rsid w:val="006C10DD"/>
    <w:rPr>
      <w:rFonts w:ascii="Cambria" w:eastAsia="Times New Roman" w:hAnsi="Cambria" w:cs="Times New Roman"/>
      <w:b/>
      <w:bCs/>
      <w:i/>
      <w:iCs/>
      <w:dstrike w:val="0"/>
      <w:color w:val="FFFFFF"/>
      <w:bdr w:val="single" w:sz="18" w:space="0" w:color="C0504D"/>
      <w:shd w:val="clear" w:color="auto" w:fill="C0504D"/>
      <w:vertAlign w:val="baseline"/>
    </w:rPr>
  </w:style>
  <w:style w:type="character" w:styleId="afa">
    <w:name w:val="Subtle Reference"/>
    <w:uiPriority w:val="31"/>
    <w:qFormat/>
    <w:rsid w:val="006C10DD"/>
    <w:rPr>
      <w:i/>
      <w:iCs/>
      <w:smallCaps/>
      <w:color w:val="C0504D"/>
      <w:u w:color="C0504D"/>
    </w:rPr>
  </w:style>
  <w:style w:type="character" w:styleId="afb">
    <w:name w:val="Intense Reference"/>
    <w:uiPriority w:val="32"/>
    <w:qFormat/>
    <w:rsid w:val="006C10DD"/>
    <w:rPr>
      <w:b/>
      <w:bCs/>
      <w:i/>
      <w:iCs/>
      <w:smallCaps/>
      <w:color w:val="C0504D"/>
      <w:u w:color="C0504D"/>
    </w:rPr>
  </w:style>
  <w:style w:type="character" w:styleId="afc">
    <w:name w:val="Book Title"/>
    <w:uiPriority w:val="33"/>
    <w:qFormat/>
    <w:rsid w:val="006C10DD"/>
    <w:rPr>
      <w:rFonts w:ascii="Cambria" w:eastAsia="Times New Roman" w:hAnsi="Cambria" w:cs="Times New Roman"/>
      <w:b/>
      <w:bCs/>
      <w:i/>
      <w:iCs/>
      <w:smallCaps/>
      <w:color w:val="943634"/>
      <w:u w:val="single"/>
    </w:rPr>
  </w:style>
  <w:style w:type="paragraph" w:styleId="afd">
    <w:name w:val="TOC Heading"/>
    <w:basedOn w:val="1"/>
    <w:next w:val="a0"/>
    <w:uiPriority w:val="39"/>
    <w:semiHidden/>
    <w:unhideWhenUsed/>
    <w:qFormat/>
    <w:rsid w:val="006C10DD"/>
    <w:pPr>
      <w:keepNext w:val="0"/>
      <w:pBdr>
        <w:top w:val="single" w:sz="8" w:space="0" w:color="C0504D"/>
        <w:left w:val="single" w:sz="8" w:space="0" w:color="C0504D"/>
        <w:bottom w:val="single" w:sz="8" w:space="0" w:color="C0504D"/>
        <w:right w:val="single" w:sz="8" w:space="0" w:color="C0504D"/>
      </w:pBdr>
      <w:shd w:val="clear" w:color="auto" w:fill="F2DBDB"/>
      <w:bidi w:val="0"/>
      <w:spacing w:before="480" w:after="100" w:line="269" w:lineRule="auto"/>
      <w:contextualSpacing/>
      <w:jc w:val="left"/>
      <w:outlineLvl w:val="9"/>
    </w:pPr>
    <w:rPr>
      <w:rFonts w:ascii="Cambria" w:hAnsi="Cambria"/>
      <w:b/>
      <w:bCs/>
      <w:i/>
      <w:iCs/>
      <w:color w:val="622423"/>
      <w:sz w:val="22"/>
      <w:szCs w:val="22"/>
      <w:u w:val="none"/>
      <w:lang w:eastAsia="en-US" w:bidi="en-US"/>
    </w:rPr>
  </w:style>
  <w:style w:type="character" w:customStyle="1" w:styleId="Charc">
    <w:name w:val="تذييل صفحة Char"/>
    <w:basedOn w:val="a1"/>
    <w:uiPriority w:val="99"/>
    <w:rsid w:val="006C10DD"/>
    <w:rPr>
      <w:rFonts w:ascii="Times New Roman" w:eastAsia="Times New Roman" w:hAnsi="Times New Roman" w:cs="Tahoma"/>
      <w:sz w:val="24"/>
      <w:szCs w:val="20"/>
    </w:rPr>
  </w:style>
  <w:style w:type="character" w:customStyle="1" w:styleId="Chard">
    <w:name w:val="رأس صفحة Char"/>
    <w:basedOn w:val="a1"/>
    <w:rsid w:val="006C10DD"/>
    <w:rPr>
      <w:rFonts w:ascii="Times New Roman" w:eastAsia="Times New Roman" w:hAnsi="Times New Roman" w:cs="Tahoma"/>
      <w:sz w:val="24"/>
      <w:szCs w:val="20"/>
    </w:rPr>
  </w:style>
  <w:style w:type="table" w:styleId="afe">
    <w:name w:val="Table Elegant"/>
    <w:basedOn w:val="a2"/>
    <w:rsid w:val="006C10DD"/>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f">
    <w:name w:val="Placeholder Text"/>
    <w:basedOn w:val="a1"/>
    <w:uiPriority w:val="99"/>
    <w:semiHidden/>
    <w:rsid w:val="006C10DD"/>
    <w:rPr>
      <w:color w:val="808080"/>
    </w:rPr>
  </w:style>
  <w:style w:type="paragraph" w:styleId="aff0">
    <w:name w:val="List"/>
    <w:basedOn w:val="a0"/>
    <w:rsid w:val="0096064C"/>
    <w:pPr>
      <w:ind w:left="283" w:hanging="283"/>
    </w:pPr>
    <w:rPr>
      <w:lang w:eastAsia="en-US"/>
    </w:rPr>
  </w:style>
  <w:style w:type="paragraph" w:styleId="25">
    <w:name w:val="List 2"/>
    <w:basedOn w:val="a0"/>
    <w:rsid w:val="0096064C"/>
    <w:pPr>
      <w:ind w:left="566" w:hanging="283"/>
    </w:pPr>
    <w:rPr>
      <w:lang w:eastAsia="en-US"/>
    </w:rPr>
  </w:style>
  <w:style w:type="paragraph" w:styleId="aff1">
    <w:name w:val="Body Text First Indent"/>
    <w:basedOn w:val="a9"/>
    <w:link w:val="Chare"/>
    <w:rsid w:val="0096064C"/>
    <w:pPr>
      <w:spacing w:after="120" w:line="240" w:lineRule="auto"/>
      <w:ind w:firstLine="210"/>
    </w:pPr>
    <w:rPr>
      <w:b w:val="0"/>
      <w:bCs w:val="0"/>
      <w:sz w:val="24"/>
      <w:szCs w:val="24"/>
    </w:rPr>
  </w:style>
  <w:style w:type="character" w:customStyle="1" w:styleId="Chare">
    <w:name w:val="نص أساسي بمسافة بادئة للسطر الأول Char"/>
    <w:basedOn w:val="Char3"/>
    <w:link w:val="aff1"/>
    <w:rsid w:val="0096064C"/>
    <w:rPr>
      <w:rFonts w:ascii="Calibri" w:eastAsia="Calibri" w:hAnsi="Calibri" w:cs="Arial"/>
      <w:b/>
      <w:bCs/>
      <w:sz w:val="24"/>
      <w:szCs w:val="24"/>
    </w:rPr>
  </w:style>
  <w:style w:type="paragraph" w:styleId="aff2">
    <w:name w:val="endnote text"/>
    <w:basedOn w:val="a0"/>
    <w:link w:val="Charf"/>
    <w:rsid w:val="0096064C"/>
    <w:rPr>
      <w:sz w:val="20"/>
      <w:szCs w:val="20"/>
      <w:lang w:eastAsia="en-US"/>
    </w:rPr>
  </w:style>
  <w:style w:type="character" w:customStyle="1" w:styleId="Charf">
    <w:name w:val="نص تعليق ختامي Char"/>
    <w:basedOn w:val="a1"/>
    <w:link w:val="aff2"/>
    <w:rsid w:val="0096064C"/>
  </w:style>
  <w:style w:type="character" w:styleId="aff3">
    <w:name w:val="endnote reference"/>
    <w:rsid w:val="0096064C"/>
    <w:rPr>
      <w:vertAlign w:val="superscript"/>
    </w:rPr>
  </w:style>
  <w:style w:type="paragraph" w:customStyle="1" w:styleId="aff4">
    <w:basedOn w:val="a0"/>
    <w:next w:val="aff5"/>
    <w:link w:val="Charf0"/>
    <w:rsid w:val="0096064C"/>
    <w:pPr>
      <w:shd w:val="clear" w:color="auto" w:fill="000080"/>
    </w:pPr>
    <w:rPr>
      <w:rFonts w:ascii="Tahoma" w:hAnsi="Tahoma"/>
      <w:sz w:val="20"/>
      <w:szCs w:val="20"/>
    </w:rPr>
  </w:style>
  <w:style w:type="character" w:customStyle="1" w:styleId="Charf0">
    <w:name w:val="مخطط المستند Char"/>
    <w:link w:val="aff4"/>
    <w:rsid w:val="0096064C"/>
    <w:rPr>
      <w:rFonts w:ascii="Tahoma" w:hAnsi="Tahoma" w:cs="Tahoma"/>
      <w:shd w:val="clear" w:color="auto" w:fill="000080"/>
    </w:rPr>
  </w:style>
  <w:style w:type="paragraph" w:styleId="37">
    <w:name w:val="List 3"/>
    <w:basedOn w:val="a0"/>
    <w:rsid w:val="0096064C"/>
    <w:pPr>
      <w:ind w:left="849" w:hanging="283"/>
    </w:pPr>
    <w:rPr>
      <w:lang w:eastAsia="en-US"/>
    </w:rPr>
  </w:style>
  <w:style w:type="paragraph" w:styleId="26">
    <w:name w:val="List Continue 2"/>
    <w:basedOn w:val="a0"/>
    <w:rsid w:val="0096064C"/>
    <w:pPr>
      <w:spacing w:after="120"/>
      <w:ind w:left="566"/>
    </w:pPr>
    <w:rPr>
      <w:lang w:eastAsia="en-US"/>
    </w:rPr>
  </w:style>
  <w:style w:type="paragraph" w:styleId="aff6">
    <w:name w:val="Normal Indent"/>
    <w:basedOn w:val="a0"/>
    <w:rsid w:val="0096064C"/>
    <w:pPr>
      <w:ind w:left="720"/>
    </w:pPr>
    <w:rPr>
      <w:lang w:eastAsia="en-US"/>
    </w:rPr>
  </w:style>
  <w:style w:type="paragraph" w:styleId="aff7">
    <w:name w:val="Signature"/>
    <w:basedOn w:val="a0"/>
    <w:link w:val="Charf1"/>
    <w:rsid w:val="0096064C"/>
    <w:pPr>
      <w:ind w:left="4252"/>
    </w:pPr>
  </w:style>
  <w:style w:type="character" w:customStyle="1" w:styleId="Charf1">
    <w:name w:val="توقيع Char"/>
    <w:basedOn w:val="a1"/>
    <w:link w:val="aff7"/>
    <w:rsid w:val="0096064C"/>
    <w:rPr>
      <w:sz w:val="24"/>
      <w:szCs w:val="24"/>
    </w:rPr>
  </w:style>
  <w:style w:type="paragraph" w:customStyle="1" w:styleId="PPLine">
    <w:name w:val="PP Line"/>
    <w:basedOn w:val="aff7"/>
    <w:rsid w:val="0096064C"/>
  </w:style>
  <w:style w:type="character" w:styleId="aff8">
    <w:name w:val="line number"/>
    <w:uiPriority w:val="99"/>
    <w:unhideWhenUsed/>
    <w:rsid w:val="0096064C"/>
  </w:style>
  <w:style w:type="table" w:customStyle="1" w:styleId="16">
    <w:name w:val="جدول أنيق1"/>
    <w:basedOn w:val="a2"/>
    <w:next w:val="afe"/>
    <w:rsid w:val="0096064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CharChar3">
    <w:name w:val="Char Char3"/>
    <w:rsid w:val="0096064C"/>
    <w:rPr>
      <w:rFonts w:ascii="Calibri" w:eastAsia="Calibri" w:hAnsi="Calibri" w:cs="Arial"/>
      <w:sz w:val="22"/>
      <w:szCs w:val="22"/>
    </w:rPr>
  </w:style>
  <w:style w:type="character" w:customStyle="1" w:styleId="CharChar5">
    <w:name w:val="Char Char5"/>
    <w:rsid w:val="0096064C"/>
    <w:rPr>
      <w:sz w:val="24"/>
      <w:szCs w:val="24"/>
    </w:rPr>
  </w:style>
  <w:style w:type="paragraph" w:styleId="27">
    <w:name w:val="Body Text First Indent 2"/>
    <w:basedOn w:val="a4"/>
    <w:link w:val="2Char1"/>
    <w:rsid w:val="0096064C"/>
    <w:pPr>
      <w:bidi/>
      <w:spacing w:after="120"/>
      <w:ind w:left="283" w:firstLine="210"/>
      <w:jc w:val="left"/>
    </w:pPr>
    <w:rPr>
      <w:rFonts w:cs="Times New Roman"/>
      <w:szCs w:val="24"/>
    </w:rPr>
  </w:style>
  <w:style w:type="character" w:customStyle="1" w:styleId="Char">
    <w:name w:val="نص أساسي بمسافة بادئة Char"/>
    <w:basedOn w:val="a1"/>
    <w:link w:val="a4"/>
    <w:rsid w:val="0096064C"/>
    <w:rPr>
      <w:rFonts w:cs="Traditional Arabic"/>
      <w:sz w:val="24"/>
      <w:szCs w:val="28"/>
      <w:lang w:eastAsia="ar-SA"/>
    </w:rPr>
  </w:style>
  <w:style w:type="character" w:customStyle="1" w:styleId="2Char1">
    <w:name w:val="نص أساسي بمسافة بادئة للسطر الأول 2 Char"/>
    <w:basedOn w:val="Char"/>
    <w:link w:val="27"/>
    <w:rsid w:val="0096064C"/>
    <w:rPr>
      <w:rFonts w:cs="Traditional Arabic"/>
      <w:sz w:val="24"/>
      <w:szCs w:val="24"/>
      <w:lang w:eastAsia="ar-SA"/>
    </w:rPr>
  </w:style>
  <w:style w:type="table" w:customStyle="1" w:styleId="60">
    <w:name w:val="شبكة جدول6"/>
    <w:basedOn w:val="a2"/>
    <w:next w:val="af"/>
    <w:rsid w:val="0096064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
    <w:name w:val="بلا قائمة5"/>
    <w:next w:val="a3"/>
    <w:semiHidden/>
    <w:rsid w:val="0096064C"/>
  </w:style>
  <w:style w:type="numbering" w:customStyle="1" w:styleId="61">
    <w:name w:val="بلا قائمة6"/>
    <w:next w:val="a3"/>
    <w:uiPriority w:val="99"/>
    <w:semiHidden/>
    <w:unhideWhenUsed/>
    <w:rsid w:val="0096064C"/>
  </w:style>
  <w:style w:type="table" w:customStyle="1" w:styleId="71">
    <w:name w:val="شبكة جدول7"/>
    <w:basedOn w:val="a2"/>
    <w:next w:val="af"/>
    <w:uiPriority w:val="59"/>
    <w:rsid w:val="0096064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Document Map"/>
    <w:basedOn w:val="a0"/>
    <w:link w:val="Char10"/>
    <w:rsid w:val="0096064C"/>
    <w:rPr>
      <w:rFonts w:ascii="Tahoma" w:hAnsi="Tahoma" w:cs="Tahoma"/>
      <w:sz w:val="16"/>
      <w:szCs w:val="16"/>
    </w:rPr>
  </w:style>
  <w:style w:type="character" w:customStyle="1" w:styleId="Char10">
    <w:name w:val="مخطط المستند Char1"/>
    <w:basedOn w:val="a1"/>
    <w:link w:val="aff5"/>
    <w:rsid w:val="0096064C"/>
    <w:rPr>
      <w:rFonts w:ascii="Tahoma" w:hAnsi="Tahoma" w:cs="Tahoma"/>
      <w:sz w:val="16"/>
      <w:szCs w:val="16"/>
      <w:lang w:eastAsia="ar-SA"/>
    </w:rPr>
  </w:style>
  <w:style w:type="paragraph" w:customStyle="1" w:styleId="17">
    <w:name w:val="سرد الفقرات1"/>
    <w:basedOn w:val="a0"/>
    <w:rsid w:val="00FA3564"/>
    <w:pPr>
      <w:spacing w:after="200" w:line="276" w:lineRule="auto"/>
      <w:ind w:left="720"/>
    </w:pPr>
    <w:rPr>
      <w:rFonts w:ascii="Calibri" w:hAnsi="Calibri" w:cs="Arial"/>
      <w:sz w:val="22"/>
      <w:szCs w:val="22"/>
      <w:lang w:eastAsia="en-US"/>
    </w:rPr>
  </w:style>
  <w:style w:type="character" w:customStyle="1" w:styleId="CharChar10">
    <w:name w:val="Char Char1"/>
    <w:semiHidden/>
    <w:rsid w:val="00EF3726"/>
  </w:style>
  <w:style w:type="character" w:customStyle="1" w:styleId="CharChar0">
    <w:name w:val="Char Char"/>
    <w:rsid w:val="00EF3726"/>
  </w:style>
  <w:style w:type="paragraph" w:customStyle="1" w:styleId="aff9">
    <w:basedOn w:val="a0"/>
    <w:next w:val="aff5"/>
    <w:rsid w:val="00EF3726"/>
    <w:pPr>
      <w:shd w:val="clear" w:color="auto" w:fill="000080"/>
    </w:pPr>
    <w:rPr>
      <w:rFonts w:ascii="Tahoma" w:hAnsi="Tahoma"/>
      <w:sz w:val="20"/>
      <w:szCs w:val="20"/>
    </w:rPr>
  </w:style>
  <w:style w:type="character" w:customStyle="1" w:styleId="CharChar30">
    <w:name w:val="Char Char3"/>
    <w:rsid w:val="00EF3726"/>
    <w:rPr>
      <w:rFonts w:ascii="Calibri" w:eastAsia="Calibri" w:hAnsi="Calibri" w:cs="Arial"/>
      <w:sz w:val="22"/>
      <w:szCs w:val="22"/>
    </w:rPr>
  </w:style>
  <w:style w:type="character" w:customStyle="1" w:styleId="CharChar50">
    <w:name w:val="Char Char5"/>
    <w:rsid w:val="00EF3726"/>
    <w:rPr>
      <w:sz w:val="24"/>
      <w:szCs w:val="24"/>
    </w:rPr>
  </w:style>
  <w:style w:type="paragraph" w:customStyle="1" w:styleId="18">
    <w:name w:val="سرد الفقرات1"/>
    <w:basedOn w:val="a0"/>
    <w:rsid w:val="00EF3726"/>
    <w:pPr>
      <w:spacing w:after="200" w:line="276" w:lineRule="auto"/>
      <w:ind w:left="720"/>
    </w:pPr>
    <w:rPr>
      <w:rFonts w:ascii="Calibri" w:hAnsi="Calibri" w:cs="Arial"/>
      <w:sz w:val="22"/>
      <w:szCs w:val="22"/>
      <w:lang w:eastAsia="en-US"/>
    </w:rPr>
  </w:style>
  <w:style w:type="paragraph" w:styleId="affa">
    <w:name w:val="header"/>
    <w:basedOn w:val="a0"/>
    <w:link w:val="Char11"/>
    <w:rsid w:val="00A95963"/>
    <w:pPr>
      <w:tabs>
        <w:tab w:val="center" w:pos="4153"/>
        <w:tab w:val="right" w:pos="8306"/>
      </w:tabs>
    </w:pPr>
  </w:style>
  <w:style w:type="character" w:customStyle="1" w:styleId="Char11">
    <w:name w:val="رأس الصفحة Char1"/>
    <w:basedOn w:val="a1"/>
    <w:link w:val="affa"/>
    <w:rsid w:val="00A95963"/>
    <w:rPr>
      <w:sz w:val="24"/>
      <w:szCs w:val="24"/>
      <w:lang w:eastAsia="ar-SA"/>
    </w:rPr>
  </w:style>
  <w:style w:type="paragraph" w:styleId="affb">
    <w:name w:val="footer"/>
    <w:basedOn w:val="a0"/>
    <w:link w:val="Char12"/>
    <w:rsid w:val="00A95963"/>
    <w:pPr>
      <w:tabs>
        <w:tab w:val="center" w:pos="4153"/>
        <w:tab w:val="right" w:pos="8306"/>
      </w:tabs>
    </w:pPr>
  </w:style>
  <w:style w:type="character" w:customStyle="1" w:styleId="Char12">
    <w:name w:val="تذييل الصفحة Char1"/>
    <w:basedOn w:val="a1"/>
    <w:link w:val="affb"/>
    <w:rsid w:val="00A95963"/>
    <w:rPr>
      <w:sz w:val="24"/>
      <w:szCs w:val="24"/>
      <w:lang w:eastAsia="ar-SA"/>
    </w:rPr>
  </w:style>
  <w:style w:type="character" w:styleId="affc">
    <w:name w:val="page number"/>
    <w:basedOn w:val="a1"/>
    <w:rsid w:val="000901E2"/>
  </w:style>
  <w:style w:type="character" w:customStyle="1" w:styleId="CharChar11">
    <w:name w:val="Char Char1"/>
    <w:semiHidden/>
    <w:rsid w:val="00C92093"/>
  </w:style>
  <w:style w:type="character" w:customStyle="1" w:styleId="CharChar2">
    <w:name w:val="Char Char"/>
    <w:rsid w:val="00C92093"/>
  </w:style>
  <w:style w:type="character" w:customStyle="1" w:styleId="CharChar12">
    <w:name w:val="Char Char1"/>
    <w:semiHidden/>
    <w:rsid w:val="000E6839"/>
  </w:style>
  <w:style w:type="character" w:customStyle="1" w:styleId="CharChar4">
    <w:name w:val="Char Char"/>
    <w:rsid w:val="000E6839"/>
  </w:style>
  <w:style w:type="numbering" w:customStyle="1" w:styleId="72">
    <w:name w:val="بلا قائمة7"/>
    <w:next w:val="a3"/>
    <w:uiPriority w:val="99"/>
    <w:semiHidden/>
    <w:unhideWhenUsed/>
    <w:rsid w:val="00096A7A"/>
  </w:style>
  <w:style w:type="table" w:customStyle="1" w:styleId="80">
    <w:name w:val="شبكة جدول8"/>
    <w:basedOn w:val="a2"/>
    <w:next w:val="af"/>
    <w:uiPriority w:val="59"/>
    <w:rsid w:val="00096A7A"/>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جدول أنيق2"/>
    <w:basedOn w:val="a2"/>
    <w:next w:val="afe"/>
    <w:rsid w:val="00096A7A"/>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d">
    <w:name w:val="HTML Bottom of Form"/>
    <w:basedOn w:val="a0"/>
    <w:next w:val="a0"/>
    <w:link w:val="Charf2"/>
    <w:hidden/>
    <w:rsid w:val="002A3128"/>
    <w:pPr>
      <w:pBdr>
        <w:top w:val="single" w:sz="6" w:space="1" w:color="auto"/>
      </w:pBdr>
      <w:jc w:val="center"/>
    </w:pPr>
    <w:rPr>
      <w:rFonts w:ascii="Arial" w:hAnsi="Arial" w:cs="Arial"/>
      <w:vanish/>
      <w:sz w:val="16"/>
      <w:szCs w:val="16"/>
    </w:rPr>
  </w:style>
  <w:style w:type="character" w:customStyle="1" w:styleId="Charf2">
    <w:name w:val="أسفل النموذج Char"/>
    <w:basedOn w:val="a1"/>
    <w:link w:val="affd"/>
    <w:rsid w:val="002A3128"/>
    <w:rPr>
      <w:rFonts w:ascii="Arial" w:hAnsi="Arial" w:cs="Arial"/>
      <w:vanish/>
      <w:sz w:val="16"/>
      <w:szCs w:val="16"/>
      <w:lang w:eastAsia="ar-SA"/>
    </w:rPr>
  </w:style>
  <w:style w:type="paragraph" w:styleId="affe">
    <w:name w:val="HTML Top of Form"/>
    <w:basedOn w:val="a0"/>
    <w:next w:val="a0"/>
    <w:link w:val="Charf3"/>
    <w:hidden/>
    <w:rsid w:val="002A3128"/>
    <w:pPr>
      <w:pBdr>
        <w:bottom w:val="single" w:sz="6" w:space="1" w:color="auto"/>
      </w:pBdr>
      <w:jc w:val="center"/>
    </w:pPr>
    <w:rPr>
      <w:rFonts w:ascii="Arial" w:hAnsi="Arial" w:cs="Arial"/>
      <w:vanish/>
      <w:sz w:val="16"/>
      <w:szCs w:val="16"/>
    </w:rPr>
  </w:style>
  <w:style w:type="character" w:customStyle="1" w:styleId="Charf3">
    <w:name w:val="أعلى النموذج Char"/>
    <w:basedOn w:val="a1"/>
    <w:link w:val="affe"/>
    <w:rsid w:val="002A3128"/>
    <w:rPr>
      <w:rFonts w:ascii="Arial" w:hAnsi="Arial" w:cs="Arial"/>
      <w:vanish/>
      <w:sz w:val="16"/>
      <w:szCs w:val="16"/>
      <w:lang w:eastAsia="ar-SA"/>
    </w:rPr>
  </w:style>
  <w:style w:type="paragraph" w:styleId="29">
    <w:name w:val="Body Text Indent 2"/>
    <w:basedOn w:val="a0"/>
    <w:link w:val="2Char2"/>
    <w:rsid w:val="002A3128"/>
    <w:pPr>
      <w:spacing w:after="120" w:line="480" w:lineRule="auto"/>
      <w:ind w:left="283"/>
    </w:pPr>
  </w:style>
  <w:style w:type="character" w:customStyle="1" w:styleId="2Char2">
    <w:name w:val="نص أساسي بمسافة بادئة 2 Char"/>
    <w:basedOn w:val="a1"/>
    <w:link w:val="29"/>
    <w:rsid w:val="002A3128"/>
    <w:rPr>
      <w:sz w:val="24"/>
      <w:szCs w:val="24"/>
      <w:lang w:eastAsia="ar-SA"/>
    </w:rPr>
  </w:style>
  <w:style w:type="paragraph" w:styleId="afff">
    <w:name w:val="Normal (Web)"/>
    <w:basedOn w:val="a0"/>
    <w:uiPriority w:val="99"/>
    <w:unhideWhenUsed/>
    <w:rsid w:val="002A3128"/>
    <w:pPr>
      <w:spacing w:after="200" w:line="276" w:lineRule="auto"/>
    </w:pPr>
    <w:rPr>
      <w:rFonts w:eastAsia="Calibri"/>
      <w:lang w:eastAsia="en-US"/>
    </w:rPr>
  </w:style>
  <w:style w:type="table" w:styleId="-2">
    <w:name w:val="Light Shading Accent 2"/>
    <w:basedOn w:val="a2"/>
    <w:uiPriority w:val="60"/>
    <w:rsid w:val="002A3128"/>
    <w:rPr>
      <w:rFonts w:ascii="Calibri" w:eastAsia="Calibri" w:hAnsi="Calibri" w:cs="Arial"/>
      <w:color w:val="943634"/>
      <w:sz w:val="22"/>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
    <w:name w:val="شبكة فاتحة - تمييز 11"/>
    <w:basedOn w:val="a2"/>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19">
    <w:name w:val="العنوان1"/>
    <w:basedOn w:val="a0"/>
    <w:next w:val="a0"/>
    <w:qFormat/>
    <w:rsid w:val="002A3128"/>
    <w:pPr>
      <w:pBdr>
        <w:bottom w:val="single" w:sz="8" w:space="4" w:color="4F81BD"/>
      </w:pBdr>
      <w:spacing w:after="300"/>
      <w:contextualSpacing/>
    </w:pPr>
    <w:rPr>
      <w:rFonts w:ascii="Cambria" w:hAnsi="Cambria"/>
      <w:color w:val="17365D"/>
      <w:spacing w:val="5"/>
      <w:kern w:val="28"/>
      <w:sz w:val="52"/>
      <w:szCs w:val="52"/>
      <w:lang w:eastAsia="en-US"/>
    </w:rPr>
  </w:style>
  <w:style w:type="table" w:styleId="1a">
    <w:name w:val="Table Colorful 1"/>
    <w:basedOn w:val="a2"/>
    <w:rsid w:val="002A3128"/>
    <w:pPr>
      <w:bidi/>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2"/>
    <w:rsid w:val="002A3128"/>
    <w:pPr>
      <w:bidi/>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73">
    <w:name w:val="Table List 7"/>
    <w:basedOn w:val="a2"/>
    <w:rsid w:val="002A3128"/>
    <w:pPr>
      <w:bidi/>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21">
    <w:name w:val="شبكة فاتحة - تمييز 21"/>
    <w:basedOn w:val="a2"/>
    <w:next w:val="-20"/>
    <w:uiPriority w:val="62"/>
    <w:rsid w:val="002A3128"/>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character" w:customStyle="1" w:styleId="Char13">
    <w:name w:val="العنوان Char1"/>
    <w:basedOn w:val="a1"/>
    <w:uiPriority w:val="10"/>
    <w:rsid w:val="002A3128"/>
    <w:rPr>
      <w:rFonts w:ascii="Cambria" w:eastAsia="Times New Roman" w:hAnsi="Cambria" w:cs="Times New Roman"/>
      <w:color w:val="17365D"/>
      <w:spacing w:val="5"/>
      <w:kern w:val="28"/>
      <w:sz w:val="52"/>
      <w:szCs w:val="52"/>
    </w:rPr>
  </w:style>
  <w:style w:type="table" w:styleId="-20">
    <w:name w:val="Light Grid Accent 2"/>
    <w:basedOn w:val="a2"/>
    <w:uiPriority w:val="62"/>
    <w:rsid w:val="002A3128"/>
    <w:rPr>
      <w:rFonts w:ascii="Calibri" w:eastAsia="Calibri" w:hAnsi="Calibri" w:cs="Arial"/>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6">
    <w:name w:val="Light Grid Accent 6"/>
    <w:basedOn w:val="a2"/>
    <w:uiPriority w:val="62"/>
    <w:rsid w:val="002A3128"/>
    <w:rPr>
      <w:rFonts w:ascii="Calibri" w:eastAsia="Calibri" w:hAnsi="Calibri" w:cs="Arial"/>
      <w:sz w:val="22"/>
      <w:szCs w:val="22"/>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5">
    <w:name w:val="Light Grid Accent 5"/>
    <w:basedOn w:val="a2"/>
    <w:uiPriority w:val="62"/>
    <w:rsid w:val="002A3128"/>
    <w:rPr>
      <w:rFonts w:ascii="Calibri" w:eastAsia="Calibri" w:hAnsi="Calibri" w:cs="Arial"/>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81">
    <w:name w:val="شبكة جدول81"/>
    <w:basedOn w:val="a2"/>
    <w:next w:val="af"/>
    <w:uiPriority w:val="59"/>
    <w:rsid w:val="002A3128"/>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60">
    <w:name w:val="Light List Accent 6"/>
    <w:basedOn w:val="a2"/>
    <w:uiPriority w:val="61"/>
    <w:rsid w:val="002A3128"/>
    <w:rPr>
      <w:rFonts w:ascii="Calibri" w:hAnsi="Calibri" w:cs="Arial"/>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3">
    <w:name w:val="Light Grid Accent 3"/>
    <w:basedOn w:val="a2"/>
    <w:uiPriority w:val="62"/>
    <w:rsid w:val="002A3128"/>
    <w:rPr>
      <w:rFonts w:ascii="Calibri" w:eastAsia="Calibri" w:hAnsi="Calibri" w:cs="Arial"/>
      <w:sz w:val="22"/>
      <w:szCs w:val="22"/>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2">
    <w:name w:val="شبكة فاتحة - تمييز 12"/>
    <w:basedOn w:val="a2"/>
    <w:next w:val="-11"/>
    <w:uiPriority w:val="62"/>
    <w:rsid w:val="002A3128"/>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3">
    <w:name w:val="شبكة فاتحة - تمييز 13"/>
    <w:basedOn w:val="a2"/>
    <w:next w:val="-11"/>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4">
    <w:name w:val="شبكة فاتحة - تمييز 14"/>
    <w:basedOn w:val="a2"/>
    <w:next w:val="-11"/>
    <w:uiPriority w:val="62"/>
    <w:rsid w:val="002A3128"/>
    <w:rPr>
      <w:rFonts w:ascii="Calibri" w:eastAsia="Calibri" w:hAnsi="Calibri" w:cs="Arial"/>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Char9">
    <w:name w:val="بلا تباعد Char"/>
    <w:basedOn w:val="a1"/>
    <w:link w:val="af4"/>
    <w:uiPriority w:val="1"/>
    <w:rsid w:val="002A3128"/>
    <w:rPr>
      <w:rFonts w:ascii="Calibri" w:eastAsia="Calibri" w:hAnsi="Calibri" w:cs="Arial"/>
      <w:sz w:val="22"/>
      <w:szCs w:val="22"/>
    </w:rPr>
  </w:style>
  <w:style w:type="paragraph" w:styleId="afff0">
    <w:name w:val="Plain Text"/>
    <w:basedOn w:val="a0"/>
    <w:link w:val="Charf4"/>
    <w:rsid w:val="002A3128"/>
    <w:rPr>
      <w:rFonts w:ascii="Courier New" w:hAnsi="Courier New" w:cs="Courier New"/>
      <w:sz w:val="20"/>
      <w:szCs w:val="20"/>
      <w:lang w:eastAsia="en-US" w:bidi="ar-IQ"/>
    </w:rPr>
  </w:style>
  <w:style w:type="character" w:customStyle="1" w:styleId="Charf4">
    <w:name w:val="نص عادي Char"/>
    <w:basedOn w:val="a1"/>
    <w:link w:val="afff0"/>
    <w:rsid w:val="002A3128"/>
    <w:rPr>
      <w:rFonts w:ascii="Courier New" w:hAnsi="Courier New" w:cs="Courier New"/>
      <w:lang w:bidi="ar-IQ"/>
    </w:rPr>
  </w:style>
  <w:style w:type="table" w:customStyle="1" w:styleId="110">
    <w:name w:val="شبكة جدول11"/>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شبكة جدول9"/>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شبكة جدول10"/>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شبكة جدول13"/>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شبكة جدول14"/>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شبكة جدول15"/>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شبكة جدول16"/>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4">
    <w:name w:val="نص في بالون Char1"/>
    <w:basedOn w:val="a1"/>
    <w:uiPriority w:val="99"/>
    <w:semiHidden/>
    <w:rsid w:val="002A3128"/>
    <w:rPr>
      <w:rFonts w:ascii="Tahoma" w:hAnsi="Tahoma" w:cs="Tahoma"/>
      <w:sz w:val="16"/>
      <w:szCs w:val="16"/>
    </w:rPr>
  </w:style>
  <w:style w:type="table" w:customStyle="1" w:styleId="170">
    <w:name w:val="شبكة جدول17"/>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شبكة جدول18"/>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شبكة جدول19"/>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شبكة جدول111"/>
    <w:basedOn w:val="a2"/>
    <w:next w:val="af"/>
    <w:rsid w:val="002A3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0">
    <w:name w:val="شبكة جدول20"/>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2"/>
    <w:next w:val="af"/>
    <w:uiPriority w:val="59"/>
    <w:rsid w:val="002A31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جدول أنيق11"/>
    <w:basedOn w:val="a2"/>
    <w:next w:val="afe"/>
    <w:rsid w:val="002A3128"/>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ps">
    <w:name w:val="hps"/>
    <w:basedOn w:val="a1"/>
    <w:rsid w:val="002A3128"/>
  </w:style>
  <w:style w:type="character" w:customStyle="1" w:styleId="apple-converted-space">
    <w:name w:val="apple-converted-space"/>
    <w:basedOn w:val="a1"/>
    <w:rsid w:val="002A3128"/>
  </w:style>
  <w:style w:type="paragraph" w:customStyle="1" w:styleId="1b">
    <w:name w:val="نمط1"/>
    <w:basedOn w:val="a0"/>
    <w:rsid w:val="002A3128"/>
    <w:pPr>
      <w:spacing w:before="40" w:after="40" w:line="264" w:lineRule="auto"/>
      <w:jc w:val="lowKashida"/>
    </w:pPr>
    <w:rPr>
      <w:rFonts w:cs="MCS Taybah S_U normal."/>
      <w:szCs w:val="40"/>
      <w:lang w:eastAsia="en-US"/>
    </w:rPr>
  </w:style>
  <w:style w:type="paragraph" w:customStyle="1" w:styleId="2b">
    <w:name w:val="نمط2"/>
    <w:basedOn w:val="1b"/>
    <w:rsid w:val="002A3128"/>
  </w:style>
  <w:style w:type="character" w:customStyle="1" w:styleId="more">
    <w:name w:val="more"/>
    <w:basedOn w:val="a1"/>
    <w:rsid w:val="002A3128"/>
  </w:style>
  <w:style w:type="character" w:customStyle="1" w:styleId="navbar">
    <w:name w:val="navbar"/>
    <w:basedOn w:val="a1"/>
    <w:rsid w:val="002A3128"/>
  </w:style>
  <w:style w:type="character" w:customStyle="1" w:styleId="toctoggle">
    <w:name w:val="toctoggle"/>
    <w:basedOn w:val="a1"/>
    <w:rsid w:val="002A3128"/>
  </w:style>
  <w:style w:type="character" w:customStyle="1" w:styleId="tocnumber">
    <w:name w:val="tocnumber"/>
    <w:basedOn w:val="a1"/>
    <w:rsid w:val="002A3128"/>
  </w:style>
  <w:style w:type="character" w:customStyle="1" w:styleId="toctext">
    <w:name w:val="toctext"/>
    <w:basedOn w:val="a1"/>
    <w:rsid w:val="002A3128"/>
  </w:style>
  <w:style w:type="character" w:customStyle="1" w:styleId="editsection">
    <w:name w:val="editsection"/>
    <w:basedOn w:val="a1"/>
    <w:rsid w:val="002A3128"/>
  </w:style>
  <w:style w:type="character" w:customStyle="1" w:styleId="mw-headline">
    <w:name w:val="mw-headline"/>
    <w:basedOn w:val="a1"/>
    <w:rsid w:val="002A3128"/>
  </w:style>
  <w:style w:type="character" w:customStyle="1" w:styleId="citation-version">
    <w:name w:val="citation-version"/>
    <w:basedOn w:val="a1"/>
    <w:rsid w:val="002A3128"/>
  </w:style>
  <w:style w:type="character" w:customStyle="1" w:styleId="citation-abbreviation">
    <w:name w:val="citation-abbreviation"/>
    <w:basedOn w:val="a1"/>
    <w:rsid w:val="002A3128"/>
  </w:style>
  <w:style w:type="character" w:customStyle="1" w:styleId="citation-publication-date">
    <w:name w:val="citation-publication-date"/>
    <w:basedOn w:val="a1"/>
    <w:rsid w:val="002A3128"/>
  </w:style>
  <w:style w:type="character" w:customStyle="1" w:styleId="citation-volume">
    <w:name w:val="citation-volume"/>
    <w:basedOn w:val="a1"/>
    <w:rsid w:val="002A3128"/>
  </w:style>
  <w:style w:type="character" w:customStyle="1" w:styleId="citation-issue">
    <w:name w:val="citation-issue"/>
    <w:basedOn w:val="a1"/>
    <w:rsid w:val="002A3128"/>
  </w:style>
  <w:style w:type="character" w:customStyle="1" w:styleId="citation-flpages">
    <w:name w:val="citation-flpages"/>
    <w:basedOn w:val="a1"/>
    <w:rsid w:val="002A3128"/>
  </w:style>
  <w:style w:type="character" w:customStyle="1" w:styleId="fm-vol-iss-date">
    <w:name w:val="fm-vol-iss-date"/>
    <w:basedOn w:val="a1"/>
    <w:rsid w:val="002A3128"/>
  </w:style>
  <w:style w:type="character" w:customStyle="1" w:styleId="fm-citation-ids-label">
    <w:name w:val="fm-citation-ids-label"/>
    <w:basedOn w:val="a1"/>
    <w:rsid w:val="002A3128"/>
  </w:style>
  <w:style w:type="character" w:customStyle="1" w:styleId="eid3053201">
    <w:name w:val="e_id3053201"/>
    <w:basedOn w:val="a1"/>
    <w:rsid w:val="002A3128"/>
  </w:style>
  <w:style w:type="character" w:customStyle="1" w:styleId="head2">
    <w:name w:val="head2"/>
    <w:basedOn w:val="a1"/>
    <w:rsid w:val="002A3128"/>
  </w:style>
  <w:style w:type="character" w:customStyle="1" w:styleId="figpopup-sensitive-area">
    <w:name w:val="figpopup-sensitive-area"/>
    <w:basedOn w:val="a1"/>
    <w:rsid w:val="002A3128"/>
  </w:style>
  <w:style w:type="character" w:customStyle="1" w:styleId="tag-json">
    <w:name w:val="tag-json"/>
    <w:basedOn w:val="a1"/>
    <w:rsid w:val="002A3128"/>
  </w:style>
  <w:style w:type="character" w:customStyle="1" w:styleId="ref-label">
    <w:name w:val="ref-label"/>
    <w:basedOn w:val="a1"/>
    <w:rsid w:val="002A3128"/>
  </w:style>
  <w:style w:type="character" w:customStyle="1" w:styleId="ref-cit">
    <w:name w:val="ref-cit"/>
    <w:basedOn w:val="a1"/>
    <w:rsid w:val="002A3128"/>
  </w:style>
  <w:style w:type="character" w:customStyle="1" w:styleId="citation">
    <w:name w:val="citation"/>
    <w:basedOn w:val="a1"/>
    <w:rsid w:val="002A3128"/>
  </w:style>
  <w:style w:type="character" w:customStyle="1" w:styleId="ref-journal">
    <w:name w:val="ref-journal"/>
    <w:basedOn w:val="a1"/>
    <w:rsid w:val="002A3128"/>
  </w:style>
  <w:style w:type="character" w:customStyle="1" w:styleId="ref-vol">
    <w:name w:val="ref-vol"/>
    <w:basedOn w:val="a1"/>
    <w:rsid w:val="002A3128"/>
  </w:style>
  <w:style w:type="character" w:customStyle="1" w:styleId="reference-text">
    <w:name w:val="reference-text"/>
    <w:basedOn w:val="a1"/>
    <w:rsid w:val="002A3128"/>
  </w:style>
  <w:style w:type="character" w:customStyle="1" w:styleId="dnnalignleft">
    <w:name w:val="dnnalignleft"/>
    <w:basedOn w:val="a1"/>
    <w:rsid w:val="002A3128"/>
  </w:style>
  <w:style w:type="character" w:customStyle="1" w:styleId="text">
    <w:name w:val="text"/>
    <w:basedOn w:val="a1"/>
    <w:rsid w:val="002A3128"/>
  </w:style>
  <w:style w:type="character" w:customStyle="1" w:styleId="grame">
    <w:name w:val="grame"/>
    <w:basedOn w:val="a1"/>
    <w:rsid w:val="002A3128"/>
  </w:style>
  <w:style w:type="character" w:customStyle="1" w:styleId="spelle">
    <w:name w:val="spelle"/>
    <w:basedOn w:val="a1"/>
    <w:rsid w:val="002A3128"/>
  </w:style>
  <w:style w:type="character" w:customStyle="1" w:styleId="hpsatn">
    <w:name w:val="hps atn"/>
    <w:basedOn w:val="a1"/>
    <w:rsid w:val="002A3128"/>
  </w:style>
  <w:style w:type="character" w:customStyle="1" w:styleId="srchexplword">
    <w:name w:val="srch_expl_word"/>
    <w:basedOn w:val="a1"/>
    <w:rsid w:val="002A3128"/>
  </w:style>
  <w:style w:type="table" w:styleId="1c">
    <w:name w:val="Table Simple 1"/>
    <w:basedOn w:val="a2"/>
    <w:rsid w:val="002A3128"/>
    <w:pPr>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pple-style-span">
    <w:name w:val="apple-style-span"/>
    <w:basedOn w:val="a1"/>
    <w:rsid w:val="002A3128"/>
  </w:style>
  <w:style w:type="paragraph" w:styleId="afff1">
    <w:name w:val="Bibliography"/>
    <w:basedOn w:val="a0"/>
    <w:next w:val="a0"/>
    <w:uiPriority w:val="37"/>
    <w:unhideWhenUsed/>
    <w:rsid w:val="002A3128"/>
    <w:rPr>
      <w:lang w:eastAsia="en-US"/>
    </w:rPr>
  </w:style>
  <w:style w:type="numbering" w:customStyle="1" w:styleId="113">
    <w:name w:val="بلا قائمة11"/>
    <w:next w:val="a3"/>
    <w:uiPriority w:val="99"/>
    <w:semiHidden/>
    <w:unhideWhenUsed/>
    <w:rsid w:val="002A3128"/>
  </w:style>
  <w:style w:type="numbering" w:customStyle="1" w:styleId="1110">
    <w:name w:val="بلا قائمة111"/>
    <w:next w:val="a3"/>
    <w:uiPriority w:val="99"/>
    <w:semiHidden/>
    <w:unhideWhenUsed/>
    <w:rsid w:val="002A3128"/>
  </w:style>
  <w:style w:type="table" w:customStyle="1" w:styleId="1d">
    <w:name w:val="قائمة فاتحة1"/>
    <w:basedOn w:val="a2"/>
    <w:uiPriority w:val="61"/>
    <w:rsid w:val="002A3128"/>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38">
    <w:name w:val="نمط3"/>
    <w:basedOn w:val="2b"/>
    <w:rsid w:val="002A3128"/>
    <w:rPr>
      <w:b/>
      <w:bCs/>
    </w:rPr>
  </w:style>
  <w:style w:type="paragraph" w:customStyle="1" w:styleId="43">
    <w:name w:val="نمط4"/>
    <w:basedOn w:val="38"/>
    <w:rsid w:val="002A3128"/>
  </w:style>
  <w:style w:type="table" w:styleId="-30">
    <w:name w:val="Light List Accent 3"/>
    <w:basedOn w:val="a2"/>
    <w:uiPriority w:val="61"/>
    <w:rsid w:val="002A3128"/>
    <w:pPr>
      <w:bidi/>
    </w:pPr>
    <w:rPr>
      <w:rFonts w:asciiTheme="minorHAnsi" w:eastAsiaTheme="minorEastAsia" w:hAnsiTheme="minorHAnsi" w:cstheme="minorBidi"/>
      <w:sz w:val="22"/>
      <w:szCs w:val="22"/>
      <w:rt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1">
    <w:name w:val="Medium List 2 Accent 1"/>
    <w:basedOn w:val="a2"/>
    <w:uiPriority w:val="66"/>
    <w:rsid w:val="002A3128"/>
    <w:pPr>
      <w:bidi/>
    </w:pPr>
    <w:rPr>
      <w:rFonts w:asciiTheme="majorHAnsi" w:eastAsiaTheme="majorEastAsia" w:hAnsiTheme="majorHAnsi" w:cstheme="majorBidi"/>
      <w:color w:val="000000" w:themeColor="text1"/>
      <w:sz w:val="22"/>
      <w:szCs w:val="22"/>
      <w:rt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e">
    <w:name w:val="تظليل فاتح1"/>
    <w:basedOn w:val="a2"/>
    <w:uiPriority w:val="60"/>
    <w:rsid w:val="002A3128"/>
    <w:rPr>
      <w:rFonts w:asciiTheme="minorHAnsi" w:eastAsia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تظليل فاتح - تمييز 11"/>
    <w:basedOn w:val="a2"/>
    <w:uiPriority w:val="60"/>
    <w:rsid w:val="002A3128"/>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1">
    <w:name w:val="Light Shading Accent 3"/>
    <w:basedOn w:val="a2"/>
    <w:uiPriority w:val="60"/>
    <w:rsid w:val="002A3128"/>
    <w:rPr>
      <w:rFonts w:asciiTheme="minorHAnsi" w:eastAsiaTheme="minorHAnsi" w:hAnsiTheme="minorHAnsi" w:cstheme="minorBidi"/>
      <w:color w:val="76923C" w:themeColor="accent3" w:themeShade="BF"/>
      <w:sz w:val="22"/>
      <w:szCs w:val="22"/>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2A3128"/>
    <w:rPr>
      <w:rFonts w:asciiTheme="minorHAnsi" w:eastAsiaTheme="minorHAnsi" w:hAnsiTheme="minorHAnsi" w:cstheme="minorBidi"/>
      <w:color w:val="5F497A" w:themeColor="accent4" w:themeShade="BF"/>
      <w:sz w:val="22"/>
      <w:szCs w:val="22"/>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0">
    <w:name w:val="Light Shading Accent 5"/>
    <w:basedOn w:val="a2"/>
    <w:uiPriority w:val="60"/>
    <w:rsid w:val="002A3128"/>
    <w:rPr>
      <w:rFonts w:asciiTheme="minorHAnsi" w:eastAsiaTheme="minorHAnsi" w:hAnsiTheme="minorHAnsi" w:cstheme="minorBidi"/>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3">
    <w:name w:val="Medium Shading 1 Accent 3"/>
    <w:basedOn w:val="a2"/>
    <w:uiPriority w:val="63"/>
    <w:rsid w:val="002A3128"/>
    <w:rPr>
      <w:rFonts w:asciiTheme="minorHAnsi" w:eastAsiaTheme="minorHAnsi" w:hAnsiTheme="minorHAnsi" w:cstheme="minorBidi"/>
      <w:sz w:val="22"/>
      <w:szCs w:val="22"/>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14">
    <w:name w:val="شبكة متوسطة 11"/>
    <w:basedOn w:val="a2"/>
    <w:uiPriority w:val="67"/>
    <w:rsid w:val="002A3128"/>
    <w:rPr>
      <w:rFonts w:asciiTheme="minorHAnsi" w:eastAsiaTheme="minorHAnsi"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11">
    <w:name w:val="تظليل متوسط 2 - تمييز 11"/>
    <w:basedOn w:val="a2"/>
    <w:uiPriority w:val="64"/>
    <w:rsid w:val="002A3128"/>
    <w:rPr>
      <w:rFonts w:asciiTheme="minorHAnsi" w:eastAsiaTheme="minorHAnsi"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f">
    <w:name w:val="شبكة فاتحة1"/>
    <w:basedOn w:val="a2"/>
    <w:uiPriority w:val="62"/>
    <w:rsid w:val="002A3128"/>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51">
    <w:name w:val="Light List Accent 5"/>
    <w:basedOn w:val="a2"/>
    <w:uiPriority w:val="61"/>
    <w:rsid w:val="002A3128"/>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numbering" w:customStyle="1" w:styleId="82">
    <w:name w:val="بلا قائمة8"/>
    <w:next w:val="a3"/>
    <w:uiPriority w:val="99"/>
    <w:semiHidden/>
    <w:unhideWhenUsed/>
    <w:rsid w:val="007F7CCC"/>
  </w:style>
  <w:style w:type="table" w:customStyle="1" w:styleId="220">
    <w:name w:val="شبكة جدول22"/>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بلا قائمة12"/>
    <w:next w:val="a3"/>
    <w:semiHidden/>
    <w:rsid w:val="007F7CCC"/>
  </w:style>
  <w:style w:type="numbering" w:customStyle="1" w:styleId="211">
    <w:name w:val="بلا قائمة21"/>
    <w:next w:val="a3"/>
    <w:semiHidden/>
    <w:rsid w:val="007F7CCC"/>
  </w:style>
  <w:style w:type="numbering" w:customStyle="1" w:styleId="310">
    <w:name w:val="بلا قائمة31"/>
    <w:next w:val="a3"/>
    <w:semiHidden/>
    <w:unhideWhenUsed/>
    <w:rsid w:val="007F7CCC"/>
  </w:style>
  <w:style w:type="table" w:customStyle="1" w:styleId="1100">
    <w:name w:val="شبكة جدول110"/>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شبكة جدول23"/>
    <w:basedOn w:val="a2"/>
    <w:next w:val="af"/>
    <w:uiPriority w:val="99"/>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أعمدة جدول 11"/>
    <w:basedOn w:val="a2"/>
    <w:next w:val="15"/>
    <w:rsid w:val="007F7CCC"/>
    <w:pPr>
      <w:bidi/>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أعمدة جدول 21"/>
    <w:basedOn w:val="a2"/>
    <w:next w:val="24"/>
    <w:rsid w:val="007F7CCC"/>
    <w:pPr>
      <w:bidi/>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أعمدة جدول 31"/>
    <w:basedOn w:val="a2"/>
    <w:next w:val="33"/>
    <w:rsid w:val="007F7CCC"/>
    <w:pPr>
      <w:bidi/>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أعمدة جدول 41"/>
    <w:basedOn w:val="a2"/>
    <w:next w:val="40"/>
    <w:rsid w:val="007F7CCC"/>
    <w:pPr>
      <w:bidi/>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2">
    <w:name w:val="جدول بسيط 31"/>
    <w:basedOn w:val="a2"/>
    <w:next w:val="34"/>
    <w:rsid w:val="007F7CCC"/>
    <w:pPr>
      <w:bidi/>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313">
    <w:name w:val="شبكة جدول31"/>
    <w:basedOn w:val="a2"/>
    <w:next w:val="af"/>
    <w:uiPriority w:val="59"/>
    <w:rsid w:val="007F7CC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بلا قائمة41"/>
    <w:next w:val="a3"/>
    <w:uiPriority w:val="99"/>
    <w:semiHidden/>
    <w:unhideWhenUsed/>
    <w:rsid w:val="007F7CCC"/>
  </w:style>
  <w:style w:type="table" w:customStyle="1" w:styleId="412">
    <w:name w:val="شبكة جدول41"/>
    <w:basedOn w:val="a2"/>
    <w:next w:val="af"/>
    <w:uiPriority w:val="59"/>
    <w:rsid w:val="007F7CC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شبكة جدول51"/>
    <w:basedOn w:val="a2"/>
    <w:next w:val="af"/>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شبكة جدول 71"/>
    <w:basedOn w:val="a2"/>
    <w:next w:val="70"/>
    <w:rsid w:val="007F7CCC"/>
    <w:pPr>
      <w:bidi/>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9">
    <w:name w:val="جدول أنيق3"/>
    <w:basedOn w:val="a2"/>
    <w:next w:val="afe"/>
    <w:rsid w:val="007F7CC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جدول أنيق12"/>
    <w:basedOn w:val="a2"/>
    <w:next w:val="afe"/>
    <w:rsid w:val="007F7CC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شبكة جدول61"/>
    <w:basedOn w:val="a2"/>
    <w:next w:val="af"/>
    <w:rsid w:val="007F7CCC"/>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بلا قائمة51"/>
    <w:next w:val="a3"/>
    <w:semiHidden/>
    <w:rsid w:val="007F7CCC"/>
  </w:style>
  <w:style w:type="numbering" w:customStyle="1" w:styleId="611">
    <w:name w:val="بلا قائمة61"/>
    <w:next w:val="a3"/>
    <w:uiPriority w:val="99"/>
    <w:semiHidden/>
    <w:unhideWhenUsed/>
    <w:rsid w:val="007F7CCC"/>
  </w:style>
  <w:style w:type="table" w:customStyle="1" w:styleId="711">
    <w:name w:val="شبكة جدول71"/>
    <w:basedOn w:val="a2"/>
    <w:next w:val="af"/>
    <w:uiPriority w:val="59"/>
    <w:rsid w:val="007F7CCC"/>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1810865">
      <w:bodyDiv w:val="1"/>
      <w:marLeft w:val="0"/>
      <w:marRight w:val="0"/>
      <w:marTop w:val="0"/>
      <w:marBottom w:val="0"/>
      <w:divBdr>
        <w:top w:val="none" w:sz="0" w:space="0" w:color="auto"/>
        <w:left w:val="none" w:sz="0" w:space="0" w:color="auto"/>
        <w:bottom w:val="none" w:sz="0" w:space="0" w:color="auto"/>
        <w:right w:val="none" w:sz="0" w:space="0" w:color="auto"/>
      </w:divBdr>
    </w:div>
    <w:div w:id="769668583">
      <w:bodyDiv w:val="1"/>
      <w:marLeft w:val="0"/>
      <w:marRight w:val="0"/>
      <w:marTop w:val="0"/>
      <w:marBottom w:val="0"/>
      <w:divBdr>
        <w:top w:val="none" w:sz="0" w:space="0" w:color="auto"/>
        <w:left w:val="none" w:sz="0" w:space="0" w:color="auto"/>
        <w:bottom w:val="none" w:sz="0" w:space="0" w:color="auto"/>
        <w:right w:val="none" w:sz="0" w:space="0" w:color="auto"/>
      </w:divBdr>
    </w:div>
    <w:div w:id="818427082">
      <w:bodyDiv w:val="1"/>
      <w:marLeft w:val="0"/>
      <w:marRight w:val="0"/>
      <w:marTop w:val="0"/>
      <w:marBottom w:val="0"/>
      <w:divBdr>
        <w:top w:val="none" w:sz="0" w:space="0" w:color="auto"/>
        <w:left w:val="none" w:sz="0" w:space="0" w:color="auto"/>
        <w:bottom w:val="none" w:sz="0" w:space="0" w:color="auto"/>
        <w:right w:val="none" w:sz="0" w:space="0" w:color="auto"/>
      </w:divBdr>
    </w:div>
    <w:div w:id="916088615">
      <w:bodyDiv w:val="1"/>
      <w:marLeft w:val="0"/>
      <w:marRight w:val="0"/>
      <w:marTop w:val="0"/>
      <w:marBottom w:val="0"/>
      <w:divBdr>
        <w:top w:val="none" w:sz="0" w:space="0" w:color="auto"/>
        <w:left w:val="none" w:sz="0" w:space="0" w:color="auto"/>
        <w:bottom w:val="none" w:sz="0" w:space="0" w:color="auto"/>
        <w:right w:val="none" w:sz="0" w:space="0" w:color="auto"/>
      </w:divBdr>
    </w:div>
    <w:div w:id="1031224911">
      <w:bodyDiv w:val="1"/>
      <w:marLeft w:val="0"/>
      <w:marRight w:val="0"/>
      <w:marTop w:val="0"/>
      <w:marBottom w:val="0"/>
      <w:divBdr>
        <w:top w:val="none" w:sz="0" w:space="0" w:color="auto"/>
        <w:left w:val="none" w:sz="0" w:space="0" w:color="auto"/>
        <w:bottom w:val="none" w:sz="0" w:space="0" w:color="auto"/>
        <w:right w:val="none" w:sz="0" w:space="0" w:color="auto"/>
      </w:divBdr>
    </w:div>
    <w:div w:id="1121192252">
      <w:bodyDiv w:val="1"/>
      <w:marLeft w:val="0"/>
      <w:marRight w:val="0"/>
      <w:marTop w:val="0"/>
      <w:marBottom w:val="0"/>
      <w:divBdr>
        <w:top w:val="none" w:sz="0" w:space="0" w:color="auto"/>
        <w:left w:val="none" w:sz="0" w:space="0" w:color="auto"/>
        <w:bottom w:val="none" w:sz="0" w:space="0" w:color="auto"/>
        <w:right w:val="none" w:sz="0" w:space="0" w:color="auto"/>
      </w:divBdr>
    </w:div>
    <w:div w:id="1279609296">
      <w:bodyDiv w:val="1"/>
      <w:marLeft w:val="0"/>
      <w:marRight w:val="0"/>
      <w:marTop w:val="0"/>
      <w:marBottom w:val="0"/>
      <w:divBdr>
        <w:top w:val="none" w:sz="0" w:space="0" w:color="auto"/>
        <w:left w:val="none" w:sz="0" w:space="0" w:color="auto"/>
        <w:bottom w:val="none" w:sz="0" w:space="0" w:color="auto"/>
        <w:right w:val="none" w:sz="0" w:space="0" w:color="auto"/>
      </w:divBdr>
    </w:div>
    <w:div w:id="1325207518">
      <w:bodyDiv w:val="1"/>
      <w:marLeft w:val="0"/>
      <w:marRight w:val="0"/>
      <w:marTop w:val="0"/>
      <w:marBottom w:val="0"/>
      <w:divBdr>
        <w:top w:val="none" w:sz="0" w:space="0" w:color="auto"/>
        <w:left w:val="none" w:sz="0" w:space="0" w:color="auto"/>
        <w:bottom w:val="none" w:sz="0" w:space="0" w:color="auto"/>
        <w:right w:val="none" w:sz="0" w:space="0" w:color="auto"/>
      </w:divBdr>
    </w:div>
    <w:div w:id="1482580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40.wdp"/><Relationship Id="rId299" Type="http://schemas.openxmlformats.org/officeDocument/2006/relationships/fontTable" Target="fontTable.xml"/><Relationship Id="rId21" Type="http://schemas.openxmlformats.org/officeDocument/2006/relationships/hyperlink" Target="http://www.syrian-geographical-journal)" TargetMode="External"/><Relationship Id="rId42" Type="http://schemas.microsoft.com/office/2007/relationships/hdphoto" Target="media/hdphoto8.wdp"/><Relationship Id="rId63" Type="http://schemas.openxmlformats.org/officeDocument/2006/relationships/image" Target="media/image22.png"/><Relationship Id="rId84" Type="http://schemas.openxmlformats.org/officeDocument/2006/relationships/image" Target="media/image33.png"/><Relationship Id="rId138" Type="http://schemas.openxmlformats.org/officeDocument/2006/relationships/image" Target="media/image68.png"/><Relationship Id="rId159" Type="http://schemas.openxmlformats.org/officeDocument/2006/relationships/image" Target="media/image86.png"/><Relationship Id="rId170" Type="http://schemas.openxmlformats.org/officeDocument/2006/relationships/image" Target="media/image97.png"/><Relationship Id="rId191" Type="http://schemas.openxmlformats.org/officeDocument/2006/relationships/image" Target="media/image118.png"/><Relationship Id="rId205" Type="http://schemas.microsoft.com/office/2007/relationships/hdphoto" Target="media/hdphoto52.wdp"/><Relationship Id="rId226" Type="http://schemas.openxmlformats.org/officeDocument/2006/relationships/image" Target="media/image141.png"/><Relationship Id="rId247" Type="http://schemas.openxmlformats.org/officeDocument/2006/relationships/image" Target="media/image154.png"/><Relationship Id="rId107" Type="http://schemas.microsoft.com/office/2007/relationships/hdphoto" Target="media/hdphoto36.wdp"/><Relationship Id="rId268" Type="http://schemas.openxmlformats.org/officeDocument/2006/relationships/image" Target="media/image173.png"/><Relationship Id="rId289" Type="http://schemas.openxmlformats.org/officeDocument/2006/relationships/hyperlink" Target="https://www.faceook.com/mahmood.%20yasen9900%20%20" TargetMode="External"/><Relationship Id="rId11" Type="http://schemas.openxmlformats.org/officeDocument/2006/relationships/hyperlink" Target="https://www.samuel-beckett.net" TargetMode="External"/><Relationship Id="rId32" Type="http://schemas.openxmlformats.org/officeDocument/2006/relationships/image" Target="media/image5.jpeg"/><Relationship Id="rId53" Type="http://schemas.openxmlformats.org/officeDocument/2006/relationships/image" Target="media/image17.png"/><Relationship Id="rId74" Type="http://schemas.microsoft.com/office/2007/relationships/hdphoto" Target="media/hdphoto24.wdp"/><Relationship Id="rId128" Type="http://schemas.openxmlformats.org/officeDocument/2006/relationships/image" Target="media/image62.png"/><Relationship Id="rId149" Type="http://schemas.openxmlformats.org/officeDocument/2006/relationships/image" Target="media/image78.png"/><Relationship Id="rId5" Type="http://schemas.openxmlformats.org/officeDocument/2006/relationships/settings" Target="settings.xml"/><Relationship Id="rId95" Type="http://schemas.openxmlformats.org/officeDocument/2006/relationships/image" Target="media/image41.png"/><Relationship Id="rId160" Type="http://schemas.openxmlformats.org/officeDocument/2006/relationships/image" Target="media/image87.png"/><Relationship Id="rId181" Type="http://schemas.openxmlformats.org/officeDocument/2006/relationships/image" Target="media/image108.png"/><Relationship Id="rId216" Type="http://schemas.openxmlformats.org/officeDocument/2006/relationships/image" Target="media/image136.png"/><Relationship Id="rId237" Type="http://schemas.openxmlformats.org/officeDocument/2006/relationships/hyperlink" Target="http://www.abjjad.com" TargetMode="External"/><Relationship Id="rId258" Type="http://schemas.openxmlformats.org/officeDocument/2006/relationships/image" Target="media/image165.png"/><Relationship Id="rId279" Type="http://schemas.microsoft.com/office/2007/relationships/hdphoto" Target="media/hdphoto73.wdp"/><Relationship Id="rId22" Type="http://schemas.openxmlformats.org/officeDocument/2006/relationships/hyperlink" Target="https://agstc2020.wordpress.com/blog" TargetMode="External"/><Relationship Id="rId43" Type="http://schemas.openxmlformats.org/officeDocument/2006/relationships/image" Target="media/image12.png"/><Relationship Id="rId64" Type="http://schemas.microsoft.com/office/2007/relationships/hdphoto" Target="media/hdphoto19.wdp"/><Relationship Id="rId118" Type="http://schemas.openxmlformats.org/officeDocument/2006/relationships/image" Target="media/image55.png"/><Relationship Id="rId139" Type="http://schemas.openxmlformats.org/officeDocument/2006/relationships/image" Target="media/image69.png"/><Relationship Id="rId290" Type="http://schemas.openxmlformats.org/officeDocument/2006/relationships/hyperlink" Target="https://www.faceook.com/profile.php?id=100015729301975%20%20" TargetMode="External"/><Relationship Id="rId85" Type="http://schemas.openxmlformats.org/officeDocument/2006/relationships/image" Target="media/image34.png"/><Relationship Id="rId150" Type="http://schemas.openxmlformats.org/officeDocument/2006/relationships/image" Target="media/image79.png"/><Relationship Id="rId171" Type="http://schemas.openxmlformats.org/officeDocument/2006/relationships/image" Target="media/image98.png"/><Relationship Id="rId192" Type="http://schemas.openxmlformats.org/officeDocument/2006/relationships/image" Target="media/image119.png"/><Relationship Id="rId206" Type="http://schemas.openxmlformats.org/officeDocument/2006/relationships/image" Target="media/image131.png"/><Relationship Id="rId227" Type="http://schemas.microsoft.com/office/2007/relationships/hdphoto" Target="media/hdphoto63.wdp"/><Relationship Id="rId248" Type="http://schemas.openxmlformats.org/officeDocument/2006/relationships/image" Target="media/image155.png"/><Relationship Id="rId269" Type="http://schemas.openxmlformats.org/officeDocument/2006/relationships/image" Target="media/image174.png"/><Relationship Id="rId12" Type="http://schemas.openxmlformats.org/officeDocument/2006/relationships/hyperlink" Target="https://www.merefa2000.com" TargetMode="External"/><Relationship Id="rId33" Type="http://schemas.microsoft.com/office/2007/relationships/hdphoto" Target="media/hdphoto5.wdp"/><Relationship Id="rId108" Type="http://schemas.openxmlformats.org/officeDocument/2006/relationships/image" Target="media/image49.png"/><Relationship Id="rId129" Type="http://schemas.openxmlformats.org/officeDocument/2006/relationships/image" Target="media/image63.png"/><Relationship Id="rId280" Type="http://schemas.openxmlformats.org/officeDocument/2006/relationships/image" Target="media/image180.png"/><Relationship Id="rId54" Type="http://schemas.microsoft.com/office/2007/relationships/hdphoto" Target="media/hdphoto14.wdp"/><Relationship Id="rId75" Type="http://schemas.openxmlformats.org/officeDocument/2006/relationships/image" Target="media/image28.png"/><Relationship Id="rId96" Type="http://schemas.microsoft.com/office/2007/relationships/hdphoto" Target="media/hdphoto32.wdp"/><Relationship Id="rId140" Type="http://schemas.openxmlformats.org/officeDocument/2006/relationships/image" Target="media/image70.png"/><Relationship Id="rId161" Type="http://schemas.openxmlformats.org/officeDocument/2006/relationships/image" Target="media/image88.png"/><Relationship Id="rId182" Type="http://schemas.openxmlformats.org/officeDocument/2006/relationships/image" Target="media/image109.png"/><Relationship Id="rId217" Type="http://schemas.microsoft.com/office/2007/relationships/hdphoto" Target="media/hdphoto58.wdp"/><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6.png"/><Relationship Id="rId23" Type="http://schemas.openxmlformats.org/officeDocument/2006/relationships/hyperlink" Target="http://www.arabgeographers.net" TargetMode="External"/><Relationship Id="rId119" Type="http://schemas.microsoft.com/office/2007/relationships/hdphoto" Target="media/hdphoto41.wdp"/><Relationship Id="rId270" Type="http://schemas.microsoft.com/office/2007/relationships/hdphoto" Target="media/hdphoto69.wdp"/><Relationship Id="rId291" Type="http://schemas.openxmlformats.org/officeDocument/2006/relationships/hyperlink" Target="https://www.faceook.com/profile.php?id=100024694054624%20" TargetMode="External"/><Relationship Id="rId44" Type="http://schemas.microsoft.com/office/2007/relationships/hdphoto" Target="media/hdphoto9.wdp"/><Relationship Id="rId65" Type="http://schemas.openxmlformats.org/officeDocument/2006/relationships/image" Target="media/image23.png"/><Relationship Id="rId86" Type="http://schemas.openxmlformats.org/officeDocument/2006/relationships/image" Target="media/image35.png"/><Relationship Id="rId130" Type="http://schemas.microsoft.com/office/2007/relationships/hdphoto" Target="media/hdphoto44.wdp"/><Relationship Id="rId151" Type="http://schemas.openxmlformats.org/officeDocument/2006/relationships/image" Target="media/image80.png"/><Relationship Id="rId172" Type="http://schemas.openxmlformats.org/officeDocument/2006/relationships/image" Target="media/image99.png"/><Relationship Id="rId193" Type="http://schemas.openxmlformats.org/officeDocument/2006/relationships/image" Target="media/image120.png"/><Relationship Id="rId207" Type="http://schemas.microsoft.com/office/2007/relationships/hdphoto" Target="media/hdphoto53.wdp"/><Relationship Id="rId228" Type="http://schemas.openxmlformats.org/officeDocument/2006/relationships/image" Target="media/image142.png"/><Relationship Id="rId249" Type="http://schemas.openxmlformats.org/officeDocument/2006/relationships/image" Target="media/image156.png"/><Relationship Id="rId13" Type="http://schemas.openxmlformats.org/officeDocument/2006/relationships/hyperlink" Target="https://www.merefa2000.com" TargetMode="External"/><Relationship Id="rId109" Type="http://schemas.openxmlformats.org/officeDocument/2006/relationships/image" Target="media/image50.png"/><Relationship Id="rId260" Type="http://schemas.openxmlformats.org/officeDocument/2006/relationships/image" Target="media/image167.png"/><Relationship Id="rId281" Type="http://schemas.openxmlformats.org/officeDocument/2006/relationships/image" Target="media/image181.png"/><Relationship Id="rId34" Type="http://schemas.openxmlformats.org/officeDocument/2006/relationships/image" Target="media/image6.png"/><Relationship Id="rId55" Type="http://schemas.openxmlformats.org/officeDocument/2006/relationships/image" Target="media/image18.png"/><Relationship Id="rId76" Type="http://schemas.microsoft.com/office/2007/relationships/hdphoto" Target="media/hdphoto25.wdp"/><Relationship Id="rId97" Type="http://schemas.openxmlformats.org/officeDocument/2006/relationships/image" Target="media/image42.png"/><Relationship Id="rId120" Type="http://schemas.openxmlformats.org/officeDocument/2006/relationships/image" Target="media/image56.png"/><Relationship Id="rId141" Type="http://schemas.openxmlformats.org/officeDocument/2006/relationships/image" Target="media/image71.png"/><Relationship Id="rId7" Type="http://schemas.openxmlformats.org/officeDocument/2006/relationships/footnotes" Target="footnotes.xml"/><Relationship Id="rId71" Type="http://schemas.openxmlformats.org/officeDocument/2006/relationships/image" Target="media/image26.png"/><Relationship Id="rId92" Type="http://schemas.microsoft.com/office/2007/relationships/hdphoto" Target="media/hdphoto30.wdp"/><Relationship Id="rId162" Type="http://schemas.openxmlformats.org/officeDocument/2006/relationships/image" Target="media/image89.png"/><Relationship Id="rId183" Type="http://schemas.openxmlformats.org/officeDocument/2006/relationships/image" Target="media/image110.png"/><Relationship Id="rId213" Type="http://schemas.microsoft.com/office/2007/relationships/hdphoto" Target="media/hdphoto56.wdp"/><Relationship Id="rId218" Type="http://schemas.openxmlformats.org/officeDocument/2006/relationships/image" Target="media/image137.png"/><Relationship Id="rId234" Type="http://schemas.openxmlformats.org/officeDocument/2006/relationships/image" Target="media/image145.png"/><Relationship Id="rId239" Type="http://schemas.openxmlformats.org/officeDocument/2006/relationships/image" Target="media/image148.png"/><Relationship Id="rId2" Type="http://schemas.openxmlformats.org/officeDocument/2006/relationships/numbering" Target="numbering.xml"/><Relationship Id="rId29" Type="http://schemas.microsoft.com/office/2007/relationships/hdphoto" Target="media/hdphoto3.wdp"/><Relationship Id="rId250" Type="http://schemas.openxmlformats.org/officeDocument/2006/relationships/image" Target="media/image157.png"/><Relationship Id="rId255" Type="http://schemas.openxmlformats.org/officeDocument/2006/relationships/image" Target="media/image162.png"/><Relationship Id="rId271" Type="http://schemas.openxmlformats.org/officeDocument/2006/relationships/image" Target="media/image175.png"/><Relationship Id="rId276" Type="http://schemas.openxmlformats.org/officeDocument/2006/relationships/image" Target="media/image178.png"/><Relationship Id="rId292" Type="http://schemas.openxmlformats.org/officeDocument/2006/relationships/hyperlink" Target="https://www.faceook.com/mahmood.%20yasen9900%20%20" TargetMode="External"/><Relationship Id="rId297" Type="http://schemas.openxmlformats.org/officeDocument/2006/relationships/footer" Target="footer1.xml"/><Relationship Id="rId24" Type="http://schemas.openxmlformats.org/officeDocument/2006/relationships/hyperlink" Target="https://www.merefa2000.com" TargetMode="External"/><Relationship Id="rId40" Type="http://schemas.microsoft.com/office/2007/relationships/hdphoto" Target="media/hdphoto7.wdp"/><Relationship Id="rId45" Type="http://schemas.openxmlformats.org/officeDocument/2006/relationships/image" Target="media/image13.png"/><Relationship Id="rId66" Type="http://schemas.microsoft.com/office/2007/relationships/hdphoto" Target="media/hdphoto20.wdp"/><Relationship Id="rId87" Type="http://schemas.openxmlformats.org/officeDocument/2006/relationships/image" Target="media/image36.png"/><Relationship Id="rId110" Type="http://schemas.microsoft.com/office/2007/relationships/hdphoto" Target="media/hdphoto37.wdp"/><Relationship Id="rId115" Type="http://schemas.microsoft.com/office/2007/relationships/hdphoto" Target="media/hdphoto39.wdp"/><Relationship Id="rId131" Type="http://schemas.openxmlformats.org/officeDocument/2006/relationships/image" Target="media/image64.png"/><Relationship Id="rId136" Type="http://schemas.openxmlformats.org/officeDocument/2006/relationships/image" Target="media/image67.png"/><Relationship Id="rId157" Type="http://schemas.openxmlformats.org/officeDocument/2006/relationships/image" Target="media/image85.png"/><Relationship Id="rId178" Type="http://schemas.openxmlformats.org/officeDocument/2006/relationships/image" Target="media/image105.png"/><Relationship Id="rId61" Type="http://schemas.openxmlformats.org/officeDocument/2006/relationships/image" Target="media/image21.png"/><Relationship Id="rId82" Type="http://schemas.openxmlformats.org/officeDocument/2006/relationships/image" Target="media/image32.png"/><Relationship Id="rId152" Type="http://schemas.openxmlformats.org/officeDocument/2006/relationships/image" Target="media/image81.png"/><Relationship Id="rId173" Type="http://schemas.openxmlformats.org/officeDocument/2006/relationships/image" Target="media/image100.png"/><Relationship Id="rId194" Type="http://schemas.openxmlformats.org/officeDocument/2006/relationships/image" Target="media/image121.png"/><Relationship Id="rId199" Type="http://schemas.openxmlformats.org/officeDocument/2006/relationships/image" Target="media/image126.png"/><Relationship Id="rId203" Type="http://schemas.microsoft.com/office/2007/relationships/hdphoto" Target="media/hdphoto51.wdp"/><Relationship Id="rId208" Type="http://schemas.openxmlformats.org/officeDocument/2006/relationships/image" Target="media/image132.png"/><Relationship Id="rId229" Type="http://schemas.microsoft.com/office/2007/relationships/hdphoto" Target="media/hdphoto64.wdp"/><Relationship Id="rId19" Type="http://schemas.openxmlformats.org/officeDocument/2006/relationships/hyperlink" Target="https://mageed-alsamaarai.banouta.net" TargetMode="External"/><Relationship Id="rId224" Type="http://schemas.openxmlformats.org/officeDocument/2006/relationships/image" Target="media/image140.png"/><Relationship Id="rId240" Type="http://schemas.openxmlformats.org/officeDocument/2006/relationships/hyperlink" Target="https://www.samuel-beckett.net" TargetMode="External"/><Relationship Id="rId245" Type="http://schemas.openxmlformats.org/officeDocument/2006/relationships/image" Target="media/image152.png"/><Relationship Id="rId261" Type="http://schemas.openxmlformats.org/officeDocument/2006/relationships/hyperlink" Target="http://www.arabgeographers.net" TargetMode="External"/><Relationship Id="rId266" Type="http://schemas.openxmlformats.org/officeDocument/2006/relationships/image" Target="media/image172.png"/><Relationship Id="rId287" Type="http://schemas.openxmlformats.org/officeDocument/2006/relationships/hyperlink" Target="https://www.faceook.com/azhar.alsammak" TargetMode="External"/><Relationship Id="rId14" Type="http://schemas.openxmlformats.org/officeDocument/2006/relationships/hyperlink" Target="https://agstc2020.wordpress.com/blog" TargetMode="External"/><Relationship Id="rId30" Type="http://schemas.openxmlformats.org/officeDocument/2006/relationships/image" Target="media/image4.png"/><Relationship Id="rId35" Type="http://schemas.openxmlformats.org/officeDocument/2006/relationships/image" Target="media/image7.png"/><Relationship Id="rId56" Type="http://schemas.microsoft.com/office/2007/relationships/hdphoto" Target="media/hdphoto15.wdp"/><Relationship Id="rId77" Type="http://schemas.openxmlformats.org/officeDocument/2006/relationships/image" Target="media/image29.png"/><Relationship Id="rId100" Type="http://schemas.openxmlformats.org/officeDocument/2006/relationships/image" Target="media/image44.png"/><Relationship Id="rId105" Type="http://schemas.openxmlformats.org/officeDocument/2006/relationships/image" Target="media/image47.png"/><Relationship Id="rId126" Type="http://schemas.microsoft.com/office/2007/relationships/hdphoto" Target="media/hdphoto43.wdp"/><Relationship Id="rId147" Type="http://schemas.openxmlformats.org/officeDocument/2006/relationships/image" Target="media/image76.png"/><Relationship Id="rId168" Type="http://schemas.openxmlformats.org/officeDocument/2006/relationships/image" Target="media/image95.png"/><Relationship Id="rId282" Type="http://schemas.openxmlformats.org/officeDocument/2006/relationships/image" Target="media/image182.png"/><Relationship Id="rId8" Type="http://schemas.openxmlformats.org/officeDocument/2006/relationships/endnotes" Target="endnotes.xml"/><Relationship Id="rId51" Type="http://schemas.openxmlformats.org/officeDocument/2006/relationships/image" Target="media/image16.png"/><Relationship Id="rId72" Type="http://schemas.microsoft.com/office/2007/relationships/hdphoto" Target="media/hdphoto23.wdp"/><Relationship Id="rId93" Type="http://schemas.openxmlformats.org/officeDocument/2006/relationships/image" Target="media/image40.png"/><Relationship Id="rId98" Type="http://schemas.openxmlformats.org/officeDocument/2006/relationships/image" Target="media/image43.png"/><Relationship Id="rId121" Type="http://schemas.microsoft.com/office/2007/relationships/hdphoto" Target="media/hdphoto42.wdp"/><Relationship Id="rId142" Type="http://schemas.openxmlformats.org/officeDocument/2006/relationships/image" Target="media/image72.png"/><Relationship Id="rId163" Type="http://schemas.openxmlformats.org/officeDocument/2006/relationships/image" Target="media/image90.png"/><Relationship Id="rId184" Type="http://schemas.openxmlformats.org/officeDocument/2006/relationships/image" Target="media/image111.png"/><Relationship Id="rId189" Type="http://schemas.openxmlformats.org/officeDocument/2006/relationships/image" Target="media/image116.png"/><Relationship Id="rId219" Type="http://schemas.microsoft.com/office/2007/relationships/hdphoto" Target="media/hdphoto59.wdp"/><Relationship Id="rId3" Type="http://schemas.openxmlformats.org/officeDocument/2006/relationships/styles" Target="styles.xml"/><Relationship Id="rId214" Type="http://schemas.openxmlformats.org/officeDocument/2006/relationships/image" Target="media/image135.png"/><Relationship Id="rId230" Type="http://schemas.openxmlformats.org/officeDocument/2006/relationships/image" Target="media/image143.png"/><Relationship Id="rId235" Type="http://schemas.microsoft.com/office/2007/relationships/hdphoto" Target="media/hdphoto67.wdp"/><Relationship Id="rId251" Type="http://schemas.openxmlformats.org/officeDocument/2006/relationships/image" Target="media/image158.png"/><Relationship Id="rId256" Type="http://schemas.openxmlformats.org/officeDocument/2006/relationships/image" Target="media/image163.png"/><Relationship Id="rId277" Type="http://schemas.microsoft.com/office/2007/relationships/hdphoto" Target="media/hdphoto72.wdp"/><Relationship Id="rId298" Type="http://schemas.openxmlformats.org/officeDocument/2006/relationships/footer" Target="footer2.xml"/><Relationship Id="rId25" Type="http://schemas.openxmlformats.org/officeDocument/2006/relationships/hyperlink" Target="https://www.merefa2000.com" TargetMode="External"/><Relationship Id="rId46" Type="http://schemas.microsoft.com/office/2007/relationships/hdphoto" Target="media/hdphoto10.wdp"/><Relationship Id="rId67" Type="http://schemas.openxmlformats.org/officeDocument/2006/relationships/image" Target="media/image24.png"/><Relationship Id="rId116" Type="http://schemas.openxmlformats.org/officeDocument/2006/relationships/image" Target="media/image54.png"/><Relationship Id="rId137" Type="http://schemas.microsoft.com/office/2007/relationships/hdphoto" Target="media/hdphoto47.wdp"/><Relationship Id="rId158" Type="http://schemas.microsoft.com/office/2007/relationships/hdphoto" Target="media/hdphoto50.wdp"/><Relationship Id="rId272" Type="http://schemas.microsoft.com/office/2007/relationships/hdphoto" Target="media/hdphoto70.wdp"/><Relationship Id="rId293" Type="http://schemas.openxmlformats.org/officeDocument/2006/relationships/hyperlink" Target="https://www.merefa2000.com" TargetMode="External"/><Relationship Id="rId20" Type="http://schemas.openxmlformats.org/officeDocument/2006/relationships/hyperlink" Target="http://www.arabgeographers.net" TargetMode="External"/><Relationship Id="rId41" Type="http://schemas.openxmlformats.org/officeDocument/2006/relationships/image" Target="media/image11.jpeg"/><Relationship Id="rId62" Type="http://schemas.microsoft.com/office/2007/relationships/hdphoto" Target="media/hdphoto18.wdp"/><Relationship Id="rId83" Type="http://schemas.microsoft.com/office/2007/relationships/hdphoto" Target="media/hdphoto28.wdp"/><Relationship Id="rId88" Type="http://schemas.openxmlformats.org/officeDocument/2006/relationships/image" Target="media/image37.png"/><Relationship Id="rId111" Type="http://schemas.openxmlformats.org/officeDocument/2006/relationships/image" Target="media/image51.png"/><Relationship Id="rId132" Type="http://schemas.openxmlformats.org/officeDocument/2006/relationships/image" Target="media/image65.png"/><Relationship Id="rId153" Type="http://schemas.openxmlformats.org/officeDocument/2006/relationships/image" Target="media/image82.png"/><Relationship Id="rId174" Type="http://schemas.openxmlformats.org/officeDocument/2006/relationships/image" Target="media/image101.png"/><Relationship Id="rId179" Type="http://schemas.openxmlformats.org/officeDocument/2006/relationships/image" Target="media/image106.png"/><Relationship Id="rId195" Type="http://schemas.openxmlformats.org/officeDocument/2006/relationships/image" Target="media/image122.png"/><Relationship Id="rId209" Type="http://schemas.microsoft.com/office/2007/relationships/hdphoto" Target="media/hdphoto54.wdp"/><Relationship Id="rId190" Type="http://schemas.openxmlformats.org/officeDocument/2006/relationships/image" Target="media/image117.png"/><Relationship Id="rId204" Type="http://schemas.openxmlformats.org/officeDocument/2006/relationships/image" Target="media/image130.png"/><Relationship Id="rId220" Type="http://schemas.openxmlformats.org/officeDocument/2006/relationships/image" Target="media/image138.png"/><Relationship Id="rId225" Type="http://schemas.microsoft.com/office/2007/relationships/hdphoto" Target="media/hdphoto62.wdp"/><Relationship Id="rId241" Type="http://schemas.openxmlformats.org/officeDocument/2006/relationships/hyperlink" Target="https://www.iasj.net" TargetMode="External"/><Relationship Id="rId246" Type="http://schemas.openxmlformats.org/officeDocument/2006/relationships/image" Target="media/image153.png"/><Relationship Id="rId267" Type="http://schemas.microsoft.com/office/2007/relationships/hdphoto" Target="media/hdphoto68.wdp"/><Relationship Id="rId288" Type="http://schemas.openxmlformats.org/officeDocument/2006/relationships/hyperlink" Target="https://www.faceook.com/azhar.alsammak" TargetMode="External"/><Relationship Id="rId15" Type="http://schemas.openxmlformats.org/officeDocument/2006/relationships/hyperlink" Target="https://www.merefa2000.com" TargetMode="External"/><Relationship Id="rId36" Type="http://schemas.openxmlformats.org/officeDocument/2006/relationships/image" Target="media/image8.png"/><Relationship Id="rId57" Type="http://schemas.openxmlformats.org/officeDocument/2006/relationships/image" Target="media/image19.png"/><Relationship Id="rId106" Type="http://schemas.openxmlformats.org/officeDocument/2006/relationships/image" Target="media/image48.png"/><Relationship Id="rId127" Type="http://schemas.openxmlformats.org/officeDocument/2006/relationships/image" Target="media/image61.png"/><Relationship Id="rId262" Type="http://schemas.openxmlformats.org/officeDocument/2006/relationships/image" Target="media/image168.png"/><Relationship Id="rId283" Type="http://schemas.openxmlformats.org/officeDocument/2006/relationships/image" Target="media/image183.png"/><Relationship Id="rId10" Type="http://schemas.microsoft.com/office/2007/relationships/hdphoto" Target="media/hdphoto1.wdp"/><Relationship Id="rId31" Type="http://schemas.microsoft.com/office/2007/relationships/hdphoto" Target="media/hdphoto4.wdp"/><Relationship Id="rId52" Type="http://schemas.microsoft.com/office/2007/relationships/hdphoto" Target="media/hdphoto13.wdp"/><Relationship Id="rId73" Type="http://schemas.openxmlformats.org/officeDocument/2006/relationships/image" Target="media/image27.png"/><Relationship Id="rId78" Type="http://schemas.microsoft.com/office/2007/relationships/hdphoto" Target="media/hdphoto26.wdp"/><Relationship Id="rId94" Type="http://schemas.microsoft.com/office/2007/relationships/hdphoto" Target="media/hdphoto31.wdp"/><Relationship Id="rId99" Type="http://schemas.microsoft.com/office/2007/relationships/hdphoto" Target="media/hdphoto33.wdp"/><Relationship Id="rId101" Type="http://schemas.microsoft.com/office/2007/relationships/hdphoto" Target="media/hdphoto34.wdp"/><Relationship Id="rId122" Type="http://schemas.openxmlformats.org/officeDocument/2006/relationships/image" Target="media/image57.png"/><Relationship Id="rId143" Type="http://schemas.openxmlformats.org/officeDocument/2006/relationships/image" Target="media/image73.png"/><Relationship Id="rId148" Type="http://schemas.openxmlformats.org/officeDocument/2006/relationships/image" Target="media/image77.png"/><Relationship Id="rId164" Type="http://schemas.openxmlformats.org/officeDocument/2006/relationships/image" Target="media/image91.png"/><Relationship Id="rId169" Type="http://schemas.openxmlformats.org/officeDocument/2006/relationships/image" Target="media/image96.png"/><Relationship Id="rId185"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07.png"/><Relationship Id="rId210" Type="http://schemas.openxmlformats.org/officeDocument/2006/relationships/image" Target="media/image133.png"/><Relationship Id="rId215" Type="http://schemas.microsoft.com/office/2007/relationships/hdphoto" Target="media/hdphoto57.wdp"/><Relationship Id="rId236" Type="http://schemas.openxmlformats.org/officeDocument/2006/relationships/image" Target="media/image146.jpeg"/><Relationship Id="rId257" Type="http://schemas.openxmlformats.org/officeDocument/2006/relationships/image" Target="media/image164.png"/><Relationship Id="rId278" Type="http://schemas.openxmlformats.org/officeDocument/2006/relationships/image" Target="media/image179.png"/><Relationship Id="rId26" Type="http://schemas.openxmlformats.org/officeDocument/2006/relationships/image" Target="media/image2.png"/><Relationship Id="rId231" Type="http://schemas.microsoft.com/office/2007/relationships/hdphoto" Target="media/hdphoto65.wdp"/><Relationship Id="rId252" Type="http://schemas.openxmlformats.org/officeDocument/2006/relationships/image" Target="media/image159.png"/><Relationship Id="rId273" Type="http://schemas.openxmlformats.org/officeDocument/2006/relationships/image" Target="media/image176.png"/><Relationship Id="rId294" Type="http://schemas.openxmlformats.org/officeDocument/2006/relationships/image" Target="media/image185.png"/><Relationship Id="rId47" Type="http://schemas.openxmlformats.org/officeDocument/2006/relationships/image" Target="media/image14.jpeg"/><Relationship Id="rId68" Type="http://schemas.microsoft.com/office/2007/relationships/hdphoto" Target="media/hdphoto21.wdp"/><Relationship Id="rId89" Type="http://schemas.microsoft.com/office/2007/relationships/hdphoto" Target="media/hdphoto29.wdp"/><Relationship Id="rId112" Type="http://schemas.openxmlformats.org/officeDocument/2006/relationships/image" Target="media/image52.png"/><Relationship Id="rId133" Type="http://schemas.microsoft.com/office/2007/relationships/hdphoto" Target="media/hdphoto45.wdp"/><Relationship Id="rId154" Type="http://schemas.microsoft.com/office/2007/relationships/hdphoto" Target="media/hdphoto49.wdp"/><Relationship Id="rId175" Type="http://schemas.openxmlformats.org/officeDocument/2006/relationships/image" Target="media/image102.png"/><Relationship Id="rId196" Type="http://schemas.openxmlformats.org/officeDocument/2006/relationships/image" Target="media/image123.png"/><Relationship Id="rId200" Type="http://schemas.openxmlformats.org/officeDocument/2006/relationships/image" Target="media/image127.png"/><Relationship Id="rId16" Type="http://schemas.openxmlformats.org/officeDocument/2006/relationships/hyperlink" Target="https://www.merefa2000.com" TargetMode="External"/><Relationship Id="rId221" Type="http://schemas.microsoft.com/office/2007/relationships/hdphoto" Target="media/hdphoto60.wdp"/><Relationship Id="rId242" Type="http://schemas.openxmlformats.org/officeDocument/2006/relationships/image" Target="media/image149.png"/><Relationship Id="rId263" Type="http://schemas.openxmlformats.org/officeDocument/2006/relationships/image" Target="media/image169.png"/><Relationship Id="rId284" Type="http://schemas.microsoft.com/office/2007/relationships/hdphoto" Target="media/hdphoto74.wdp"/><Relationship Id="rId37" Type="http://schemas.openxmlformats.org/officeDocument/2006/relationships/image" Target="media/image9.png"/><Relationship Id="rId58" Type="http://schemas.microsoft.com/office/2007/relationships/hdphoto" Target="media/hdphoto16.wdp"/><Relationship Id="rId79" Type="http://schemas.openxmlformats.org/officeDocument/2006/relationships/image" Target="media/image30.png"/><Relationship Id="rId102" Type="http://schemas.openxmlformats.org/officeDocument/2006/relationships/image" Target="media/image45.png"/><Relationship Id="rId123" Type="http://schemas.openxmlformats.org/officeDocument/2006/relationships/image" Target="media/image58.png"/><Relationship Id="rId144" Type="http://schemas.microsoft.com/office/2007/relationships/hdphoto" Target="media/hdphoto48.wdp"/><Relationship Id="rId90" Type="http://schemas.openxmlformats.org/officeDocument/2006/relationships/image" Target="media/image38.png"/><Relationship Id="rId165" Type="http://schemas.openxmlformats.org/officeDocument/2006/relationships/image" Target="media/image92.png"/><Relationship Id="rId186" Type="http://schemas.openxmlformats.org/officeDocument/2006/relationships/image" Target="media/image113.png"/><Relationship Id="rId211" Type="http://schemas.microsoft.com/office/2007/relationships/hdphoto" Target="media/hdphoto55.wdp"/><Relationship Id="rId232" Type="http://schemas.openxmlformats.org/officeDocument/2006/relationships/image" Target="media/image144.png"/><Relationship Id="rId253" Type="http://schemas.openxmlformats.org/officeDocument/2006/relationships/image" Target="media/image160.png"/><Relationship Id="rId274" Type="http://schemas.microsoft.com/office/2007/relationships/hdphoto" Target="media/hdphoto71.wdp"/><Relationship Id="rId295" Type="http://schemas.microsoft.com/office/2007/relationships/hdphoto" Target="media/hdphoto75.wdp"/><Relationship Id="rId27" Type="http://schemas.microsoft.com/office/2007/relationships/hdphoto" Target="media/hdphoto2.wdp"/><Relationship Id="rId48" Type="http://schemas.microsoft.com/office/2007/relationships/hdphoto" Target="media/hdphoto11.wdp"/><Relationship Id="rId69" Type="http://schemas.openxmlformats.org/officeDocument/2006/relationships/image" Target="media/image25.png"/><Relationship Id="rId113" Type="http://schemas.microsoft.com/office/2007/relationships/hdphoto" Target="media/hdphoto38.wdp"/><Relationship Id="rId134" Type="http://schemas.openxmlformats.org/officeDocument/2006/relationships/image" Target="media/image66.png"/><Relationship Id="rId80" Type="http://schemas.microsoft.com/office/2007/relationships/hdphoto" Target="media/hdphoto27.wdp"/><Relationship Id="rId155" Type="http://schemas.openxmlformats.org/officeDocument/2006/relationships/image" Target="media/image83.png"/><Relationship Id="rId176" Type="http://schemas.openxmlformats.org/officeDocument/2006/relationships/image" Target="media/image103.png"/><Relationship Id="rId197" Type="http://schemas.openxmlformats.org/officeDocument/2006/relationships/image" Target="media/image124.png"/><Relationship Id="rId201" Type="http://schemas.openxmlformats.org/officeDocument/2006/relationships/image" Target="media/image128.png"/><Relationship Id="rId222" Type="http://schemas.openxmlformats.org/officeDocument/2006/relationships/image" Target="media/image139.png"/><Relationship Id="rId243" Type="http://schemas.openxmlformats.org/officeDocument/2006/relationships/image" Target="media/image150.png"/><Relationship Id="rId264" Type="http://schemas.openxmlformats.org/officeDocument/2006/relationships/image" Target="media/image170.png"/><Relationship Id="rId285" Type="http://schemas.openxmlformats.org/officeDocument/2006/relationships/image" Target="media/image184.png"/><Relationship Id="rId17" Type="http://schemas.openxmlformats.org/officeDocument/2006/relationships/hyperlink" Target="https://www.faceook.com/mahmood.%20yasen9900%20%20" TargetMode="External"/><Relationship Id="rId38" Type="http://schemas.microsoft.com/office/2007/relationships/hdphoto" Target="media/hdphoto6.wdp"/><Relationship Id="rId59" Type="http://schemas.openxmlformats.org/officeDocument/2006/relationships/image" Target="media/image20.png"/><Relationship Id="rId103" Type="http://schemas.microsoft.com/office/2007/relationships/hdphoto" Target="media/hdphoto35.wdp"/><Relationship Id="rId124" Type="http://schemas.openxmlformats.org/officeDocument/2006/relationships/image" Target="media/image59.png"/><Relationship Id="rId70" Type="http://schemas.microsoft.com/office/2007/relationships/hdphoto" Target="media/hdphoto22.wdp"/><Relationship Id="rId91" Type="http://schemas.openxmlformats.org/officeDocument/2006/relationships/image" Target="media/image39.png"/><Relationship Id="rId145" Type="http://schemas.openxmlformats.org/officeDocument/2006/relationships/image" Target="media/image74.png"/><Relationship Id="rId166" Type="http://schemas.openxmlformats.org/officeDocument/2006/relationships/image" Target="media/image93.png"/><Relationship Id="rId187" Type="http://schemas.openxmlformats.org/officeDocument/2006/relationships/image" Target="media/image114.png"/><Relationship Id="rId1" Type="http://schemas.openxmlformats.org/officeDocument/2006/relationships/customXml" Target="../customXml/item1.xml"/><Relationship Id="rId212" Type="http://schemas.openxmlformats.org/officeDocument/2006/relationships/image" Target="media/image134.png"/><Relationship Id="rId233" Type="http://schemas.microsoft.com/office/2007/relationships/hdphoto" Target="media/hdphoto66.wdp"/><Relationship Id="rId254" Type="http://schemas.openxmlformats.org/officeDocument/2006/relationships/image" Target="media/image161.png"/><Relationship Id="rId28" Type="http://schemas.openxmlformats.org/officeDocument/2006/relationships/image" Target="media/image3.png"/><Relationship Id="rId49" Type="http://schemas.openxmlformats.org/officeDocument/2006/relationships/image" Target="media/image15.png"/><Relationship Id="rId114" Type="http://schemas.openxmlformats.org/officeDocument/2006/relationships/image" Target="media/image53.png"/><Relationship Id="rId275" Type="http://schemas.openxmlformats.org/officeDocument/2006/relationships/image" Target="media/image177.png"/><Relationship Id="rId296" Type="http://schemas.openxmlformats.org/officeDocument/2006/relationships/image" Target="media/image186.png"/><Relationship Id="rId300" Type="http://schemas.openxmlformats.org/officeDocument/2006/relationships/theme" Target="theme/theme1.xml"/><Relationship Id="rId60" Type="http://schemas.microsoft.com/office/2007/relationships/hdphoto" Target="media/hdphoto17.wdp"/><Relationship Id="rId81" Type="http://schemas.openxmlformats.org/officeDocument/2006/relationships/image" Target="media/image31.png"/><Relationship Id="rId135" Type="http://schemas.microsoft.com/office/2007/relationships/hdphoto" Target="media/hdphoto46.wdp"/><Relationship Id="rId156" Type="http://schemas.openxmlformats.org/officeDocument/2006/relationships/image" Target="media/image84.png"/><Relationship Id="rId177" Type="http://schemas.openxmlformats.org/officeDocument/2006/relationships/image" Target="media/image104.png"/><Relationship Id="rId198" Type="http://schemas.openxmlformats.org/officeDocument/2006/relationships/image" Target="media/image125.png"/><Relationship Id="rId202" Type="http://schemas.openxmlformats.org/officeDocument/2006/relationships/image" Target="media/image129.png"/><Relationship Id="rId223" Type="http://schemas.microsoft.com/office/2007/relationships/hdphoto" Target="media/hdphoto61.wdp"/><Relationship Id="rId244" Type="http://schemas.openxmlformats.org/officeDocument/2006/relationships/image" Target="media/image151.png"/><Relationship Id="rId18" Type="http://schemas.openxmlformats.org/officeDocument/2006/relationships/hyperlink" Target="https://www.iasj.net" TargetMode="External"/><Relationship Id="rId39" Type="http://schemas.openxmlformats.org/officeDocument/2006/relationships/image" Target="media/image10.png"/><Relationship Id="rId265" Type="http://schemas.openxmlformats.org/officeDocument/2006/relationships/image" Target="media/image171.png"/><Relationship Id="rId286" Type="http://schemas.openxmlformats.org/officeDocument/2006/relationships/hyperlink" Target="https://www.samuel-beckett.net" TargetMode="External"/><Relationship Id="rId50" Type="http://schemas.microsoft.com/office/2007/relationships/hdphoto" Target="media/hdphoto12.wdp"/><Relationship Id="rId104" Type="http://schemas.openxmlformats.org/officeDocument/2006/relationships/image" Target="media/image46.png"/><Relationship Id="rId125" Type="http://schemas.openxmlformats.org/officeDocument/2006/relationships/image" Target="media/image60.png"/><Relationship Id="rId146" Type="http://schemas.openxmlformats.org/officeDocument/2006/relationships/image" Target="media/image75.png"/><Relationship Id="rId167" Type="http://schemas.openxmlformats.org/officeDocument/2006/relationships/image" Target="media/image94.png"/><Relationship Id="rId188"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80;&#1594;&#1585;&#1575;&#1601;&#1610;&#1607;%20&#1571;&#1583;%20&#1607;&#1580;&#1610;&#1583;%20&#1605;&#1604;&#1608;&#1603;%20&#1575;&#1604;&#1587;&#1575;&#1605;&#1585;&#1575;&#1574;&#1610;%202016.dotm"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3D759-8FC4-4146-B28E-21E2C3690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الجغرافيه أد هجيد ملوك السامرائي 2016</Template>
  <TotalTime>44</TotalTime>
  <Pages>50</Pages>
  <Words>8343</Words>
  <Characters>47558</Characters>
  <Application>Microsoft Office Word</Application>
  <DocSecurity>0</DocSecurity>
  <Lines>396</Lines>
  <Paragraphs>111</Paragraphs>
  <ScaleCrop>false</ScaleCrop>
  <HeadingPairs>
    <vt:vector size="2" baseType="variant">
      <vt:variant>
        <vt:lpstr>العنوان</vt:lpstr>
      </vt:variant>
      <vt:variant>
        <vt:i4>1</vt:i4>
      </vt:variant>
    </vt:vector>
  </HeadingPairs>
  <TitlesOfParts>
    <vt:vector size="1" baseType="lpstr">
      <vt:lpstr>الاشكال</vt:lpstr>
    </vt:vector>
  </TitlesOfParts>
  <Company>القادسية مشتل الفيوز</Company>
  <LinksUpToDate>false</LinksUpToDate>
  <CharactersWithSpaces>55790</CharactersWithSpaces>
  <SharedDoc>false</SharedDoc>
  <HLinks>
    <vt:vector size="24" baseType="variant">
      <vt:variant>
        <vt:i4>2949234</vt:i4>
      </vt:variant>
      <vt:variant>
        <vt:i4>36</vt:i4>
      </vt:variant>
      <vt:variant>
        <vt:i4>0</vt:i4>
      </vt:variant>
      <vt:variant>
        <vt:i4>5</vt:i4>
      </vt:variant>
      <vt:variant>
        <vt:lpwstr>http://www.arabgeographers.net/</vt:lpwstr>
      </vt:variant>
      <vt:variant>
        <vt:lpwstr/>
      </vt:variant>
      <vt:variant>
        <vt:i4>1507437</vt:i4>
      </vt:variant>
      <vt:variant>
        <vt:i4>33</vt:i4>
      </vt:variant>
      <vt:variant>
        <vt:i4>0</vt:i4>
      </vt:variant>
      <vt:variant>
        <vt:i4>5</vt:i4>
      </vt:variant>
      <vt:variant>
        <vt:lpwstr>mailto:dr.mjeed50@gmail.com</vt:lpwstr>
      </vt:variant>
      <vt:variant>
        <vt:lpwstr/>
      </vt:variant>
      <vt:variant>
        <vt:i4>2949234</vt:i4>
      </vt:variant>
      <vt:variant>
        <vt:i4>30</vt:i4>
      </vt:variant>
      <vt:variant>
        <vt:i4>0</vt:i4>
      </vt:variant>
      <vt:variant>
        <vt:i4>5</vt:i4>
      </vt:variant>
      <vt:variant>
        <vt:lpwstr>http://www.arabgeographers.net/</vt:lpwstr>
      </vt:variant>
      <vt:variant>
        <vt:lpwstr/>
      </vt:variant>
      <vt:variant>
        <vt:i4>1507437</vt:i4>
      </vt:variant>
      <vt:variant>
        <vt:i4>27</vt:i4>
      </vt:variant>
      <vt:variant>
        <vt:i4>0</vt:i4>
      </vt:variant>
      <vt:variant>
        <vt:i4>5</vt:i4>
      </vt:variant>
      <vt:variant>
        <vt:lpwstr>mailto:dr.mjeed50@gmail.com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الاشكال</dc:title>
  <dc:creator>DR.Ahmed Saker 2o1O</dc:creator>
  <cp:lastModifiedBy>laptop</cp:lastModifiedBy>
  <cp:revision>3</cp:revision>
  <cp:lastPrinted>2020-09-01T09:00:00Z</cp:lastPrinted>
  <dcterms:created xsi:type="dcterms:W3CDTF">2022-03-08T13:16:00Z</dcterms:created>
  <dcterms:modified xsi:type="dcterms:W3CDTF">2024-11-14T20:12:00Z</dcterms:modified>
</cp:coreProperties>
</file>